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80BB9" w:rsidRPr="00DB597C" w:rsidRDefault="00980BB9" w:rsidP="00DB597C">
      <w:pPr>
        <w:spacing w:after="0" w:line="240" w:lineRule="auto"/>
        <w:rPr>
          <w:rFonts w:ascii="Times New Roman" w:hAnsi="Times New Roman"/>
          <w:b/>
          <w:caps/>
          <w:sz w:val="24"/>
          <w:szCs w:val="24"/>
          <w:lang w:eastAsia="ru-RU"/>
        </w:rPr>
      </w:pPr>
      <w:r>
        <w:rPr>
          <w:noProof/>
          <w:lang w:eastAsia="ru-RU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Рисунок 16" o:spid="_x0000_s1026" type="#_x0000_t75" style="position:absolute;margin-left:-81pt;margin-top:-54pt;width:582.6pt;height:823.8pt;z-index:251658240;visibility:visible">
            <v:imagedata r:id="rId7" o:title=""/>
          </v:shape>
        </w:pict>
      </w:r>
      <w:r>
        <w:rPr>
          <w:noProof/>
          <w:lang w:eastAsia="ru-RU"/>
        </w:rPr>
        <w:pict>
          <v:shape id="_x0000_s1027" type="#_x0000_t75" style="position:absolute;margin-left:0;margin-top:0;width:479.9pt;height:678.6pt;z-index:251656192">
            <v:imagedata r:id="rId8" o:title=""/>
          </v:shape>
        </w:pict>
      </w:r>
      <w:r w:rsidRPr="00DB597C">
        <w:rPr>
          <w:rFonts w:ascii="Times New Roman" w:hAnsi="Times New Roman"/>
          <w:b/>
          <w:caps/>
          <w:sz w:val="24"/>
          <w:szCs w:val="24"/>
          <w:lang w:eastAsia="ru-RU"/>
        </w:rPr>
        <w:br w:type="page"/>
      </w:r>
      <w:r>
        <w:rPr>
          <w:noProof/>
          <w:lang w:eastAsia="ru-RU"/>
        </w:rPr>
        <w:pict>
          <v:shape id="Рисунок 15" o:spid="_x0000_s1028" type="#_x0000_t75" style="position:absolute;margin-left:-64.15pt;margin-top:-54pt;width:583.15pt;height:824.55pt;z-index:251659264;visibility:visible">
            <v:imagedata r:id="rId9" o:title=""/>
          </v:shape>
        </w:pict>
      </w:r>
      <w:r>
        <w:rPr>
          <w:noProof/>
          <w:lang w:eastAsia="ru-RU"/>
        </w:rPr>
        <w:pict>
          <v:shape id="_x0000_s1029" type="#_x0000_t75" style="position:absolute;margin-left:0;margin-top:0;width:479.9pt;height:678.6pt;z-index:251657216">
            <v:imagedata r:id="rId10" o:title=""/>
          </v:shape>
        </w:pict>
      </w:r>
    </w:p>
    <w:p w:rsidR="00980BB9" w:rsidRDefault="00980BB9" w:rsidP="00DB597C">
      <w:pPr>
        <w:spacing w:after="120" w:line="360" w:lineRule="auto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:rsidR="00980BB9" w:rsidRDefault="00980BB9" w:rsidP="00DB597C">
      <w:pPr>
        <w:spacing w:after="120" w:line="360" w:lineRule="auto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:rsidR="00980BB9" w:rsidRDefault="00980BB9" w:rsidP="00DB597C">
      <w:pPr>
        <w:spacing w:after="120" w:line="360" w:lineRule="auto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:rsidR="00980BB9" w:rsidRDefault="00980BB9" w:rsidP="00DB597C">
      <w:pPr>
        <w:spacing w:after="120" w:line="360" w:lineRule="auto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:rsidR="00980BB9" w:rsidRDefault="00980BB9" w:rsidP="00DB597C">
      <w:pPr>
        <w:spacing w:after="120" w:line="360" w:lineRule="auto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:rsidR="00980BB9" w:rsidRDefault="00980BB9" w:rsidP="00DB597C">
      <w:pPr>
        <w:spacing w:after="120" w:line="360" w:lineRule="auto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:rsidR="00980BB9" w:rsidRDefault="00980BB9" w:rsidP="00DB597C">
      <w:pPr>
        <w:spacing w:after="120" w:line="360" w:lineRule="auto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:rsidR="00980BB9" w:rsidRDefault="00980BB9" w:rsidP="00DB597C">
      <w:pPr>
        <w:spacing w:after="120" w:line="360" w:lineRule="auto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:rsidR="00980BB9" w:rsidRDefault="00980BB9" w:rsidP="00DB597C">
      <w:pPr>
        <w:spacing w:after="120" w:line="360" w:lineRule="auto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:rsidR="00980BB9" w:rsidRDefault="00980BB9" w:rsidP="00DB597C">
      <w:pPr>
        <w:spacing w:after="120" w:line="360" w:lineRule="auto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:rsidR="00980BB9" w:rsidRDefault="00980BB9" w:rsidP="00DB597C">
      <w:pPr>
        <w:spacing w:after="120" w:line="360" w:lineRule="auto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:rsidR="00980BB9" w:rsidRDefault="00980BB9" w:rsidP="00DB597C">
      <w:pPr>
        <w:spacing w:after="120" w:line="360" w:lineRule="auto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:rsidR="00980BB9" w:rsidRDefault="00980BB9" w:rsidP="00DB597C">
      <w:pPr>
        <w:spacing w:after="120" w:line="360" w:lineRule="auto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:rsidR="00980BB9" w:rsidRDefault="00980BB9" w:rsidP="00DB597C">
      <w:pPr>
        <w:spacing w:after="120" w:line="360" w:lineRule="auto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:rsidR="00980BB9" w:rsidRDefault="00980BB9" w:rsidP="00DB597C">
      <w:pPr>
        <w:spacing w:after="120" w:line="360" w:lineRule="auto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:rsidR="00980BB9" w:rsidRDefault="00980BB9" w:rsidP="00DB597C">
      <w:pPr>
        <w:spacing w:after="120" w:line="360" w:lineRule="auto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:rsidR="00980BB9" w:rsidRDefault="00980BB9" w:rsidP="00DB597C">
      <w:pPr>
        <w:spacing w:after="120" w:line="360" w:lineRule="auto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:rsidR="00980BB9" w:rsidRDefault="00980BB9" w:rsidP="00DB597C">
      <w:pPr>
        <w:spacing w:after="120" w:line="360" w:lineRule="auto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:rsidR="00980BB9" w:rsidRDefault="00980BB9" w:rsidP="00DB597C">
      <w:pPr>
        <w:spacing w:after="120" w:line="360" w:lineRule="auto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:rsidR="00980BB9" w:rsidRDefault="00980BB9" w:rsidP="00DB597C">
      <w:pPr>
        <w:spacing w:after="120" w:line="360" w:lineRule="auto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:rsidR="00980BB9" w:rsidRDefault="00980BB9" w:rsidP="00DB597C">
      <w:pPr>
        <w:spacing w:after="120" w:line="360" w:lineRule="auto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:rsidR="00980BB9" w:rsidRDefault="00980BB9" w:rsidP="00DB597C">
      <w:pPr>
        <w:spacing w:after="120" w:line="360" w:lineRule="auto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:rsidR="00980BB9" w:rsidRDefault="00980BB9" w:rsidP="00DB597C">
      <w:pPr>
        <w:spacing w:after="120" w:line="360" w:lineRule="auto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:rsidR="00980BB9" w:rsidRDefault="00980BB9" w:rsidP="00DB597C">
      <w:pPr>
        <w:spacing w:after="120" w:line="360" w:lineRule="auto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:rsidR="00980BB9" w:rsidRDefault="00980BB9" w:rsidP="00DB597C">
      <w:pPr>
        <w:spacing w:after="120" w:line="360" w:lineRule="auto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:rsidR="00980BB9" w:rsidRDefault="00980BB9" w:rsidP="00DB597C">
      <w:pPr>
        <w:spacing w:after="120" w:line="360" w:lineRule="auto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:rsidR="00980BB9" w:rsidRDefault="00980BB9" w:rsidP="00DB597C">
      <w:pPr>
        <w:spacing w:after="120" w:line="360" w:lineRule="auto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:rsidR="00980BB9" w:rsidRDefault="00980BB9" w:rsidP="00DB597C">
      <w:pPr>
        <w:spacing w:after="120" w:line="360" w:lineRule="auto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:rsidR="00980BB9" w:rsidRDefault="00980BB9" w:rsidP="00DB597C">
      <w:pPr>
        <w:spacing w:after="120" w:line="360" w:lineRule="auto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  <w:r w:rsidRPr="00B96224">
        <w:rPr>
          <w:rFonts w:ascii="Times New Roman" w:hAnsi="Times New Roman"/>
          <w:b/>
          <w:caps/>
          <w:sz w:val="24"/>
          <w:szCs w:val="24"/>
          <w:lang w:eastAsia="ru-RU"/>
        </w:rPr>
        <w:t>Содержание</w:t>
      </w:r>
    </w:p>
    <w:p w:rsidR="00980BB9" w:rsidRPr="00F04E7E" w:rsidRDefault="00980BB9">
      <w:pPr>
        <w:pStyle w:val="TOC1"/>
        <w:rPr>
          <w:rFonts w:ascii="Times New Roman" w:hAnsi="Times New Roman"/>
          <w:noProof/>
          <w:sz w:val="24"/>
          <w:szCs w:val="24"/>
          <w:lang w:eastAsia="ru-RU"/>
        </w:rPr>
      </w:pPr>
      <w:r w:rsidRPr="00F04E7E">
        <w:rPr>
          <w:rFonts w:ascii="Times New Roman" w:hAnsi="Times New Roman"/>
          <w:b/>
          <w:caps/>
          <w:sz w:val="24"/>
          <w:szCs w:val="24"/>
          <w:lang w:eastAsia="ru-RU"/>
        </w:rPr>
        <w:fldChar w:fldCharType="begin"/>
      </w:r>
      <w:r w:rsidRPr="00F04E7E">
        <w:rPr>
          <w:rFonts w:ascii="Times New Roman" w:hAnsi="Times New Roman"/>
          <w:b/>
          <w:caps/>
          <w:sz w:val="24"/>
          <w:szCs w:val="24"/>
          <w:lang w:eastAsia="ru-RU"/>
        </w:rPr>
        <w:instrText xml:space="preserve"> TOC \o "1-3" \h \z \u </w:instrText>
      </w:r>
      <w:r w:rsidRPr="00F04E7E">
        <w:rPr>
          <w:rFonts w:ascii="Times New Roman" w:hAnsi="Times New Roman"/>
          <w:b/>
          <w:caps/>
          <w:sz w:val="24"/>
          <w:szCs w:val="24"/>
          <w:lang w:eastAsia="ru-RU"/>
        </w:rPr>
        <w:fldChar w:fldCharType="separate"/>
      </w:r>
      <w:hyperlink w:anchor="_Toc3236609" w:history="1">
        <w:r w:rsidRPr="00F04E7E">
          <w:rPr>
            <w:rStyle w:val="Hyperlink"/>
            <w:rFonts w:ascii="Times New Roman" w:hAnsi="Times New Roman"/>
            <w:caps/>
            <w:noProof/>
            <w:sz w:val="24"/>
            <w:szCs w:val="24"/>
            <w:lang w:eastAsia="ru-RU"/>
          </w:rPr>
          <w:t>1. назначение модуля</w:t>
        </w:r>
        <w:r w:rsidRPr="00F04E7E">
          <w:rPr>
            <w:rFonts w:ascii="Times New Roman" w:hAnsi="Times New Roman"/>
            <w:noProof/>
            <w:webHidden/>
            <w:sz w:val="24"/>
            <w:szCs w:val="24"/>
          </w:rPr>
          <w:tab/>
        </w:r>
        <w:r w:rsidRPr="00F04E7E">
          <w:rPr>
            <w:rFonts w:ascii="Times New Roman" w:hAnsi="Times New Roman"/>
            <w:noProof/>
            <w:webHidden/>
            <w:sz w:val="24"/>
            <w:szCs w:val="24"/>
          </w:rPr>
          <w:fldChar w:fldCharType="begin"/>
        </w:r>
        <w:r w:rsidRPr="00F04E7E">
          <w:rPr>
            <w:rFonts w:ascii="Times New Roman" w:hAnsi="Times New Roman"/>
            <w:noProof/>
            <w:webHidden/>
            <w:sz w:val="24"/>
            <w:szCs w:val="24"/>
          </w:rPr>
          <w:instrText xml:space="preserve"> PAGEREF _Toc3236609 \h </w:instrText>
        </w:r>
        <w:r w:rsidRPr="00F04E7E">
          <w:rPr>
            <w:rFonts w:ascii="Times New Roman" w:hAnsi="Times New Roman"/>
            <w:noProof/>
            <w:webHidden/>
            <w:sz w:val="24"/>
            <w:szCs w:val="24"/>
          </w:rPr>
        </w:r>
        <w:r w:rsidRPr="00F04E7E">
          <w:rPr>
            <w:rFonts w:ascii="Times New Roman" w:hAnsi="Times New Roman"/>
            <w:noProof/>
            <w:webHidden/>
            <w:sz w:val="24"/>
            <w:szCs w:val="24"/>
          </w:rPr>
          <w:fldChar w:fldCharType="separate"/>
        </w:r>
        <w:r>
          <w:rPr>
            <w:rFonts w:ascii="Times New Roman" w:hAnsi="Times New Roman"/>
            <w:noProof/>
            <w:webHidden/>
            <w:sz w:val="24"/>
            <w:szCs w:val="24"/>
          </w:rPr>
          <w:t>4</w:t>
        </w:r>
        <w:r w:rsidRPr="00F04E7E">
          <w:rPr>
            <w:rFonts w:ascii="Times New Roman" w:hAnsi="Times New Roman"/>
            <w:noProof/>
            <w:webHidden/>
            <w:sz w:val="24"/>
            <w:szCs w:val="24"/>
          </w:rPr>
          <w:fldChar w:fldCharType="end"/>
        </w:r>
      </w:hyperlink>
    </w:p>
    <w:p w:rsidR="00980BB9" w:rsidRPr="00F04E7E" w:rsidRDefault="00980BB9">
      <w:pPr>
        <w:pStyle w:val="TOC1"/>
        <w:rPr>
          <w:rFonts w:ascii="Times New Roman" w:hAnsi="Times New Roman"/>
          <w:noProof/>
          <w:sz w:val="24"/>
          <w:szCs w:val="24"/>
          <w:lang w:eastAsia="ru-RU"/>
        </w:rPr>
      </w:pPr>
      <w:hyperlink w:anchor="_Toc3236610" w:history="1">
        <w:r w:rsidRPr="00F04E7E">
          <w:rPr>
            <w:rStyle w:val="Hyperlink"/>
            <w:rFonts w:ascii="Times New Roman" w:hAnsi="Times New Roman"/>
            <w:noProof/>
            <w:sz w:val="24"/>
            <w:szCs w:val="24"/>
            <w:lang w:eastAsia="ru-RU"/>
          </w:rPr>
          <w:t>2. ХАРАКТЕРИСТИКА МОДУЛЯ</w:t>
        </w:r>
        <w:r w:rsidRPr="00F04E7E">
          <w:rPr>
            <w:rFonts w:ascii="Times New Roman" w:hAnsi="Times New Roman"/>
            <w:noProof/>
            <w:webHidden/>
            <w:sz w:val="24"/>
            <w:szCs w:val="24"/>
          </w:rPr>
          <w:tab/>
        </w:r>
        <w:r w:rsidRPr="00F04E7E">
          <w:rPr>
            <w:rFonts w:ascii="Times New Roman" w:hAnsi="Times New Roman"/>
            <w:noProof/>
            <w:webHidden/>
            <w:sz w:val="24"/>
            <w:szCs w:val="24"/>
          </w:rPr>
          <w:fldChar w:fldCharType="begin"/>
        </w:r>
        <w:r w:rsidRPr="00F04E7E">
          <w:rPr>
            <w:rFonts w:ascii="Times New Roman" w:hAnsi="Times New Roman"/>
            <w:noProof/>
            <w:webHidden/>
            <w:sz w:val="24"/>
            <w:szCs w:val="24"/>
          </w:rPr>
          <w:instrText xml:space="preserve"> PAGEREF _Toc3236610 \h </w:instrText>
        </w:r>
        <w:r w:rsidRPr="00F04E7E">
          <w:rPr>
            <w:rFonts w:ascii="Times New Roman" w:hAnsi="Times New Roman"/>
            <w:noProof/>
            <w:webHidden/>
            <w:sz w:val="24"/>
            <w:szCs w:val="24"/>
          </w:rPr>
        </w:r>
        <w:r w:rsidRPr="00F04E7E">
          <w:rPr>
            <w:rFonts w:ascii="Times New Roman" w:hAnsi="Times New Roman"/>
            <w:noProof/>
            <w:webHidden/>
            <w:sz w:val="24"/>
            <w:szCs w:val="24"/>
          </w:rPr>
          <w:fldChar w:fldCharType="separate"/>
        </w:r>
        <w:r>
          <w:rPr>
            <w:rFonts w:ascii="Times New Roman" w:hAnsi="Times New Roman"/>
            <w:noProof/>
            <w:webHidden/>
            <w:sz w:val="24"/>
            <w:szCs w:val="24"/>
          </w:rPr>
          <w:t>4</w:t>
        </w:r>
        <w:r w:rsidRPr="00F04E7E">
          <w:rPr>
            <w:rFonts w:ascii="Times New Roman" w:hAnsi="Times New Roman"/>
            <w:noProof/>
            <w:webHidden/>
            <w:sz w:val="24"/>
            <w:szCs w:val="24"/>
          </w:rPr>
          <w:fldChar w:fldCharType="end"/>
        </w:r>
      </w:hyperlink>
    </w:p>
    <w:p w:rsidR="00980BB9" w:rsidRPr="00F04E7E" w:rsidRDefault="00980BB9">
      <w:pPr>
        <w:pStyle w:val="TOC1"/>
        <w:rPr>
          <w:rFonts w:ascii="Times New Roman" w:hAnsi="Times New Roman"/>
          <w:noProof/>
          <w:sz w:val="24"/>
          <w:szCs w:val="24"/>
          <w:lang w:eastAsia="ru-RU"/>
        </w:rPr>
      </w:pPr>
      <w:hyperlink w:anchor="_Toc3236611" w:history="1">
        <w:r w:rsidRPr="00F04E7E">
          <w:rPr>
            <w:rStyle w:val="Hyperlink"/>
            <w:rFonts w:ascii="Times New Roman" w:hAnsi="Times New Roman"/>
            <w:caps/>
            <w:noProof/>
            <w:sz w:val="24"/>
            <w:szCs w:val="24"/>
            <w:lang w:eastAsia="ru-RU"/>
          </w:rPr>
          <w:t>3. Структура модуля</w:t>
        </w:r>
        <w:r w:rsidRPr="00F04E7E">
          <w:rPr>
            <w:rFonts w:ascii="Times New Roman" w:hAnsi="Times New Roman"/>
            <w:noProof/>
            <w:webHidden/>
            <w:sz w:val="24"/>
            <w:szCs w:val="24"/>
          </w:rPr>
          <w:tab/>
        </w:r>
        <w:r w:rsidRPr="00F04E7E">
          <w:rPr>
            <w:rFonts w:ascii="Times New Roman" w:hAnsi="Times New Roman"/>
            <w:noProof/>
            <w:webHidden/>
            <w:sz w:val="24"/>
            <w:szCs w:val="24"/>
          </w:rPr>
          <w:fldChar w:fldCharType="begin"/>
        </w:r>
        <w:r w:rsidRPr="00F04E7E">
          <w:rPr>
            <w:rFonts w:ascii="Times New Roman" w:hAnsi="Times New Roman"/>
            <w:noProof/>
            <w:webHidden/>
            <w:sz w:val="24"/>
            <w:szCs w:val="24"/>
          </w:rPr>
          <w:instrText xml:space="preserve"> PAGEREF _Toc3236611 \h </w:instrText>
        </w:r>
        <w:r w:rsidRPr="00F04E7E">
          <w:rPr>
            <w:rFonts w:ascii="Times New Roman" w:hAnsi="Times New Roman"/>
            <w:noProof/>
            <w:webHidden/>
            <w:sz w:val="24"/>
            <w:szCs w:val="24"/>
          </w:rPr>
        </w:r>
        <w:r w:rsidRPr="00F04E7E">
          <w:rPr>
            <w:rFonts w:ascii="Times New Roman" w:hAnsi="Times New Roman"/>
            <w:noProof/>
            <w:webHidden/>
            <w:sz w:val="24"/>
            <w:szCs w:val="24"/>
          </w:rPr>
          <w:fldChar w:fldCharType="separate"/>
        </w:r>
        <w:r>
          <w:rPr>
            <w:rFonts w:ascii="Times New Roman" w:hAnsi="Times New Roman"/>
            <w:noProof/>
            <w:webHidden/>
            <w:sz w:val="24"/>
            <w:szCs w:val="24"/>
          </w:rPr>
          <w:t>7</w:t>
        </w:r>
        <w:r w:rsidRPr="00F04E7E">
          <w:rPr>
            <w:rFonts w:ascii="Times New Roman" w:hAnsi="Times New Roman"/>
            <w:noProof/>
            <w:webHidden/>
            <w:sz w:val="24"/>
            <w:szCs w:val="24"/>
          </w:rPr>
          <w:fldChar w:fldCharType="end"/>
        </w:r>
      </w:hyperlink>
    </w:p>
    <w:p w:rsidR="00980BB9" w:rsidRPr="00F04E7E" w:rsidRDefault="00980BB9">
      <w:pPr>
        <w:pStyle w:val="TOC1"/>
        <w:rPr>
          <w:rFonts w:ascii="Times New Roman" w:hAnsi="Times New Roman"/>
          <w:noProof/>
          <w:sz w:val="24"/>
          <w:szCs w:val="24"/>
          <w:lang w:eastAsia="ru-RU"/>
        </w:rPr>
      </w:pPr>
      <w:hyperlink w:anchor="_Toc3236612" w:history="1">
        <w:r w:rsidRPr="00F04E7E">
          <w:rPr>
            <w:rStyle w:val="Hyperlink"/>
            <w:rFonts w:ascii="Times New Roman" w:hAnsi="Times New Roman"/>
            <w:caps/>
            <w:noProof/>
            <w:sz w:val="24"/>
            <w:szCs w:val="24"/>
            <w:lang w:eastAsia="ru-RU"/>
          </w:rPr>
          <w:t>4. Методические указания для обучающихся по освоению Модуля</w:t>
        </w:r>
        <w:r w:rsidRPr="00F04E7E">
          <w:rPr>
            <w:rFonts w:ascii="Times New Roman" w:hAnsi="Times New Roman"/>
            <w:noProof/>
            <w:webHidden/>
            <w:sz w:val="24"/>
            <w:szCs w:val="24"/>
          </w:rPr>
          <w:tab/>
        </w:r>
        <w:r w:rsidRPr="00F04E7E">
          <w:rPr>
            <w:rFonts w:ascii="Times New Roman" w:hAnsi="Times New Roman"/>
            <w:noProof/>
            <w:webHidden/>
            <w:sz w:val="24"/>
            <w:szCs w:val="24"/>
          </w:rPr>
          <w:fldChar w:fldCharType="begin"/>
        </w:r>
        <w:r w:rsidRPr="00F04E7E">
          <w:rPr>
            <w:rFonts w:ascii="Times New Roman" w:hAnsi="Times New Roman"/>
            <w:noProof/>
            <w:webHidden/>
            <w:sz w:val="24"/>
            <w:szCs w:val="24"/>
          </w:rPr>
          <w:instrText xml:space="preserve"> PAGEREF _Toc3236612 \h </w:instrText>
        </w:r>
        <w:r w:rsidRPr="00F04E7E">
          <w:rPr>
            <w:rFonts w:ascii="Times New Roman" w:hAnsi="Times New Roman"/>
            <w:noProof/>
            <w:webHidden/>
            <w:sz w:val="24"/>
            <w:szCs w:val="24"/>
          </w:rPr>
        </w:r>
        <w:r w:rsidRPr="00F04E7E">
          <w:rPr>
            <w:rFonts w:ascii="Times New Roman" w:hAnsi="Times New Roman"/>
            <w:noProof/>
            <w:webHidden/>
            <w:sz w:val="24"/>
            <w:szCs w:val="24"/>
          </w:rPr>
          <w:fldChar w:fldCharType="separate"/>
        </w:r>
        <w:r>
          <w:rPr>
            <w:rFonts w:ascii="Times New Roman" w:hAnsi="Times New Roman"/>
            <w:noProof/>
            <w:webHidden/>
            <w:sz w:val="24"/>
            <w:szCs w:val="24"/>
          </w:rPr>
          <w:t>9</w:t>
        </w:r>
        <w:r w:rsidRPr="00F04E7E">
          <w:rPr>
            <w:rFonts w:ascii="Times New Roman" w:hAnsi="Times New Roman"/>
            <w:noProof/>
            <w:webHidden/>
            <w:sz w:val="24"/>
            <w:szCs w:val="24"/>
          </w:rPr>
          <w:fldChar w:fldCharType="end"/>
        </w:r>
      </w:hyperlink>
    </w:p>
    <w:p w:rsidR="00980BB9" w:rsidRPr="00F04E7E" w:rsidRDefault="00980BB9">
      <w:pPr>
        <w:pStyle w:val="TOC1"/>
        <w:rPr>
          <w:rFonts w:ascii="Times New Roman" w:hAnsi="Times New Roman"/>
          <w:noProof/>
          <w:sz w:val="24"/>
          <w:szCs w:val="24"/>
          <w:lang w:eastAsia="ru-RU"/>
        </w:rPr>
      </w:pPr>
      <w:hyperlink w:anchor="_Toc3236613" w:history="1">
        <w:r w:rsidRPr="00F04E7E">
          <w:rPr>
            <w:rStyle w:val="Hyperlink"/>
            <w:rFonts w:ascii="Times New Roman" w:hAnsi="Times New Roman"/>
            <w:noProof/>
            <w:sz w:val="24"/>
            <w:szCs w:val="24"/>
            <w:lang w:eastAsia="ru-RU"/>
          </w:rPr>
          <w:t>5. ПРОГРАММЫ ДИСЦИПЛИН МОДУЛЯ</w:t>
        </w:r>
        <w:r w:rsidRPr="00F04E7E">
          <w:rPr>
            <w:rFonts w:ascii="Times New Roman" w:hAnsi="Times New Roman"/>
            <w:noProof/>
            <w:webHidden/>
            <w:sz w:val="24"/>
            <w:szCs w:val="24"/>
          </w:rPr>
          <w:tab/>
        </w:r>
        <w:r w:rsidRPr="00F04E7E">
          <w:rPr>
            <w:rFonts w:ascii="Times New Roman" w:hAnsi="Times New Roman"/>
            <w:noProof/>
            <w:webHidden/>
            <w:sz w:val="24"/>
            <w:szCs w:val="24"/>
          </w:rPr>
          <w:fldChar w:fldCharType="begin"/>
        </w:r>
        <w:r w:rsidRPr="00F04E7E">
          <w:rPr>
            <w:rFonts w:ascii="Times New Roman" w:hAnsi="Times New Roman"/>
            <w:noProof/>
            <w:webHidden/>
            <w:sz w:val="24"/>
            <w:szCs w:val="24"/>
          </w:rPr>
          <w:instrText xml:space="preserve"> PAGEREF _Toc3236613 \h </w:instrText>
        </w:r>
        <w:r w:rsidRPr="00F04E7E">
          <w:rPr>
            <w:rFonts w:ascii="Times New Roman" w:hAnsi="Times New Roman"/>
            <w:noProof/>
            <w:webHidden/>
            <w:sz w:val="24"/>
            <w:szCs w:val="24"/>
          </w:rPr>
        </w:r>
        <w:r w:rsidRPr="00F04E7E">
          <w:rPr>
            <w:rFonts w:ascii="Times New Roman" w:hAnsi="Times New Roman"/>
            <w:noProof/>
            <w:webHidden/>
            <w:sz w:val="24"/>
            <w:szCs w:val="24"/>
          </w:rPr>
          <w:fldChar w:fldCharType="separate"/>
        </w:r>
        <w:r>
          <w:rPr>
            <w:rFonts w:ascii="Times New Roman" w:hAnsi="Times New Roman"/>
            <w:noProof/>
            <w:webHidden/>
            <w:sz w:val="24"/>
            <w:szCs w:val="24"/>
          </w:rPr>
          <w:t>10</w:t>
        </w:r>
        <w:r w:rsidRPr="00F04E7E">
          <w:rPr>
            <w:rFonts w:ascii="Times New Roman" w:hAnsi="Times New Roman"/>
            <w:noProof/>
            <w:webHidden/>
            <w:sz w:val="24"/>
            <w:szCs w:val="24"/>
          </w:rPr>
          <w:fldChar w:fldCharType="end"/>
        </w:r>
      </w:hyperlink>
    </w:p>
    <w:p w:rsidR="00980BB9" w:rsidRPr="00F04E7E" w:rsidRDefault="00980BB9">
      <w:pPr>
        <w:pStyle w:val="TOC1"/>
        <w:rPr>
          <w:rFonts w:ascii="Times New Roman" w:hAnsi="Times New Roman"/>
          <w:noProof/>
          <w:sz w:val="24"/>
          <w:szCs w:val="24"/>
          <w:lang w:eastAsia="ru-RU"/>
        </w:rPr>
      </w:pPr>
      <w:hyperlink w:anchor="_Toc3236614" w:history="1">
        <w:r w:rsidRPr="00F04E7E">
          <w:rPr>
            <w:rStyle w:val="Hyperlink"/>
            <w:rFonts w:ascii="Times New Roman" w:hAnsi="Times New Roman"/>
            <w:caps/>
            <w:noProof/>
            <w:sz w:val="24"/>
            <w:szCs w:val="24"/>
          </w:rPr>
          <w:t>5.1. ПРОГРАММА ДИСЦИПЛИНЫ «Административное Право»</w:t>
        </w:r>
        <w:r w:rsidRPr="00F04E7E">
          <w:rPr>
            <w:rFonts w:ascii="Times New Roman" w:hAnsi="Times New Roman"/>
            <w:noProof/>
            <w:webHidden/>
            <w:sz w:val="24"/>
            <w:szCs w:val="24"/>
          </w:rPr>
          <w:tab/>
        </w:r>
        <w:r w:rsidRPr="00F04E7E">
          <w:rPr>
            <w:rFonts w:ascii="Times New Roman" w:hAnsi="Times New Roman"/>
            <w:noProof/>
            <w:webHidden/>
            <w:sz w:val="24"/>
            <w:szCs w:val="24"/>
          </w:rPr>
          <w:fldChar w:fldCharType="begin"/>
        </w:r>
        <w:r w:rsidRPr="00F04E7E">
          <w:rPr>
            <w:rFonts w:ascii="Times New Roman" w:hAnsi="Times New Roman"/>
            <w:noProof/>
            <w:webHidden/>
            <w:sz w:val="24"/>
            <w:szCs w:val="24"/>
          </w:rPr>
          <w:instrText xml:space="preserve"> PAGEREF _Toc3236614 \h </w:instrText>
        </w:r>
        <w:r w:rsidRPr="00F04E7E">
          <w:rPr>
            <w:rFonts w:ascii="Times New Roman" w:hAnsi="Times New Roman"/>
            <w:noProof/>
            <w:webHidden/>
            <w:sz w:val="24"/>
            <w:szCs w:val="24"/>
          </w:rPr>
        </w:r>
        <w:r w:rsidRPr="00F04E7E">
          <w:rPr>
            <w:rFonts w:ascii="Times New Roman" w:hAnsi="Times New Roman"/>
            <w:noProof/>
            <w:webHidden/>
            <w:sz w:val="24"/>
            <w:szCs w:val="24"/>
          </w:rPr>
          <w:fldChar w:fldCharType="separate"/>
        </w:r>
        <w:r>
          <w:rPr>
            <w:rFonts w:ascii="Times New Roman" w:hAnsi="Times New Roman"/>
            <w:noProof/>
            <w:webHidden/>
            <w:sz w:val="24"/>
            <w:szCs w:val="24"/>
          </w:rPr>
          <w:t>10</w:t>
        </w:r>
        <w:r w:rsidRPr="00F04E7E">
          <w:rPr>
            <w:rFonts w:ascii="Times New Roman" w:hAnsi="Times New Roman"/>
            <w:noProof/>
            <w:webHidden/>
            <w:sz w:val="24"/>
            <w:szCs w:val="24"/>
          </w:rPr>
          <w:fldChar w:fldCharType="end"/>
        </w:r>
      </w:hyperlink>
    </w:p>
    <w:p w:rsidR="00980BB9" w:rsidRPr="00F04E7E" w:rsidRDefault="00980BB9">
      <w:pPr>
        <w:pStyle w:val="TOC1"/>
        <w:rPr>
          <w:rFonts w:ascii="Times New Roman" w:hAnsi="Times New Roman"/>
          <w:noProof/>
          <w:sz w:val="24"/>
          <w:szCs w:val="24"/>
          <w:lang w:eastAsia="ru-RU"/>
        </w:rPr>
      </w:pPr>
      <w:hyperlink w:anchor="_Toc3236615" w:history="1">
        <w:r w:rsidRPr="00F04E7E">
          <w:rPr>
            <w:rStyle w:val="Hyperlink"/>
            <w:rFonts w:ascii="Times New Roman" w:hAnsi="Times New Roman"/>
            <w:caps/>
            <w:noProof/>
            <w:sz w:val="24"/>
            <w:szCs w:val="24"/>
          </w:rPr>
          <w:t>5.2. ПРОГРАММА ДИСЦИПЛИНЫ «муниципальное Право»</w:t>
        </w:r>
        <w:r w:rsidRPr="00F04E7E">
          <w:rPr>
            <w:rFonts w:ascii="Times New Roman" w:hAnsi="Times New Roman"/>
            <w:noProof/>
            <w:webHidden/>
            <w:sz w:val="24"/>
            <w:szCs w:val="24"/>
          </w:rPr>
          <w:tab/>
        </w:r>
        <w:r w:rsidRPr="00F04E7E">
          <w:rPr>
            <w:rFonts w:ascii="Times New Roman" w:hAnsi="Times New Roman"/>
            <w:noProof/>
            <w:webHidden/>
            <w:sz w:val="24"/>
            <w:szCs w:val="24"/>
          </w:rPr>
          <w:fldChar w:fldCharType="begin"/>
        </w:r>
        <w:r w:rsidRPr="00F04E7E">
          <w:rPr>
            <w:rFonts w:ascii="Times New Roman" w:hAnsi="Times New Roman"/>
            <w:noProof/>
            <w:webHidden/>
            <w:sz w:val="24"/>
            <w:szCs w:val="24"/>
          </w:rPr>
          <w:instrText xml:space="preserve"> PAGEREF _Toc3236615 \h </w:instrText>
        </w:r>
        <w:r w:rsidRPr="00F04E7E">
          <w:rPr>
            <w:rFonts w:ascii="Times New Roman" w:hAnsi="Times New Roman"/>
            <w:noProof/>
            <w:webHidden/>
            <w:sz w:val="24"/>
            <w:szCs w:val="24"/>
          </w:rPr>
        </w:r>
        <w:r w:rsidRPr="00F04E7E">
          <w:rPr>
            <w:rFonts w:ascii="Times New Roman" w:hAnsi="Times New Roman"/>
            <w:noProof/>
            <w:webHidden/>
            <w:sz w:val="24"/>
            <w:szCs w:val="24"/>
          </w:rPr>
          <w:fldChar w:fldCharType="separate"/>
        </w:r>
        <w:r>
          <w:rPr>
            <w:rFonts w:ascii="Times New Roman" w:hAnsi="Times New Roman"/>
            <w:noProof/>
            <w:webHidden/>
            <w:sz w:val="24"/>
            <w:szCs w:val="24"/>
          </w:rPr>
          <w:t>15</w:t>
        </w:r>
        <w:r w:rsidRPr="00F04E7E">
          <w:rPr>
            <w:rFonts w:ascii="Times New Roman" w:hAnsi="Times New Roman"/>
            <w:noProof/>
            <w:webHidden/>
            <w:sz w:val="24"/>
            <w:szCs w:val="24"/>
          </w:rPr>
          <w:fldChar w:fldCharType="end"/>
        </w:r>
      </w:hyperlink>
    </w:p>
    <w:p w:rsidR="00980BB9" w:rsidRPr="00F04E7E" w:rsidRDefault="00980BB9">
      <w:pPr>
        <w:pStyle w:val="TOC1"/>
        <w:rPr>
          <w:rFonts w:ascii="Times New Roman" w:hAnsi="Times New Roman"/>
          <w:noProof/>
          <w:sz w:val="24"/>
          <w:szCs w:val="24"/>
          <w:lang w:eastAsia="ru-RU"/>
        </w:rPr>
      </w:pPr>
      <w:hyperlink w:anchor="_Toc3236616" w:history="1">
        <w:r w:rsidRPr="00F04E7E">
          <w:rPr>
            <w:rStyle w:val="Hyperlink"/>
            <w:rFonts w:ascii="Times New Roman" w:hAnsi="Times New Roman"/>
            <w:caps/>
            <w:noProof/>
            <w:sz w:val="24"/>
            <w:szCs w:val="24"/>
          </w:rPr>
          <w:t>5.3. ПРОГРАММА ДИСЦИПЛИНЫ «Образовательное право»</w:t>
        </w:r>
        <w:r w:rsidRPr="00F04E7E">
          <w:rPr>
            <w:rFonts w:ascii="Times New Roman" w:hAnsi="Times New Roman"/>
            <w:noProof/>
            <w:webHidden/>
            <w:sz w:val="24"/>
            <w:szCs w:val="24"/>
          </w:rPr>
          <w:tab/>
        </w:r>
        <w:r w:rsidRPr="00F04E7E">
          <w:rPr>
            <w:rFonts w:ascii="Times New Roman" w:hAnsi="Times New Roman"/>
            <w:noProof/>
            <w:webHidden/>
            <w:sz w:val="24"/>
            <w:szCs w:val="24"/>
          </w:rPr>
          <w:fldChar w:fldCharType="begin"/>
        </w:r>
        <w:r w:rsidRPr="00F04E7E">
          <w:rPr>
            <w:rFonts w:ascii="Times New Roman" w:hAnsi="Times New Roman"/>
            <w:noProof/>
            <w:webHidden/>
            <w:sz w:val="24"/>
            <w:szCs w:val="24"/>
          </w:rPr>
          <w:instrText xml:space="preserve"> PAGEREF _Toc3236616 \h </w:instrText>
        </w:r>
        <w:r w:rsidRPr="00F04E7E">
          <w:rPr>
            <w:rFonts w:ascii="Times New Roman" w:hAnsi="Times New Roman"/>
            <w:noProof/>
            <w:webHidden/>
            <w:sz w:val="24"/>
            <w:szCs w:val="24"/>
          </w:rPr>
        </w:r>
        <w:r w:rsidRPr="00F04E7E">
          <w:rPr>
            <w:rFonts w:ascii="Times New Roman" w:hAnsi="Times New Roman"/>
            <w:noProof/>
            <w:webHidden/>
            <w:sz w:val="24"/>
            <w:szCs w:val="24"/>
          </w:rPr>
          <w:fldChar w:fldCharType="separate"/>
        </w:r>
        <w:r>
          <w:rPr>
            <w:rFonts w:ascii="Times New Roman" w:hAnsi="Times New Roman"/>
            <w:noProof/>
            <w:webHidden/>
            <w:sz w:val="24"/>
            <w:szCs w:val="24"/>
          </w:rPr>
          <w:t>18</w:t>
        </w:r>
        <w:r w:rsidRPr="00F04E7E">
          <w:rPr>
            <w:rFonts w:ascii="Times New Roman" w:hAnsi="Times New Roman"/>
            <w:noProof/>
            <w:webHidden/>
            <w:sz w:val="24"/>
            <w:szCs w:val="24"/>
          </w:rPr>
          <w:fldChar w:fldCharType="end"/>
        </w:r>
      </w:hyperlink>
    </w:p>
    <w:p w:rsidR="00980BB9" w:rsidRPr="00F04E7E" w:rsidRDefault="00980BB9">
      <w:pPr>
        <w:pStyle w:val="TOC1"/>
        <w:rPr>
          <w:rFonts w:ascii="Times New Roman" w:hAnsi="Times New Roman"/>
          <w:noProof/>
          <w:sz w:val="24"/>
          <w:szCs w:val="24"/>
          <w:lang w:eastAsia="ru-RU"/>
        </w:rPr>
      </w:pPr>
      <w:hyperlink w:anchor="_Toc3236617" w:history="1">
        <w:r w:rsidRPr="00F04E7E">
          <w:rPr>
            <w:rStyle w:val="Hyperlink"/>
            <w:rFonts w:ascii="Times New Roman" w:hAnsi="Times New Roman"/>
            <w:caps/>
            <w:noProof/>
            <w:sz w:val="24"/>
            <w:szCs w:val="24"/>
          </w:rPr>
          <w:t>5.4. ПРОГРАММА ДИСЦИПЛИНЫ «право социального обеспечения»</w:t>
        </w:r>
        <w:r w:rsidRPr="00F04E7E">
          <w:rPr>
            <w:rFonts w:ascii="Times New Roman" w:hAnsi="Times New Roman"/>
            <w:noProof/>
            <w:webHidden/>
            <w:sz w:val="24"/>
            <w:szCs w:val="24"/>
          </w:rPr>
          <w:tab/>
        </w:r>
        <w:r w:rsidRPr="00F04E7E">
          <w:rPr>
            <w:rFonts w:ascii="Times New Roman" w:hAnsi="Times New Roman"/>
            <w:noProof/>
            <w:webHidden/>
            <w:sz w:val="24"/>
            <w:szCs w:val="24"/>
          </w:rPr>
          <w:fldChar w:fldCharType="begin"/>
        </w:r>
        <w:r w:rsidRPr="00F04E7E">
          <w:rPr>
            <w:rFonts w:ascii="Times New Roman" w:hAnsi="Times New Roman"/>
            <w:noProof/>
            <w:webHidden/>
            <w:sz w:val="24"/>
            <w:szCs w:val="24"/>
          </w:rPr>
          <w:instrText xml:space="preserve"> PAGEREF _Toc3236617 \h </w:instrText>
        </w:r>
        <w:r w:rsidRPr="00F04E7E">
          <w:rPr>
            <w:rFonts w:ascii="Times New Roman" w:hAnsi="Times New Roman"/>
            <w:noProof/>
            <w:webHidden/>
            <w:sz w:val="24"/>
            <w:szCs w:val="24"/>
          </w:rPr>
        </w:r>
        <w:r w:rsidRPr="00F04E7E">
          <w:rPr>
            <w:rFonts w:ascii="Times New Roman" w:hAnsi="Times New Roman"/>
            <w:noProof/>
            <w:webHidden/>
            <w:sz w:val="24"/>
            <w:szCs w:val="24"/>
          </w:rPr>
          <w:fldChar w:fldCharType="separate"/>
        </w:r>
        <w:r>
          <w:rPr>
            <w:rFonts w:ascii="Times New Roman" w:hAnsi="Times New Roman"/>
            <w:noProof/>
            <w:webHidden/>
            <w:sz w:val="24"/>
            <w:szCs w:val="24"/>
          </w:rPr>
          <w:t>23</w:t>
        </w:r>
        <w:r w:rsidRPr="00F04E7E">
          <w:rPr>
            <w:rFonts w:ascii="Times New Roman" w:hAnsi="Times New Roman"/>
            <w:noProof/>
            <w:webHidden/>
            <w:sz w:val="24"/>
            <w:szCs w:val="24"/>
          </w:rPr>
          <w:fldChar w:fldCharType="end"/>
        </w:r>
      </w:hyperlink>
    </w:p>
    <w:p w:rsidR="00980BB9" w:rsidRPr="00F04E7E" w:rsidRDefault="00980BB9">
      <w:pPr>
        <w:pStyle w:val="TOC1"/>
        <w:rPr>
          <w:rFonts w:ascii="Times New Roman" w:hAnsi="Times New Roman"/>
          <w:noProof/>
          <w:sz w:val="24"/>
          <w:szCs w:val="24"/>
          <w:lang w:eastAsia="ru-RU"/>
        </w:rPr>
      </w:pPr>
      <w:hyperlink w:anchor="_Toc3236618" w:history="1">
        <w:r w:rsidRPr="00F04E7E">
          <w:rPr>
            <w:rStyle w:val="Hyperlink"/>
            <w:rFonts w:ascii="Times New Roman" w:hAnsi="Times New Roman"/>
            <w:caps/>
            <w:noProof/>
            <w:sz w:val="24"/>
            <w:szCs w:val="24"/>
          </w:rPr>
          <w:t>5.5. ПРОГРАММА ДИСЦИПЛИНЫ «Финансовое Право»</w:t>
        </w:r>
        <w:r w:rsidRPr="00F04E7E">
          <w:rPr>
            <w:rFonts w:ascii="Times New Roman" w:hAnsi="Times New Roman"/>
            <w:noProof/>
            <w:webHidden/>
            <w:sz w:val="24"/>
            <w:szCs w:val="24"/>
          </w:rPr>
          <w:tab/>
        </w:r>
        <w:r w:rsidRPr="00F04E7E">
          <w:rPr>
            <w:rFonts w:ascii="Times New Roman" w:hAnsi="Times New Roman"/>
            <w:noProof/>
            <w:webHidden/>
            <w:sz w:val="24"/>
            <w:szCs w:val="24"/>
          </w:rPr>
          <w:fldChar w:fldCharType="begin"/>
        </w:r>
        <w:r w:rsidRPr="00F04E7E">
          <w:rPr>
            <w:rFonts w:ascii="Times New Roman" w:hAnsi="Times New Roman"/>
            <w:noProof/>
            <w:webHidden/>
            <w:sz w:val="24"/>
            <w:szCs w:val="24"/>
          </w:rPr>
          <w:instrText xml:space="preserve"> PAGEREF _Toc3236618 \h </w:instrText>
        </w:r>
        <w:r w:rsidRPr="00F04E7E">
          <w:rPr>
            <w:rFonts w:ascii="Times New Roman" w:hAnsi="Times New Roman"/>
            <w:noProof/>
            <w:webHidden/>
            <w:sz w:val="24"/>
            <w:szCs w:val="24"/>
          </w:rPr>
        </w:r>
        <w:r w:rsidRPr="00F04E7E">
          <w:rPr>
            <w:rFonts w:ascii="Times New Roman" w:hAnsi="Times New Roman"/>
            <w:noProof/>
            <w:webHidden/>
            <w:sz w:val="24"/>
            <w:szCs w:val="24"/>
          </w:rPr>
          <w:fldChar w:fldCharType="separate"/>
        </w:r>
        <w:r>
          <w:rPr>
            <w:rFonts w:ascii="Times New Roman" w:hAnsi="Times New Roman"/>
            <w:noProof/>
            <w:webHidden/>
            <w:sz w:val="24"/>
            <w:szCs w:val="24"/>
          </w:rPr>
          <w:t>28</w:t>
        </w:r>
        <w:r w:rsidRPr="00F04E7E">
          <w:rPr>
            <w:rFonts w:ascii="Times New Roman" w:hAnsi="Times New Roman"/>
            <w:noProof/>
            <w:webHidden/>
            <w:sz w:val="24"/>
            <w:szCs w:val="24"/>
          </w:rPr>
          <w:fldChar w:fldCharType="end"/>
        </w:r>
      </w:hyperlink>
    </w:p>
    <w:p w:rsidR="00980BB9" w:rsidRPr="00F04E7E" w:rsidRDefault="00980BB9">
      <w:pPr>
        <w:pStyle w:val="TOC1"/>
        <w:rPr>
          <w:rFonts w:ascii="Times New Roman" w:hAnsi="Times New Roman"/>
          <w:noProof/>
          <w:sz w:val="24"/>
          <w:szCs w:val="24"/>
          <w:lang w:eastAsia="ru-RU"/>
        </w:rPr>
      </w:pPr>
      <w:hyperlink w:anchor="_Toc3236619" w:history="1">
        <w:r w:rsidRPr="00F04E7E">
          <w:rPr>
            <w:rStyle w:val="Hyperlink"/>
            <w:rFonts w:ascii="Times New Roman" w:hAnsi="Times New Roman"/>
            <w:caps/>
            <w:noProof/>
            <w:sz w:val="24"/>
            <w:szCs w:val="24"/>
          </w:rPr>
          <w:t>5.6. ПРОГРАММА ДИСЦИПЛИНЫ «Административная ответственность»</w:t>
        </w:r>
        <w:r w:rsidRPr="00F04E7E">
          <w:rPr>
            <w:rFonts w:ascii="Times New Roman" w:hAnsi="Times New Roman"/>
            <w:noProof/>
            <w:webHidden/>
            <w:sz w:val="24"/>
            <w:szCs w:val="24"/>
          </w:rPr>
          <w:tab/>
        </w:r>
        <w:r w:rsidRPr="00F04E7E">
          <w:rPr>
            <w:rFonts w:ascii="Times New Roman" w:hAnsi="Times New Roman"/>
            <w:noProof/>
            <w:webHidden/>
            <w:sz w:val="24"/>
            <w:szCs w:val="24"/>
          </w:rPr>
          <w:fldChar w:fldCharType="begin"/>
        </w:r>
        <w:r w:rsidRPr="00F04E7E">
          <w:rPr>
            <w:rFonts w:ascii="Times New Roman" w:hAnsi="Times New Roman"/>
            <w:noProof/>
            <w:webHidden/>
            <w:sz w:val="24"/>
            <w:szCs w:val="24"/>
          </w:rPr>
          <w:instrText xml:space="preserve"> PAGEREF _Toc3236619 \h </w:instrText>
        </w:r>
        <w:r w:rsidRPr="00F04E7E">
          <w:rPr>
            <w:rFonts w:ascii="Times New Roman" w:hAnsi="Times New Roman"/>
            <w:noProof/>
            <w:webHidden/>
            <w:sz w:val="24"/>
            <w:szCs w:val="24"/>
          </w:rPr>
        </w:r>
        <w:r w:rsidRPr="00F04E7E">
          <w:rPr>
            <w:rFonts w:ascii="Times New Roman" w:hAnsi="Times New Roman"/>
            <w:noProof/>
            <w:webHidden/>
            <w:sz w:val="24"/>
            <w:szCs w:val="24"/>
          </w:rPr>
          <w:fldChar w:fldCharType="separate"/>
        </w:r>
        <w:r>
          <w:rPr>
            <w:rFonts w:ascii="Times New Roman" w:hAnsi="Times New Roman"/>
            <w:noProof/>
            <w:webHidden/>
            <w:sz w:val="24"/>
            <w:szCs w:val="24"/>
          </w:rPr>
          <w:t>32</w:t>
        </w:r>
        <w:r w:rsidRPr="00F04E7E">
          <w:rPr>
            <w:rFonts w:ascii="Times New Roman" w:hAnsi="Times New Roman"/>
            <w:noProof/>
            <w:webHidden/>
            <w:sz w:val="24"/>
            <w:szCs w:val="24"/>
          </w:rPr>
          <w:fldChar w:fldCharType="end"/>
        </w:r>
      </w:hyperlink>
    </w:p>
    <w:p w:rsidR="00980BB9" w:rsidRPr="00F04E7E" w:rsidRDefault="00980BB9">
      <w:pPr>
        <w:pStyle w:val="TOC1"/>
        <w:rPr>
          <w:rFonts w:ascii="Times New Roman" w:hAnsi="Times New Roman"/>
          <w:noProof/>
          <w:sz w:val="24"/>
          <w:szCs w:val="24"/>
          <w:lang w:eastAsia="ru-RU"/>
        </w:rPr>
      </w:pPr>
      <w:hyperlink w:anchor="_Toc3236620" w:history="1">
        <w:r w:rsidRPr="00F04E7E">
          <w:rPr>
            <w:rStyle w:val="Hyperlink"/>
            <w:rFonts w:ascii="Times New Roman" w:hAnsi="Times New Roman"/>
            <w:caps/>
            <w:noProof/>
            <w:sz w:val="24"/>
            <w:szCs w:val="24"/>
          </w:rPr>
          <w:t>5.7. ПРОГРАММА ДИСЦИПЛИНЫ «международное право»</w:t>
        </w:r>
        <w:r w:rsidRPr="00F04E7E">
          <w:rPr>
            <w:rFonts w:ascii="Times New Roman" w:hAnsi="Times New Roman"/>
            <w:noProof/>
            <w:webHidden/>
            <w:sz w:val="24"/>
            <w:szCs w:val="24"/>
          </w:rPr>
          <w:tab/>
        </w:r>
        <w:r w:rsidRPr="00F04E7E">
          <w:rPr>
            <w:rFonts w:ascii="Times New Roman" w:hAnsi="Times New Roman"/>
            <w:noProof/>
            <w:webHidden/>
            <w:sz w:val="24"/>
            <w:szCs w:val="24"/>
          </w:rPr>
          <w:fldChar w:fldCharType="begin"/>
        </w:r>
        <w:r w:rsidRPr="00F04E7E">
          <w:rPr>
            <w:rFonts w:ascii="Times New Roman" w:hAnsi="Times New Roman"/>
            <w:noProof/>
            <w:webHidden/>
            <w:sz w:val="24"/>
            <w:szCs w:val="24"/>
          </w:rPr>
          <w:instrText xml:space="preserve"> PAGEREF _Toc3236620 \h </w:instrText>
        </w:r>
        <w:r w:rsidRPr="00F04E7E">
          <w:rPr>
            <w:rFonts w:ascii="Times New Roman" w:hAnsi="Times New Roman"/>
            <w:noProof/>
            <w:webHidden/>
            <w:sz w:val="24"/>
            <w:szCs w:val="24"/>
          </w:rPr>
        </w:r>
        <w:r w:rsidRPr="00F04E7E">
          <w:rPr>
            <w:rFonts w:ascii="Times New Roman" w:hAnsi="Times New Roman"/>
            <w:noProof/>
            <w:webHidden/>
            <w:sz w:val="24"/>
            <w:szCs w:val="24"/>
          </w:rPr>
          <w:fldChar w:fldCharType="separate"/>
        </w:r>
        <w:r>
          <w:rPr>
            <w:rFonts w:ascii="Times New Roman" w:hAnsi="Times New Roman"/>
            <w:noProof/>
            <w:webHidden/>
            <w:sz w:val="24"/>
            <w:szCs w:val="24"/>
          </w:rPr>
          <w:t>37</w:t>
        </w:r>
        <w:r w:rsidRPr="00F04E7E">
          <w:rPr>
            <w:rFonts w:ascii="Times New Roman" w:hAnsi="Times New Roman"/>
            <w:noProof/>
            <w:webHidden/>
            <w:sz w:val="24"/>
            <w:szCs w:val="24"/>
          </w:rPr>
          <w:fldChar w:fldCharType="end"/>
        </w:r>
      </w:hyperlink>
    </w:p>
    <w:p w:rsidR="00980BB9" w:rsidRPr="00F04E7E" w:rsidRDefault="00980BB9">
      <w:pPr>
        <w:pStyle w:val="TOC1"/>
        <w:rPr>
          <w:rFonts w:ascii="Times New Roman" w:hAnsi="Times New Roman"/>
          <w:noProof/>
          <w:sz w:val="24"/>
          <w:szCs w:val="24"/>
          <w:lang w:eastAsia="ru-RU"/>
        </w:rPr>
      </w:pPr>
      <w:hyperlink w:anchor="_Toc3236621" w:history="1">
        <w:r w:rsidRPr="00F04E7E">
          <w:rPr>
            <w:rStyle w:val="Hyperlink"/>
            <w:rFonts w:ascii="Times New Roman" w:hAnsi="Times New Roman"/>
            <w:caps/>
            <w:noProof/>
            <w:sz w:val="24"/>
            <w:szCs w:val="24"/>
          </w:rPr>
          <w:t>5.8. ПРОГРАММА ДИСЦИПЛИНЫ «информационное право»</w:t>
        </w:r>
        <w:r w:rsidRPr="00F04E7E">
          <w:rPr>
            <w:rFonts w:ascii="Times New Roman" w:hAnsi="Times New Roman"/>
            <w:noProof/>
            <w:webHidden/>
            <w:sz w:val="24"/>
            <w:szCs w:val="24"/>
          </w:rPr>
          <w:tab/>
        </w:r>
        <w:r w:rsidRPr="00F04E7E">
          <w:rPr>
            <w:rFonts w:ascii="Times New Roman" w:hAnsi="Times New Roman"/>
            <w:noProof/>
            <w:webHidden/>
            <w:sz w:val="24"/>
            <w:szCs w:val="24"/>
          </w:rPr>
          <w:fldChar w:fldCharType="begin"/>
        </w:r>
        <w:r w:rsidRPr="00F04E7E">
          <w:rPr>
            <w:rFonts w:ascii="Times New Roman" w:hAnsi="Times New Roman"/>
            <w:noProof/>
            <w:webHidden/>
            <w:sz w:val="24"/>
            <w:szCs w:val="24"/>
          </w:rPr>
          <w:instrText xml:space="preserve"> PAGEREF _Toc3236621 \h </w:instrText>
        </w:r>
        <w:r w:rsidRPr="00F04E7E">
          <w:rPr>
            <w:rFonts w:ascii="Times New Roman" w:hAnsi="Times New Roman"/>
            <w:noProof/>
            <w:webHidden/>
            <w:sz w:val="24"/>
            <w:szCs w:val="24"/>
          </w:rPr>
        </w:r>
        <w:r w:rsidRPr="00F04E7E">
          <w:rPr>
            <w:rFonts w:ascii="Times New Roman" w:hAnsi="Times New Roman"/>
            <w:noProof/>
            <w:webHidden/>
            <w:sz w:val="24"/>
            <w:szCs w:val="24"/>
          </w:rPr>
          <w:fldChar w:fldCharType="separate"/>
        </w:r>
        <w:r>
          <w:rPr>
            <w:rFonts w:ascii="Times New Roman" w:hAnsi="Times New Roman"/>
            <w:noProof/>
            <w:webHidden/>
            <w:sz w:val="24"/>
            <w:szCs w:val="24"/>
          </w:rPr>
          <w:t>41</w:t>
        </w:r>
        <w:r w:rsidRPr="00F04E7E">
          <w:rPr>
            <w:rFonts w:ascii="Times New Roman" w:hAnsi="Times New Roman"/>
            <w:noProof/>
            <w:webHidden/>
            <w:sz w:val="24"/>
            <w:szCs w:val="24"/>
          </w:rPr>
          <w:fldChar w:fldCharType="end"/>
        </w:r>
      </w:hyperlink>
    </w:p>
    <w:p w:rsidR="00980BB9" w:rsidRPr="00F04E7E" w:rsidRDefault="00980BB9">
      <w:pPr>
        <w:pStyle w:val="TOC1"/>
        <w:rPr>
          <w:rFonts w:ascii="Times New Roman" w:hAnsi="Times New Roman"/>
          <w:noProof/>
          <w:sz w:val="24"/>
          <w:szCs w:val="24"/>
          <w:lang w:eastAsia="ru-RU"/>
        </w:rPr>
      </w:pPr>
      <w:hyperlink w:anchor="_Toc3236622" w:history="1">
        <w:r w:rsidRPr="00F04E7E">
          <w:rPr>
            <w:rStyle w:val="Hyperlink"/>
            <w:rFonts w:ascii="Times New Roman" w:hAnsi="Times New Roman"/>
            <w:noProof/>
            <w:sz w:val="24"/>
            <w:szCs w:val="24"/>
            <w:lang w:eastAsia="ru-RU"/>
          </w:rPr>
          <w:t>6. ПРОГРАММА ИТОГОВОЙ АТТЕСТАЦИИ</w:t>
        </w:r>
        <w:r w:rsidRPr="00F04E7E">
          <w:rPr>
            <w:rFonts w:ascii="Times New Roman" w:hAnsi="Times New Roman"/>
            <w:noProof/>
            <w:webHidden/>
            <w:sz w:val="24"/>
            <w:szCs w:val="24"/>
          </w:rPr>
          <w:tab/>
        </w:r>
        <w:r w:rsidRPr="00F04E7E">
          <w:rPr>
            <w:rFonts w:ascii="Times New Roman" w:hAnsi="Times New Roman"/>
            <w:noProof/>
            <w:webHidden/>
            <w:sz w:val="24"/>
            <w:szCs w:val="24"/>
          </w:rPr>
          <w:fldChar w:fldCharType="begin"/>
        </w:r>
        <w:r w:rsidRPr="00F04E7E">
          <w:rPr>
            <w:rFonts w:ascii="Times New Roman" w:hAnsi="Times New Roman"/>
            <w:noProof/>
            <w:webHidden/>
            <w:sz w:val="24"/>
            <w:szCs w:val="24"/>
          </w:rPr>
          <w:instrText xml:space="preserve"> PAGEREF _Toc3236622 \h </w:instrText>
        </w:r>
        <w:r w:rsidRPr="00F04E7E">
          <w:rPr>
            <w:rFonts w:ascii="Times New Roman" w:hAnsi="Times New Roman"/>
            <w:noProof/>
            <w:webHidden/>
            <w:sz w:val="24"/>
            <w:szCs w:val="24"/>
          </w:rPr>
        </w:r>
        <w:r w:rsidRPr="00F04E7E">
          <w:rPr>
            <w:rFonts w:ascii="Times New Roman" w:hAnsi="Times New Roman"/>
            <w:noProof/>
            <w:webHidden/>
            <w:sz w:val="24"/>
            <w:szCs w:val="24"/>
          </w:rPr>
          <w:fldChar w:fldCharType="separate"/>
        </w:r>
        <w:r>
          <w:rPr>
            <w:rFonts w:ascii="Times New Roman" w:hAnsi="Times New Roman"/>
            <w:noProof/>
            <w:webHidden/>
            <w:sz w:val="24"/>
            <w:szCs w:val="24"/>
          </w:rPr>
          <w:t>46</w:t>
        </w:r>
        <w:r w:rsidRPr="00F04E7E">
          <w:rPr>
            <w:rFonts w:ascii="Times New Roman" w:hAnsi="Times New Roman"/>
            <w:noProof/>
            <w:webHidden/>
            <w:sz w:val="24"/>
            <w:szCs w:val="24"/>
          </w:rPr>
          <w:fldChar w:fldCharType="end"/>
        </w:r>
      </w:hyperlink>
    </w:p>
    <w:p w:rsidR="00980BB9" w:rsidRPr="00CA6054" w:rsidRDefault="00980BB9" w:rsidP="00CA6054">
      <w:pPr>
        <w:pStyle w:val="Heading1"/>
        <w:jc w:val="center"/>
        <w:rPr>
          <w:rFonts w:ascii="Times New Roman" w:hAnsi="Times New Roman"/>
          <w:caps/>
          <w:color w:val="auto"/>
        </w:rPr>
      </w:pPr>
      <w:r w:rsidRPr="00F04E7E">
        <w:rPr>
          <w:rFonts w:ascii="Times New Roman" w:hAnsi="Times New Roman"/>
          <w:b w:val="0"/>
          <w:caps/>
          <w:sz w:val="24"/>
          <w:szCs w:val="24"/>
        </w:rPr>
        <w:fldChar w:fldCharType="end"/>
      </w:r>
      <w:r w:rsidRPr="00DB597C">
        <w:br w:type="page"/>
      </w:r>
      <w:bookmarkStart w:id="0" w:name="_Toc3236609"/>
      <w:r w:rsidRPr="00CA6054">
        <w:rPr>
          <w:rFonts w:ascii="Times New Roman" w:hAnsi="Times New Roman"/>
          <w:caps/>
          <w:color w:val="auto"/>
        </w:rPr>
        <w:t>1. назначение модуля</w:t>
      </w:r>
      <w:bookmarkEnd w:id="0"/>
    </w:p>
    <w:p w:rsidR="00980BB9" w:rsidRDefault="00980BB9" w:rsidP="004965A9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980BB9" w:rsidRDefault="00980BB9" w:rsidP="004965A9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AF4EAA">
        <w:rPr>
          <w:rFonts w:ascii="Times New Roman" w:hAnsi="Times New Roman"/>
          <w:sz w:val="24"/>
          <w:szCs w:val="24"/>
          <w:lang w:eastAsia="ru-RU"/>
        </w:rPr>
        <w:t xml:space="preserve">Модуль </w:t>
      </w:r>
      <w:r>
        <w:rPr>
          <w:rFonts w:ascii="Times New Roman" w:hAnsi="Times New Roman"/>
          <w:sz w:val="24"/>
          <w:szCs w:val="24"/>
          <w:lang w:eastAsia="ru-RU"/>
        </w:rPr>
        <w:t>государственное и муниципальное управление</w:t>
      </w:r>
      <w:r w:rsidRPr="00AF4EAA">
        <w:rPr>
          <w:rFonts w:ascii="Times New Roman" w:hAnsi="Times New Roman"/>
          <w:sz w:val="24"/>
          <w:szCs w:val="24"/>
          <w:lang w:eastAsia="ru-RU"/>
        </w:rPr>
        <w:t xml:space="preserve"> предназначен для студентов</w:t>
      </w:r>
      <w:r>
        <w:rPr>
          <w:rFonts w:ascii="Times New Roman" w:hAnsi="Times New Roman"/>
          <w:sz w:val="24"/>
          <w:szCs w:val="24"/>
          <w:lang w:eastAsia="ru-RU"/>
        </w:rPr>
        <w:t>,</w:t>
      </w:r>
      <w:r w:rsidRPr="00AF4EAA">
        <w:rPr>
          <w:rFonts w:ascii="Times New Roman" w:hAnsi="Times New Roman"/>
          <w:sz w:val="24"/>
          <w:szCs w:val="24"/>
          <w:lang w:eastAsia="ru-RU"/>
        </w:rPr>
        <w:t xml:space="preserve"> обучающихся по направлению 44.03.04.</w:t>
      </w:r>
      <w:r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AF4EAA">
        <w:rPr>
          <w:rFonts w:ascii="Times New Roman" w:hAnsi="Times New Roman"/>
          <w:sz w:val="24"/>
          <w:szCs w:val="24"/>
          <w:lang w:eastAsia="ru-RU"/>
        </w:rPr>
        <w:t>«Профессиональное обучение</w:t>
      </w:r>
      <w:r>
        <w:rPr>
          <w:rFonts w:ascii="Times New Roman" w:hAnsi="Times New Roman"/>
          <w:sz w:val="24"/>
          <w:szCs w:val="24"/>
          <w:lang w:eastAsia="ru-RU"/>
        </w:rPr>
        <w:t xml:space="preserve"> (по отраслям)</w:t>
      </w:r>
      <w:r w:rsidRPr="00AF4EAA">
        <w:rPr>
          <w:rFonts w:ascii="Times New Roman" w:hAnsi="Times New Roman"/>
          <w:sz w:val="24"/>
          <w:szCs w:val="24"/>
          <w:lang w:eastAsia="ru-RU"/>
        </w:rPr>
        <w:t>»</w:t>
      </w:r>
      <w:r>
        <w:rPr>
          <w:rFonts w:ascii="Times New Roman" w:hAnsi="Times New Roman"/>
          <w:sz w:val="24"/>
          <w:szCs w:val="24"/>
          <w:lang w:eastAsia="ru-RU"/>
        </w:rPr>
        <w:t>, п</w:t>
      </w:r>
      <w:r w:rsidRPr="00AF4EAA">
        <w:rPr>
          <w:rFonts w:ascii="Times New Roman" w:hAnsi="Times New Roman"/>
          <w:sz w:val="24"/>
          <w:szCs w:val="24"/>
          <w:lang w:eastAsia="ru-RU"/>
        </w:rPr>
        <w:t>рофиль «Правоведение и правоохранительная деятельность»</w:t>
      </w:r>
      <w:r>
        <w:rPr>
          <w:rFonts w:ascii="Times New Roman" w:hAnsi="Times New Roman"/>
          <w:sz w:val="24"/>
          <w:szCs w:val="24"/>
          <w:lang w:eastAsia="ru-RU"/>
        </w:rPr>
        <w:t>.</w:t>
      </w:r>
    </w:p>
    <w:p w:rsidR="00980BB9" w:rsidRDefault="00980BB9" w:rsidP="004965A9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6C5A13">
        <w:rPr>
          <w:rFonts w:ascii="Times New Roman" w:hAnsi="Times New Roman"/>
          <w:sz w:val="24"/>
          <w:szCs w:val="24"/>
          <w:lang w:eastAsia="ru-RU"/>
        </w:rPr>
        <w:t>Модуль</w:t>
      </w:r>
      <w:r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6C5A13">
        <w:rPr>
          <w:rFonts w:ascii="Times New Roman" w:hAnsi="Times New Roman"/>
          <w:sz w:val="24"/>
          <w:szCs w:val="24"/>
          <w:lang w:eastAsia="ru-RU"/>
        </w:rPr>
        <w:t>основывается</w:t>
      </w:r>
      <w:r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6C5A13">
        <w:rPr>
          <w:rFonts w:ascii="Times New Roman" w:hAnsi="Times New Roman"/>
          <w:sz w:val="24"/>
          <w:szCs w:val="24"/>
          <w:lang w:eastAsia="ru-RU"/>
        </w:rPr>
        <w:t>на базовых знаниях, полученных</w:t>
      </w:r>
      <w:r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6C5A13">
        <w:rPr>
          <w:rFonts w:ascii="Times New Roman" w:hAnsi="Times New Roman"/>
          <w:sz w:val="24"/>
          <w:szCs w:val="24"/>
          <w:lang w:eastAsia="ru-RU"/>
        </w:rPr>
        <w:t>студентами при изучении</w:t>
      </w:r>
      <w:r>
        <w:rPr>
          <w:rFonts w:ascii="Times New Roman" w:hAnsi="Times New Roman"/>
          <w:sz w:val="24"/>
          <w:szCs w:val="24"/>
          <w:lang w:eastAsia="ru-RU"/>
        </w:rPr>
        <w:t xml:space="preserve"> модуля основы правовой деятельности.</w:t>
      </w:r>
    </w:p>
    <w:p w:rsidR="00980BB9" w:rsidRPr="00AF4EAA" w:rsidRDefault="00980BB9" w:rsidP="004965A9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6C5A13">
        <w:rPr>
          <w:rFonts w:ascii="Times New Roman" w:hAnsi="Times New Roman"/>
          <w:sz w:val="24"/>
          <w:szCs w:val="24"/>
          <w:lang w:eastAsia="ru-RU"/>
        </w:rPr>
        <w:t>Модуль «</w:t>
      </w:r>
      <w:r>
        <w:rPr>
          <w:rFonts w:ascii="Times New Roman" w:hAnsi="Times New Roman"/>
          <w:sz w:val="24"/>
          <w:szCs w:val="24"/>
          <w:lang w:eastAsia="ru-RU"/>
        </w:rPr>
        <w:t>Государственное и муниципальное управление</w:t>
      </w:r>
      <w:r w:rsidRPr="006C5A13">
        <w:rPr>
          <w:rFonts w:ascii="Times New Roman" w:hAnsi="Times New Roman"/>
          <w:sz w:val="24"/>
          <w:szCs w:val="24"/>
          <w:lang w:eastAsia="ru-RU"/>
        </w:rPr>
        <w:t>» представляет собой комплекс ва</w:t>
      </w:r>
      <w:r>
        <w:rPr>
          <w:rFonts w:ascii="Times New Roman" w:hAnsi="Times New Roman"/>
          <w:sz w:val="24"/>
          <w:szCs w:val="24"/>
          <w:lang w:eastAsia="ru-RU"/>
        </w:rPr>
        <w:t>ж</w:t>
      </w:r>
      <w:r w:rsidRPr="006C5A13">
        <w:rPr>
          <w:rFonts w:ascii="Times New Roman" w:hAnsi="Times New Roman"/>
          <w:sz w:val="24"/>
          <w:szCs w:val="24"/>
          <w:lang w:eastAsia="ru-RU"/>
        </w:rPr>
        <w:t xml:space="preserve">нейших </w:t>
      </w:r>
      <w:r>
        <w:rPr>
          <w:rFonts w:ascii="Times New Roman" w:hAnsi="Times New Roman"/>
          <w:sz w:val="24"/>
          <w:szCs w:val="24"/>
          <w:lang w:eastAsia="ru-RU"/>
        </w:rPr>
        <w:t>правовых</w:t>
      </w:r>
      <w:r w:rsidRPr="006C5A13">
        <w:rPr>
          <w:rFonts w:ascii="Times New Roman" w:hAnsi="Times New Roman"/>
          <w:sz w:val="24"/>
          <w:szCs w:val="24"/>
          <w:lang w:eastAsia="ru-RU"/>
        </w:rPr>
        <w:t xml:space="preserve"> знаний</w:t>
      </w:r>
      <w:r>
        <w:rPr>
          <w:rFonts w:ascii="Times New Roman" w:hAnsi="Times New Roman"/>
          <w:sz w:val="24"/>
          <w:szCs w:val="24"/>
          <w:lang w:eastAsia="ru-RU"/>
        </w:rPr>
        <w:t>, о системе публичного права, необходимых для будущей профессиональной деятельности. П</w:t>
      </w:r>
      <w:r w:rsidRPr="00AF4EAA">
        <w:rPr>
          <w:rFonts w:ascii="Times New Roman" w:hAnsi="Times New Roman"/>
          <w:sz w:val="24"/>
          <w:szCs w:val="24"/>
          <w:lang w:eastAsia="ru-RU"/>
        </w:rPr>
        <w:t xml:space="preserve">рограммы </w:t>
      </w:r>
      <w:r>
        <w:rPr>
          <w:rFonts w:ascii="Times New Roman" w:hAnsi="Times New Roman"/>
          <w:sz w:val="24"/>
          <w:szCs w:val="24"/>
          <w:lang w:eastAsia="ru-RU"/>
        </w:rPr>
        <w:t>модуля</w:t>
      </w:r>
      <w:r w:rsidRPr="00AF4EAA">
        <w:rPr>
          <w:rFonts w:ascii="Times New Roman" w:hAnsi="Times New Roman"/>
          <w:sz w:val="24"/>
          <w:szCs w:val="24"/>
          <w:lang w:eastAsia="ru-RU"/>
        </w:rPr>
        <w:t xml:space="preserve"> ориентир</w:t>
      </w:r>
      <w:r>
        <w:rPr>
          <w:rFonts w:ascii="Times New Roman" w:hAnsi="Times New Roman"/>
          <w:sz w:val="24"/>
          <w:szCs w:val="24"/>
          <w:lang w:eastAsia="ru-RU"/>
        </w:rPr>
        <w:t>ованы</w:t>
      </w:r>
      <w:r w:rsidRPr="00AF4EAA">
        <w:rPr>
          <w:rFonts w:ascii="Times New Roman" w:hAnsi="Times New Roman"/>
          <w:sz w:val="24"/>
          <w:szCs w:val="24"/>
          <w:lang w:eastAsia="ru-RU"/>
        </w:rPr>
        <w:t xml:space="preserve"> на конкретный вид</w:t>
      </w:r>
      <w:r>
        <w:rPr>
          <w:rFonts w:ascii="Times New Roman" w:hAnsi="Times New Roman"/>
          <w:sz w:val="24"/>
          <w:szCs w:val="24"/>
          <w:lang w:eastAsia="ru-RU"/>
        </w:rPr>
        <w:t xml:space="preserve"> (виды)</w:t>
      </w:r>
      <w:r w:rsidRPr="00AF4EAA">
        <w:rPr>
          <w:rFonts w:ascii="Times New Roman" w:hAnsi="Times New Roman"/>
          <w:sz w:val="24"/>
          <w:szCs w:val="24"/>
          <w:lang w:eastAsia="ru-RU"/>
        </w:rPr>
        <w:t xml:space="preserve"> профессиональной деятельности, к которому (которым) готовится бакалавр, исходя из потребностей рынка труда.</w:t>
      </w:r>
    </w:p>
    <w:p w:rsidR="00980BB9" w:rsidRPr="00D12CB7" w:rsidRDefault="00980BB9" w:rsidP="004965A9">
      <w:pPr>
        <w:pStyle w:val="Heading1"/>
        <w:spacing w:line="240" w:lineRule="auto"/>
        <w:jc w:val="center"/>
        <w:rPr>
          <w:rFonts w:ascii="Times New Roman" w:hAnsi="Times New Roman"/>
          <w:color w:val="auto"/>
        </w:rPr>
      </w:pPr>
      <w:bookmarkStart w:id="1" w:name="_Toc3236610"/>
      <w:r w:rsidRPr="00D12CB7">
        <w:rPr>
          <w:rFonts w:ascii="Times New Roman" w:hAnsi="Times New Roman"/>
          <w:color w:val="auto"/>
        </w:rPr>
        <w:t>2. ХАРАКТЕРИСТИКА МОДУЛЯ</w:t>
      </w:r>
      <w:bookmarkEnd w:id="1"/>
    </w:p>
    <w:p w:rsidR="00980BB9" w:rsidRDefault="00980BB9" w:rsidP="004965A9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b/>
          <w:sz w:val="24"/>
          <w:szCs w:val="24"/>
        </w:rPr>
      </w:pPr>
    </w:p>
    <w:p w:rsidR="00980BB9" w:rsidRDefault="00980BB9" w:rsidP="004965A9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center"/>
        <w:rPr>
          <w:rFonts w:ascii="Times New Roman" w:hAnsi="Times New Roman"/>
          <w:b/>
          <w:sz w:val="24"/>
          <w:szCs w:val="24"/>
        </w:rPr>
      </w:pPr>
      <w:r w:rsidRPr="00DB597C">
        <w:rPr>
          <w:rFonts w:ascii="Times New Roman" w:hAnsi="Times New Roman"/>
          <w:b/>
          <w:sz w:val="24"/>
          <w:szCs w:val="24"/>
        </w:rPr>
        <w:t>2.1. Образовательные цели и задачи</w:t>
      </w:r>
    </w:p>
    <w:p w:rsidR="00980BB9" w:rsidRDefault="00980BB9" w:rsidP="004965A9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Style w:val="blk"/>
          <w:rFonts w:ascii="Times New Roman" w:hAnsi="Times New Roman"/>
          <w:sz w:val="24"/>
          <w:szCs w:val="24"/>
        </w:rPr>
      </w:pPr>
      <w:r w:rsidRPr="00DB597C">
        <w:rPr>
          <w:rFonts w:ascii="Times New Roman" w:hAnsi="Times New Roman"/>
          <w:sz w:val="24"/>
          <w:szCs w:val="24"/>
        </w:rPr>
        <w:t xml:space="preserve">Модуль ставит своей </w:t>
      </w:r>
      <w:r w:rsidRPr="00E00D9B">
        <w:rPr>
          <w:rFonts w:ascii="Times New Roman" w:hAnsi="Times New Roman"/>
          <w:sz w:val="24"/>
          <w:szCs w:val="24"/>
        </w:rPr>
        <w:t>целью</w:t>
      </w:r>
      <w:r w:rsidRPr="00DB597C">
        <w:rPr>
          <w:rFonts w:ascii="Times New Roman" w:hAnsi="Times New Roman"/>
          <w:sz w:val="24"/>
          <w:szCs w:val="24"/>
        </w:rPr>
        <w:t xml:space="preserve"> </w:t>
      </w:r>
      <w:r w:rsidRPr="00DB597C">
        <w:rPr>
          <w:rFonts w:ascii="Times New Roman" w:hAnsi="Times New Roman"/>
          <w:sz w:val="24"/>
          <w:szCs w:val="24"/>
          <w:lang w:eastAsia="ru-RU"/>
        </w:rPr>
        <w:t>создать условия для</w:t>
      </w:r>
      <w:r>
        <w:rPr>
          <w:rFonts w:ascii="Times New Roman" w:hAnsi="Times New Roman"/>
          <w:sz w:val="24"/>
          <w:szCs w:val="24"/>
          <w:lang w:eastAsia="ru-RU"/>
        </w:rPr>
        <w:t xml:space="preserve"> развития</w:t>
      </w:r>
      <w:r w:rsidRPr="002D6E78">
        <w:rPr>
          <w:rFonts w:ascii="Times New Roman" w:hAnsi="Times New Roman"/>
          <w:sz w:val="24"/>
          <w:szCs w:val="24"/>
          <w:lang w:eastAsia="ru-RU"/>
        </w:rPr>
        <w:t xml:space="preserve"> у студентов личностных качеств и формирование общекультурных и профессиональных компетенций в соответствии с Федеральным государственным образовательным стандартом высшего профессионального образования по направлению подготовки </w:t>
      </w:r>
      <w:r w:rsidRPr="00AF4EAA">
        <w:rPr>
          <w:rFonts w:ascii="Times New Roman" w:hAnsi="Times New Roman"/>
          <w:sz w:val="24"/>
          <w:szCs w:val="24"/>
          <w:lang w:eastAsia="ru-RU"/>
        </w:rPr>
        <w:t>44.03.04</w:t>
      </w:r>
      <w:r w:rsidRPr="002D6E78">
        <w:rPr>
          <w:rFonts w:ascii="Times New Roman" w:hAnsi="Times New Roman"/>
          <w:sz w:val="24"/>
          <w:szCs w:val="24"/>
          <w:lang w:eastAsia="ru-RU"/>
        </w:rPr>
        <w:t xml:space="preserve"> Профессиональное обучение (по отраслям)</w:t>
      </w:r>
      <w:r>
        <w:rPr>
          <w:rFonts w:ascii="Times New Roman" w:hAnsi="Times New Roman"/>
          <w:sz w:val="24"/>
          <w:szCs w:val="24"/>
          <w:lang w:eastAsia="ru-RU"/>
        </w:rPr>
        <w:t xml:space="preserve">, и </w:t>
      </w:r>
      <w:r w:rsidRPr="00F4228C">
        <w:rPr>
          <w:rFonts w:ascii="Times New Roman" w:hAnsi="Times New Roman"/>
          <w:sz w:val="24"/>
          <w:szCs w:val="24"/>
          <w:lang w:eastAsia="ru-RU"/>
        </w:rPr>
        <w:t>Профессиональным стандартом «Педагог профессионального обучения, профессионального образования и дополнительного профессионального образования»</w:t>
      </w:r>
      <w:r>
        <w:rPr>
          <w:rFonts w:ascii="Times New Roman" w:hAnsi="Times New Roman"/>
          <w:sz w:val="24"/>
          <w:szCs w:val="24"/>
          <w:lang w:eastAsia="ru-RU"/>
        </w:rPr>
        <w:t>.</w:t>
      </w:r>
      <w:bookmarkStart w:id="2" w:name="_GoBack"/>
      <w:bookmarkEnd w:id="2"/>
    </w:p>
    <w:p w:rsidR="00980BB9" w:rsidRDefault="00980BB9" w:rsidP="004965A9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505540">
        <w:rPr>
          <w:rFonts w:ascii="Times New Roman" w:hAnsi="Times New Roman"/>
          <w:sz w:val="24"/>
          <w:szCs w:val="24"/>
          <w:lang w:eastAsia="ru-RU"/>
        </w:rPr>
        <w:t>Целью модуля является</w:t>
      </w:r>
      <w:r>
        <w:rPr>
          <w:rFonts w:ascii="Times New Roman" w:hAnsi="Times New Roman"/>
          <w:color w:val="000000"/>
          <w:sz w:val="24"/>
          <w:szCs w:val="24"/>
          <w:lang w:eastAsia="ru-RU"/>
        </w:rPr>
        <w:t xml:space="preserve"> обеспечить условия для </w:t>
      </w:r>
      <w:r>
        <w:rPr>
          <w:rFonts w:ascii="Times New Roman" w:hAnsi="Times New Roman"/>
          <w:sz w:val="24"/>
          <w:szCs w:val="24"/>
        </w:rPr>
        <w:t>формирования у обучающихся</w:t>
      </w:r>
      <w:r w:rsidRPr="009A38D4">
        <w:rPr>
          <w:rFonts w:ascii="Times New Roman" w:hAnsi="Times New Roman"/>
          <w:sz w:val="24"/>
          <w:szCs w:val="24"/>
        </w:rPr>
        <w:t xml:space="preserve"> знаний и компетенций</w:t>
      </w:r>
      <w:r w:rsidRPr="009A38D4">
        <w:rPr>
          <w:rFonts w:ascii="Times New Roman" w:hAnsi="Times New Roman"/>
          <w:color w:val="000000"/>
          <w:sz w:val="24"/>
          <w:szCs w:val="24"/>
          <w:lang w:eastAsia="ru-RU"/>
        </w:rPr>
        <w:t>,</w:t>
      </w:r>
      <w:r w:rsidRPr="00505540"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9A38D4">
        <w:rPr>
          <w:rFonts w:ascii="Times New Roman" w:hAnsi="Times New Roman"/>
          <w:sz w:val="24"/>
          <w:szCs w:val="24"/>
          <w:lang w:eastAsia="ru-RU"/>
        </w:rPr>
        <w:t>необходимых для осуществления профессиональной деятельности в законодательных, исполнительных и судебных органах государственной власти и органах местного самоуправления</w:t>
      </w:r>
      <w:r>
        <w:rPr>
          <w:rFonts w:ascii="Times New Roman" w:hAnsi="Times New Roman"/>
          <w:sz w:val="24"/>
          <w:szCs w:val="24"/>
          <w:lang w:eastAsia="ru-RU"/>
        </w:rPr>
        <w:t>, a также в образовательных организациях в соответствии с профилем подготовки.</w:t>
      </w:r>
    </w:p>
    <w:p w:rsidR="00980BB9" w:rsidRPr="00505540" w:rsidRDefault="00980BB9" w:rsidP="004965A9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505540">
        <w:rPr>
          <w:rFonts w:ascii="Times New Roman" w:hAnsi="Times New Roman"/>
          <w:sz w:val="24"/>
          <w:szCs w:val="24"/>
        </w:rPr>
        <w:t xml:space="preserve">Для достижения поставленной цели необходимо решить следующие </w:t>
      </w:r>
      <w:r w:rsidRPr="00505540">
        <w:rPr>
          <w:rFonts w:ascii="Times New Roman" w:hAnsi="Times New Roman"/>
          <w:b/>
          <w:sz w:val="24"/>
          <w:szCs w:val="24"/>
        </w:rPr>
        <w:t>задачи</w:t>
      </w:r>
      <w:r w:rsidRPr="00505540">
        <w:rPr>
          <w:rFonts w:ascii="Times New Roman" w:hAnsi="Times New Roman"/>
          <w:sz w:val="24"/>
          <w:szCs w:val="24"/>
        </w:rPr>
        <w:t>:</w:t>
      </w:r>
    </w:p>
    <w:p w:rsidR="00980BB9" w:rsidRDefault="00980BB9" w:rsidP="004965A9">
      <w:pPr>
        <w:numPr>
          <w:ilvl w:val="0"/>
          <w:numId w:val="3"/>
        </w:numPr>
        <w:shd w:val="clear" w:color="auto" w:fill="FFFFFF"/>
        <w:tabs>
          <w:tab w:val="clear" w:pos="709"/>
          <w:tab w:val="num" w:pos="0"/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left="0" w:firstLine="720"/>
        <w:contextualSpacing/>
        <w:jc w:val="both"/>
        <w:rPr>
          <w:rFonts w:ascii="Times New Roman" w:hAnsi="Times New Roman"/>
          <w:sz w:val="24"/>
          <w:szCs w:val="24"/>
        </w:rPr>
      </w:pPr>
      <w:r w:rsidRPr="009A38D4">
        <w:rPr>
          <w:rFonts w:ascii="Times New Roman" w:hAnsi="Times New Roman"/>
          <w:sz w:val="24"/>
          <w:szCs w:val="24"/>
          <w:lang w:eastAsia="ru-RU"/>
        </w:rPr>
        <w:t xml:space="preserve">обеспечить юридическую подготовку </w:t>
      </w:r>
      <w:r>
        <w:rPr>
          <w:rFonts w:ascii="Times New Roman" w:hAnsi="Times New Roman"/>
          <w:sz w:val="24"/>
          <w:szCs w:val="24"/>
          <w:lang w:eastAsia="ru-RU"/>
        </w:rPr>
        <w:t xml:space="preserve">будущим </w:t>
      </w:r>
      <w:r w:rsidRPr="009A38D4">
        <w:rPr>
          <w:rFonts w:ascii="Times New Roman" w:hAnsi="Times New Roman"/>
          <w:sz w:val="24"/>
          <w:szCs w:val="24"/>
          <w:lang w:eastAsia="ru-RU"/>
        </w:rPr>
        <w:t>специалистам, нацеленным на работу в правовой и образовательной сферах</w:t>
      </w:r>
      <w:r>
        <w:rPr>
          <w:rFonts w:ascii="Times New Roman" w:hAnsi="Times New Roman"/>
          <w:sz w:val="24"/>
          <w:szCs w:val="24"/>
          <w:lang w:eastAsia="ru-RU"/>
        </w:rPr>
        <w:t>;</w:t>
      </w:r>
    </w:p>
    <w:p w:rsidR="00980BB9" w:rsidRPr="00505540" w:rsidRDefault="00980BB9" w:rsidP="004965A9">
      <w:pPr>
        <w:numPr>
          <w:ilvl w:val="0"/>
          <w:numId w:val="3"/>
        </w:numPr>
        <w:shd w:val="clear" w:color="auto" w:fill="FFFFFF"/>
        <w:tabs>
          <w:tab w:val="clear" w:pos="709"/>
          <w:tab w:val="num" w:pos="0"/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left="0" w:firstLine="720"/>
        <w:contextualSpacing/>
        <w:jc w:val="both"/>
        <w:rPr>
          <w:rFonts w:ascii="Times New Roman" w:hAnsi="Times New Roman"/>
          <w:color w:val="000000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</w:rPr>
        <w:t>ф</w:t>
      </w:r>
      <w:r w:rsidRPr="00505540">
        <w:rPr>
          <w:rFonts w:ascii="Times New Roman" w:hAnsi="Times New Roman"/>
          <w:sz w:val="24"/>
          <w:szCs w:val="24"/>
        </w:rPr>
        <w:t xml:space="preserve">ормирование </w:t>
      </w:r>
      <w:r w:rsidRPr="00505540">
        <w:rPr>
          <w:rFonts w:ascii="Times New Roman" w:hAnsi="Times New Roman"/>
          <w:color w:val="000000"/>
          <w:sz w:val="24"/>
          <w:szCs w:val="24"/>
          <w:lang w:eastAsia="ru-RU"/>
        </w:rPr>
        <w:t xml:space="preserve">способности </w:t>
      </w:r>
      <w:r w:rsidRPr="00505540">
        <w:rPr>
          <w:rFonts w:ascii="Times New Roman" w:hAnsi="Times New Roman"/>
          <w:sz w:val="24"/>
          <w:szCs w:val="24"/>
        </w:rPr>
        <w:t>анализировать международное и национальное право</w:t>
      </w:r>
      <w:r w:rsidRPr="00505540">
        <w:rPr>
          <w:rFonts w:ascii="Times New Roman" w:hAnsi="Times New Roman"/>
          <w:color w:val="000000"/>
          <w:sz w:val="24"/>
          <w:szCs w:val="24"/>
          <w:lang w:eastAsia="ru-RU"/>
        </w:rPr>
        <w:t>;</w:t>
      </w:r>
    </w:p>
    <w:p w:rsidR="00980BB9" w:rsidRPr="00505540" w:rsidRDefault="00980BB9" w:rsidP="004965A9">
      <w:pPr>
        <w:numPr>
          <w:ilvl w:val="0"/>
          <w:numId w:val="3"/>
        </w:numPr>
        <w:shd w:val="clear" w:color="auto" w:fill="FFFFFF"/>
        <w:tabs>
          <w:tab w:val="clear" w:pos="709"/>
          <w:tab w:val="num" w:pos="0"/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left="0" w:firstLine="720"/>
        <w:contextualSpacing/>
        <w:jc w:val="both"/>
        <w:rPr>
          <w:rFonts w:ascii="Times New Roman" w:hAnsi="Times New Roman"/>
          <w:color w:val="000000"/>
          <w:sz w:val="24"/>
          <w:szCs w:val="24"/>
          <w:lang w:eastAsia="ru-RU"/>
        </w:rPr>
      </w:pPr>
      <w:r>
        <w:rPr>
          <w:rFonts w:ascii="Times New Roman" w:hAnsi="Times New Roman"/>
          <w:color w:val="000000"/>
          <w:sz w:val="24"/>
          <w:szCs w:val="24"/>
          <w:lang w:eastAsia="ru-RU"/>
        </w:rPr>
        <w:t>ф</w:t>
      </w:r>
      <w:r w:rsidRPr="00505540">
        <w:rPr>
          <w:rFonts w:ascii="Times New Roman" w:hAnsi="Times New Roman"/>
          <w:color w:val="000000"/>
          <w:sz w:val="24"/>
          <w:szCs w:val="24"/>
          <w:lang w:eastAsia="ru-RU"/>
        </w:rPr>
        <w:t xml:space="preserve">ормирование умений квалифицированно толковать и применять нормативные правовые акты; выполнять должностные обязанности по обеспечению законности и правопорядка, безопасности личности, общества и государства; давать квалифицированные юридические заключения и консультации по вопросам права; </w:t>
      </w:r>
    </w:p>
    <w:p w:rsidR="00980BB9" w:rsidRPr="00505540" w:rsidRDefault="00980BB9" w:rsidP="004965A9">
      <w:pPr>
        <w:numPr>
          <w:ilvl w:val="0"/>
          <w:numId w:val="3"/>
        </w:numPr>
        <w:shd w:val="clear" w:color="auto" w:fill="FFFFFF"/>
        <w:tabs>
          <w:tab w:val="clear" w:pos="709"/>
          <w:tab w:val="num" w:pos="0"/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left="0" w:firstLine="720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ф</w:t>
      </w:r>
      <w:r w:rsidRPr="00505540">
        <w:rPr>
          <w:rFonts w:ascii="Times New Roman" w:hAnsi="Times New Roman"/>
          <w:sz w:val="24"/>
          <w:szCs w:val="24"/>
        </w:rPr>
        <w:t>ормирование профессионально-значимых качеств личности будущих бакалавров профессионального обучения проявляющихся в организации профессионально-педагогического процесса</w:t>
      </w:r>
      <w:r w:rsidRPr="00505540">
        <w:rPr>
          <w:rFonts w:ascii="Times New Roman" w:hAnsi="Times New Roman"/>
          <w:color w:val="000000"/>
          <w:sz w:val="24"/>
          <w:szCs w:val="24"/>
          <w:lang w:eastAsia="ru-RU"/>
        </w:rPr>
        <w:t>, a именно осуществлять правовое образование и воспитание.</w:t>
      </w:r>
    </w:p>
    <w:p w:rsidR="00980BB9" w:rsidRDefault="00980BB9" w:rsidP="004965A9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:rsidR="00980BB9" w:rsidRDefault="00980BB9" w:rsidP="004965A9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center"/>
        <w:rPr>
          <w:rFonts w:ascii="Times New Roman" w:hAnsi="Times New Roman"/>
          <w:b/>
          <w:sz w:val="24"/>
          <w:szCs w:val="24"/>
          <w:lang w:eastAsia="ru-RU"/>
        </w:rPr>
      </w:pPr>
      <w:r w:rsidRPr="00DB597C">
        <w:rPr>
          <w:rFonts w:ascii="Times New Roman" w:hAnsi="Times New Roman"/>
          <w:b/>
          <w:sz w:val="24"/>
          <w:szCs w:val="24"/>
          <w:lang w:eastAsia="ru-RU"/>
        </w:rPr>
        <w:t>2.2. Образовательные результаты (ОР) выпускника</w:t>
      </w:r>
    </w:p>
    <w:p w:rsidR="00980BB9" w:rsidRPr="00E00D9B" w:rsidRDefault="00980BB9" w:rsidP="004965A9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E00D9B">
        <w:rPr>
          <w:rFonts w:ascii="Times New Roman" w:hAnsi="Times New Roman"/>
          <w:sz w:val="24"/>
          <w:szCs w:val="24"/>
          <w:lang w:eastAsia="ru-RU"/>
        </w:rPr>
        <w:t>В процессе освоения модуля основы правовой деятельности студент, обучающийся по направлению подготовки 44.03.04 «Профессиональное обучение (по отраслям)» должен обладать следующими компетенциями:</w:t>
      </w:r>
    </w:p>
    <w:p w:rsidR="00980BB9" w:rsidRPr="00983839" w:rsidRDefault="00980BB9" w:rsidP="004965A9">
      <w:pPr>
        <w:pStyle w:val="NormalWeb"/>
        <w:numPr>
          <w:ilvl w:val="0"/>
          <w:numId w:val="2"/>
        </w:numPr>
        <w:spacing w:before="0" w:beforeAutospacing="0" w:after="0" w:afterAutospacing="0"/>
        <w:ind w:firstLine="720"/>
        <w:jc w:val="both"/>
        <w:rPr>
          <w:rFonts w:ascii="Times New Roman" w:hAnsi="Times New Roman"/>
          <w:szCs w:val="24"/>
        </w:rPr>
      </w:pPr>
      <w:r w:rsidRPr="00983839">
        <w:rPr>
          <w:rFonts w:ascii="Times New Roman" w:hAnsi="Times New Roman"/>
          <w:szCs w:val="24"/>
        </w:rPr>
        <w:t>способностью использовать основы философских и социогуманитарных знаний для формирования научного мировоззрения (</w:t>
      </w:r>
      <w:r w:rsidRPr="00983839">
        <w:rPr>
          <w:rFonts w:ascii="Times New Roman" w:hAnsi="Times New Roman"/>
          <w:b/>
          <w:szCs w:val="24"/>
        </w:rPr>
        <w:t>ОК-1</w:t>
      </w:r>
      <w:r w:rsidRPr="00983839">
        <w:rPr>
          <w:rFonts w:ascii="Times New Roman" w:hAnsi="Times New Roman"/>
          <w:szCs w:val="24"/>
        </w:rPr>
        <w:t>);</w:t>
      </w:r>
    </w:p>
    <w:p w:rsidR="00980BB9" w:rsidRPr="00983839" w:rsidRDefault="00980BB9" w:rsidP="004965A9">
      <w:pPr>
        <w:pStyle w:val="NormalWeb"/>
        <w:numPr>
          <w:ilvl w:val="0"/>
          <w:numId w:val="2"/>
        </w:numPr>
        <w:spacing w:before="0" w:beforeAutospacing="0" w:after="0" w:afterAutospacing="0"/>
        <w:ind w:firstLine="720"/>
        <w:jc w:val="both"/>
        <w:rPr>
          <w:rFonts w:ascii="Times New Roman" w:hAnsi="Times New Roman"/>
          <w:szCs w:val="24"/>
        </w:rPr>
      </w:pPr>
      <w:r w:rsidRPr="00983839">
        <w:rPr>
          <w:rFonts w:ascii="Times New Roman" w:hAnsi="Times New Roman"/>
          <w:szCs w:val="24"/>
        </w:rPr>
        <w:t>способностью анализировать основные этапы и закономерности исторического развития для формирования патриотизма и гражданской позиции (</w:t>
      </w:r>
      <w:r w:rsidRPr="00983839">
        <w:rPr>
          <w:rFonts w:ascii="Times New Roman" w:hAnsi="Times New Roman"/>
          <w:b/>
          <w:szCs w:val="24"/>
        </w:rPr>
        <w:t>ОК-2</w:t>
      </w:r>
      <w:r w:rsidRPr="00983839">
        <w:rPr>
          <w:rFonts w:ascii="Times New Roman" w:hAnsi="Times New Roman"/>
          <w:szCs w:val="24"/>
        </w:rPr>
        <w:t>);</w:t>
      </w:r>
    </w:p>
    <w:p w:rsidR="00980BB9" w:rsidRPr="00983839" w:rsidRDefault="00980BB9" w:rsidP="004965A9">
      <w:pPr>
        <w:numPr>
          <w:ilvl w:val="0"/>
          <w:numId w:val="2"/>
        </w:num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</w:rPr>
      </w:pPr>
      <w:r w:rsidRPr="00983839">
        <w:rPr>
          <w:rFonts w:ascii="Times New Roman" w:hAnsi="Times New Roman"/>
          <w:sz w:val="24"/>
          <w:szCs w:val="24"/>
        </w:rPr>
        <w:t>способностью к самоорганизации и самообразованию (</w:t>
      </w:r>
      <w:r w:rsidRPr="00983839">
        <w:rPr>
          <w:rFonts w:ascii="Times New Roman" w:hAnsi="Times New Roman"/>
          <w:b/>
          <w:sz w:val="24"/>
          <w:szCs w:val="24"/>
        </w:rPr>
        <w:t>ОК-6</w:t>
      </w:r>
      <w:r w:rsidRPr="00983839">
        <w:rPr>
          <w:rFonts w:ascii="Times New Roman" w:hAnsi="Times New Roman"/>
          <w:sz w:val="24"/>
          <w:szCs w:val="24"/>
        </w:rPr>
        <w:t>);</w:t>
      </w:r>
    </w:p>
    <w:p w:rsidR="00980BB9" w:rsidRPr="00983839" w:rsidRDefault="00980BB9" w:rsidP="004965A9">
      <w:pPr>
        <w:pStyle w:val="NormalWeb"/>
        <w:numPr>
          <w:ilvl w:val="0"/>
          <w:numId w:val="2"/>
        </w:numPr>
        <w:spacing w:before="0" w:beforeAutospacing="0" w:after="0" w:afterAutospacing="0"/>
        <w:ind w:firstLine="720"/>
        <w:jc w:val="both"/>
        <w:rPr>
          <w:rFonts w:ascii="Times New Roman" w:hAnsi="Times New Roman"/>
          <w:szCs w:val="24"/>
        </w:rPr>
      </w:pPr>
      <w:r w:rsidRPr="00983839">
        <w:rPr>
          <w:rFonts w:ascii="Times New Roman" w:hAnsi="Times New Roman"/>
          <w:szCs w:val="24"/>
        </w:rPr>
        <w:t>готовностью анализировать информацию для решения проблем, возникающих в профессионально-педагогической деятельности (</w:t>
      </w:r>
      <w:r w:rsidRPr="00983839">
        <w:rPr>
          <w:rFonts w:ascii="Times New Roman" w:hAnsi="Times New Roman"/>
          <w:b/>
          <w:szCs w:val="24"/>
        </w:rPr>
        <w:t>ОПК-9</w:t>
      </w:r>
      <w:r w:rsidRPr="00983839">
        <w:rPr>
          <w:rFonts w:ascii="Times New Roman" w:hAnsi="Times New Roman"/>
          <w:szCs w:val="24"/>
        </w:rPr>
        <w:t>);</w:t>
      </w:r>
    </w:p>
    <w:p w:rsidR="00980BB9" w:rsidRPr="00983839" w:rsidRDefault="00980BB9" w:rsidP="004965A9">
      <w:pPr>
        <w:pStyle w:val="NormalWeb"/>
        <w:numPr>
          <w:ilvl w:val="0"/>
          <w:numId w:val="2"/>
        </w:numPr>
        <w:spacing w:before="0" w:beforeAutospacing="0" w:after="0" w:afterAutospacing="0"/>
        <w:ind w:firstLine="720"/>
        <w:jc w:val="both"/>
        <w:rPr>
          <w:rFonts w:ascii="Times New Roman" w:hAnsi="Times New Roman"/>
          <w:szCs w:val="24"/>
        </w:rPr>
      </w:pPr>
      <w:r w:rsidRPr="00983839">
        <w:rPr>
          <w:rFonts w:ascii="Times New Roman" w:hAnsi="Times New Roman"/>
          <w:szCs w:val="24"/>
        </w:rPr>
        <w:t>владением системой эвристических методов и приемов (</w:t>
      </w:r>
      <w:r w:rsidRPr="00983839">
        <w:rPr>
          <w:rFonts w:ascii="Times New Roman" w:hAnsi="Times New Roman"/>
          <w:b/>
          <w:szCs w:val="24"/>
        </w:rPr>
        <w:t>ОПК-10</w:t>
      </w:r>
      <w:r w:rsidRPr="00983839">
        <w:rPr>
          <w:rFonts w:ascii="Times New Roman" w:hAnsi="Times New Roman"/>
          <w:szCs w:val="24"/>
        </w:rPr>
        <w:t>).</w:t>
      </w:r>
    </w:p>
    <w:p w:rsidR="00980BB9" w:rsidRPr="00983839" w:rsidRDefault="00980BB9" w:rsidP="004965A9">
      <w:pPr>
        <w:numPr>
          <w:ilvl w:val="0"/>
          <w:numId w:val="2"/>
        </w:num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</w:rPr>
      </w:pPr>
      <w:r w:rsidRPr="00983839">
        <w:rPr>
          <w:rFonts w:ascii="Times New Roman" w:hAnsi="Times New Roman"/>
          <w:sz w:val="24"/>
          <w:szCs w:val="24"/>
        </w:rPr>
        <w:t>способностью выполнять профессионально-педагогические функции для обеспечения эффективной организации и управления педагогическим процессом подготовки рабочих, служащих и специалистов среднего звена (</w:t>
      </w:r>
      <w:r w:rsidRPr="00983839">
        <w:rPr>
          <w:rFonts w:ascii="Times New Roman" w:hAnsi="Times New Roman"/>
          <w:b/>
          <w:sz w:val="24"/>
          <w:szCs w:val="24"/>
        </w:rPr>
        <w:t>ПК-1</w:t>
      </w:r>
      <w:r w:rsidRPr="00983839">
        <w:rPr>
          <w:rFonts w:ascii="Times New Roman" w:hAnsi="Times New Roman"/>
          <w:sz w:val="24"/>
          <w:szCs w:val="24"/>
        </w:rPr>
        <w:t>);</w:t>
      </w:r>
    </w:p>
    <w:p w:rsidR="00980BB9" w:rsidRPr="00983839" w:rsidRDefault="00980BB9" w:rsidP="004965A9">
      <w:pPr>
        <w:numPr>
          <w:ilvl w:val="0"/>
          <w:numId w:val="2"/>
        </w:num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</w:rPr>
      </w:pPr>
      <w:r w:rsidRPr="00983839">
        <w:rPr>
          <w:rFonts w:ascii="Times New Roman" w:hAnsi="Times New Roman"/>
          <w:sz w:val="24"/>
          <w:szCs w:val="24"/>
        </w:rPr>
        <w:t>способностью организовывать профессионально-педагогическую деятельность на нормативно-правовой основе (</w:t>
      </w:r>
      <w:r w:rsidRPr="00983839">
        <w:rPr>
          <w:rFonts w:ascii="Times New Roman" w:hAnsi="Times New Roman"/>
          <w:b/>
          <w:sz w:val="24"/>
          <w:szCs w:val="24"/>
        </w:rPr>
        <w:t>ПК-4</w:t>
      </w:r>
      <w:r w:rsidRPr="00983839">
        <w:rPr>
          <w:rFonts w:ascii="Times New Roman" w:hAnsi="Times New Roman"/>
          <w:sz w:val="24"/>
          <w:szCs w:val="24"/>
        </w:rPr>
        <w:t>);</w:t>
      </w:r>
    </w:p>
    <w:p w:rsidR="00980BB9" w:rsidRPr="003543AC" w:rsidRDefault="00980BB9" w:rsidP="004965A9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tbl>
      <w:tblPr>
        <w:tblpPr w:leftFromText="180" w:rightFromText="180" w:vertAnchor="text" w:horzAnchor="margin" w:tblpY="178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1420"/>
        <w:gridCol w:w="2231"/>
        <w:gridCol w:w="1696"/>
        <w:gridCol w:w="2205"/>
        <w:gridCol w:w="2301"/>
      </w:tblGrid>
      <w:tr w:rsidR="00980BB9" w:rsidRPr="00DB597C" w:rsidTr="00983839">
        <w:tc>
          <w:tcPr>
            <w:tcW w:w="1446" w:type="dxa"/>
          </w:tcPr>
          <w:p w:rsidR="00980BB9" w:rsidRPr="00EB0B70" w:rsidRDefault="00980BB9" w:rsidP="004965A9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EB0B70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Код</w:t>
            </w:r>
          </w:p>
        </w:tc>
        <w:tc>
          <w:tcPr>
            <w:tcW w:w="2191" w:type="dxa"/>
          </w:tcPr>
          <w:p w:rsidR="00980BB9" w:rsidRPr="00EB0B70" w:rsidRDefault="00980BB9" w:rsidP="004965A9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EB0B70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Содержание образовательных</w:t>
            </w:r>
          </w:p>
          <w:p w:rsidR="00980BB9" w:rsidRPr="00EB0B70" w:rsidRDefault="00980BB9" w:rsidP="004965A9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EB0B70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результатов</w:t>
            </w:r>
          </w:p>
        </w:tc>
        <w:tc>
          <w:tcPr>
            <w:tcW w:w="1696" w:type="dxa"/>
          </w:tcPr>
          <w:p w:rsidR="00980BB9" w:rsidRPr="00EB0B70" w:rsidRDefault="00980BB9" w:rsidP="004965A9">
            <w:pPr>
              <w:spacing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EB0B70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Компетенции ОПОП</w:t>
            </w:r>
          </w:p>
          <w:p w:rsidR="00980BB9" w:rsidRPr="00EB0B70" w:rsidRDefault="00980BB9" w:rsidP="004965A9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2212" w:type="dxa"/>
          </w:tcPr>
          <w:p w:rsidR="00980BB9" w:rsidRPr="00EB0B70" w:rsidRDefault="00980BB9" w:rsidP="004965A9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EB0B70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Методы обучения</w:t>
            </w:r>
          </w:p>
        </w:tc>
        <w:tc>
          <w:tcPr>
            <w:tcW w:w="2308" w:type="dxa"/>
          </w:tcPr>
          <w:p w:rsidR="00980BB9" w:rsidRPr="00EB0B70" w:rsidRDefault="00980BB9" w:rsidP="004965A9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EB0B70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Средства оценивания  образовательных результатов</w:t>
            </w:r>
          </w:p>
        </w:tc>
      </w:tr>
      <w:tr w:rsidR="00980BB9" w:rsidRPr="00DB597C" w:rsidTr="00983839">
        <w:tc>
          <w:tcPr>
            <w:tcW w:w="1446" w:type="dxa"/>
          </w:tcPr>
          <w:p w:rsidR="00980BB9" w:rsidRPr="00C47D74" w:rsidRDefault="00980BB9" w:rsidP="004965A9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47D74">
              <w:rPr>
                <w:rFonts w:ascii="Times New Roman" w:hAnsi="Times New Roman"/>
                <w:sz w:val="24"/>
                <w:szCs w:val="24"/>
                <w:lang w:eastAsia="ru-RU"/>
              </w:rPr>
              <w:t>ОР. 1</w:t>
            </w:r>
          </w:p>
        </w:tc>
        <w:tc>
          <w:tcPr>
            <w:tcW w:w="2191" w:type="dxa"/>
          </w:tcPr>
          <w:p w:rsidR="00980BB9" w:rsidRPr="00BC3647" w:rsidRDefault="00980BB9" w:rsidP="004965A9">
            <w:pPr>
              <w:shd w:val="clear" w:color="auto" w:fill="FFFFFF"/>
              <w:tabs>
                <w:tab w:val="left" w:pos="1123"/>
              </w:tabs>
              <w:spacing w:after="0" w:line="240" w:lineRule="auto"/>
              <w:ind w:right="130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Демонстрирует умения  анализировать правовые акты для решения</w:t>
            </w:r>
            <w:r w:rsidRPr="00983839">
              <w:rPr>
                <w:rFonts w:ascii="Times New Roman" w:hAnsi="Times New Roman"/>
                <w:sz w:val="24"/>
                <w:szCs w:val="24"/>
              </w:rPr>
              <w:t xml:space="preserve"> профессионально-педагогическ</w:t>
            </w:r>
            <w:r>
              <w:rPr>
                <w:rFonts w:ascii="Times New Roman" w:hAnsi="Times New Roman"/>
                <w:sz w:val="24"/>
                <w:szCs w:val="24"/>
              </w:rPr>
              <w:t>их</w:t>
            </w:r>
            <w:r w:rsidRPr="00983839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</w:rPr>
              <w:t>задач.</w:t>
            </w:r>
          </w:p>
        </w:tc>
        <w:tc>
          <w:tcPr>
            <w:tcW w:w="1696" w:type="dxa"/>
          </w:tcPr>
          <w:p w:rsidR="00980BB9" w:rsidRDefault="00980BB9" w:rsidP="004965A9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83839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ОК-1; </w:t>
            </w:r>
          </w:p>
          <w:p w:rsidR="00980BB9" w:rsidRDefault="00980BB9" w:rsidP="004965A9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83839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ОК-2; </w:t>
            </w:r>
          </w:p>
          <w:p w:rsidR="00980BB9" w:rsidRDefault="00980BB9" w:rsidP="004965A9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83839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ОК-6; </w:t>
            </w:r>
          </w:p>
          <w:p w:rsidR="00980BB9" w:rsidRPr="00983839" w:rsidRDefault="00980BB9" w:rsidP="004965A9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12" w:type="dxa"/>
          </w:tcPr>
          <w:p w:rsidR="00980BB9" w:rsidRPr="0063090F" w:rsidRDefault="00980BB9" w:rsidP="004965A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3090F">
              <w:rPr>
                <w:rFonts w:ascii="Times New Roman" w:hAnsi="Times New Roman"/>
                <w:sz w:val="24"/>
                <w:szCs w:val="24"/>
                <w:lang w:eastAsia="ru-RU"/>
              </w:rPr>
              <w:t>Объяснительно-иллюстративный.</w:t>
            </w:r>
          </w:p>
          <w:p w:rsidR="00980BB9" w:rsidRPr="0063090F" w:rsidRDefault="00980BB9" w:rsidP="004965A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3090F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Метод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имитационного моделирования</w:t>
            </w:r>
          </w:p>
          <w:p w:rsidR="00980BB9" w:rsidRPr="00BC3647" w:rsidRDefault="00980BB9" w:rsidP="004965A9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308" w:type="dxa"/>
          </w:tcPr>
          <w:p w:rsidR="00980BB9" w:rsidRPr="007B28CD" w:rsidRDefault="00980BB9" w:rsidP="004965A9">
            <w:pPr>
              <w:pStyle w:val="BodyTextIndent2"/>
              <w:spacing w:before="180" w:line="240" w:lineRule="auto"/>
              <w:ind w:left="0"/>
              <w:jc w:val="both"/>
              <w:rPr>
                <w:rFonts w:ascii="Times New Roman" w:hAnsi="Times New Roman"/>
                <w:szCs w:val="24"/>
              </w:rPr>
            </w:pPr>
            <w:r w:rsidRPr="007B28CD">
              <w:rPr>
                <w:rFonts w:ascii="Times New Roman" w:hAnsi="Times New Roman"/>
                <w:szCs w:val="24"/>
              </w:rPr>
              <w:t>тестирование</w:t>
            </w:r>
          </w:p>
          <w:p w:rsidR="00980BB9" w:rsidRPr="00BC3647" w:rsidRDefault="00980BB9" w:rsidP="004965A9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3647">
              <w:rPr>
                <w:rFonts w:ascii="Times New Roman" w:hAnsi="Times New Roman"/>
                <w:sz w:val="24"/>
                <w:szCs w:val="24"/>
              </w:rPr>
              <w:t xml:space="preserve">эссе </w:t>
            </w:r>
          </w:p>
        </w:tc>
      </w:tr>
      <w:tr w:rsidR="00980BB9" w:rsidRPr="00DB597C" w:rsidTr="00983839">
        <w:tc>
          <w:tcPr>
            <w:tcW w:w="1446" w:type="dxa"/>
          </w:tcPr>
          <w:p w:rsidR="00980BB9" w:rsidRPr="00C47D74" w:rsidRDefault="00980BB9" w:rsidP="004965A9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47D74">
              <w:rPr>
                <w:rFonts w:ascii="Times New Roman" w:hAnsi="Times New Roman"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2191" w:type="dxa"/>
          </w:tcPr>
          <w:p w:rsidR="00980BB9" w:rsidRDefault="00980BB9" w:rsidP="004965A9">
            <w:pPr>
              <w:spacing w:line="240" w:lineRule="auto"/>
            </w:pPr>
            <w:r>
              <w:rPr>
                <w:rFonts w:ascii="Times New Roman" w:hAnsi="Times New Roman"/>
                <w:sz w:val="24"/>
                <w:szCs w:val="24"/>
              </w:rPr>
              <w:t xml:space="preserve">Демонстрирует умения выполнять </w:t>
            </w:r>
            <w:r w:rsidRPr="00EF471E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983839">
              <w:rPr>
                <w:rFonts w:ascii="Times New Roman" w:hAnsi="Times New Roman"/>
                <w:sz w:val="24"/>
                <w:szCs w:val="24"/>
              </w:rPr>
              <w:t xml:space="preserve">профессионально-педагогические функции на нормативно-правовой основе </w:t>
            </w:r>
          </w:p>
          <w:p w:rsidR="00980BB9" w:rsidRPr="00EF471E" w:rsidRDefault="00980BB9" w:rsidP="004965A9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96" w:type="dxa"/>
          </w:tcPr>
          <w:p w:rsidR="00980BB9" w:rsidRDefault="00980BB9" w:rsidP="004965A9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83839">
              <w:rPr>
                <w:rFonts w:ascii="Times New Roman" w:hAnsi="Times New Roman"/>
                <w:sz w:val="24"/>
                <w:szCs w:val="24"/>
                <w:lang w:eastAsia="ru-RU"/>
              </w:rPr>
              <w:t>ОПК-9;</w:t>
            </w:r>
          </w:p>
          <w:p w:rsidR="00980BB9" w:rsidRDefault="00980BB9" w:rsidP="004965A9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83839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ОПК-10; </w:t>
            </w:r>
          </w:p>
          <w:p w:rsidR="00980BB9" w:rsidRDefault="00980BB9" w:rsidP="004965A9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83839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ПК-1; </w:t>
            </w:r>
          </w:p>
          <w:p w:rsidR="00980BB9" w:rsidRDefault="00980BB9" w:rsidP="004965A9">
            <w:pPr>
              <w:spacing w:after="0" w:line="240" w:lineRule="auto"/>
            </w:pPr>
            <w:r w:rsidRPr="00983839">
              <w:rPr>
                <w:rFonts w:ascii="Times New Roman" w:hAnsi="Times New Roman"/>
                <w:sz w:val="24"/>
                <w:szCs w:val="24"/>
                <w:lang w:eastAsia="ru-RU"/>
              </w:rPr>
              <w:t>ПК-4</w:t>
            </w:r>
          </w:p>
          <w:p w:rsidR="00980BB9" w:rsidRPr="00BC3647" w:rsidRDefault="00980BB9" w:rsidP="004965A9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12" w:type="dxa"/>
          </w:tcPr>
          <w:p w:rsidR="00980BB9" w:rsidRPr="0063090F" w:rsidRDefault="00980BB9" w:rsidP="004965A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3090F">
              <w:rPr>
                <w:rFonts w:ascii="Times New Roman" w:hAnsi="Times New Roman"/>
                <w:sz w:val="24"/>
                <w:szCs w:val="24"/>
                <w:lang w:eastAsia="ru-RU"/>
              </w:rPr>
              <w:t>Объяснительно-иллюстративный.</w:t>
            </w:r>
          </w:p>
          <w:p w:rsidR="00980BB9" w:rsidRPr="0063090F" w:rsidRDefault="00980BB9" w:rsidP="004965A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3090F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Метод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имитационного моделирования</w:t>
            </w:r>
          </w:p>
          <w:p w:rsidR="00980BB9" w:rsidRPr="00BC3647" w:rsidRDefault="00980BB9" w:rsidP="004965A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308" w:type="dxa"/>
          </w:tcPr>
          <w:p w:rsidR="00980BB9" w:rsidRPr="007B28CD" w:rsidRDefault="00980BB9" w:rsidP="004965A9">
            <w:pPr>
              <w:pStyle w:val="BodyTextIndent2"/>
              <w:spacing w:before="180" w:line="240" w:lineRule="auto"/>
              <w:ind w:left="0"/>
              <w:jc w:val="both"/>
              <w:rPr>
                <w:rFonts w:ascii="Times New Roman" w:hAnsi="Times New Roman"/>
                <w:szCs w:val="24"/>
              </w:rPr>
            </w:pPr>
            <w:r w:rsidRPr="007B28CD">
              <w:rPr>
                <w:rFonts w:ascii="Times New Roman" w:hAnsi="Times New Roman"/>
                <w:szCs w:val="24"/>
              </w:rPr>
              <w:t>кейс-задание</w:t>
            </w:r>
          </w:p>
          <w:p w:rsidR="00980BB9" w:rsidRPr="00BC3647" w:rsidRDefault="00980BB9" w:rsidP="004965A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</w:tbl>
    <w:p w:rsidR="00980BB9" w:rsidRDefault="00980BB9" w:rsidP="004965A9">
      <w:pPr>
        <w:shd w:val="clear" w:color="auto" w:fill="FFFFFF"/>
        <w:tabs>
          <w:tab w:val="left" w:pos="1123"/>
        </w:tabs>
        <w:spacing w:after="0" w:line="240" w:lineRule="auto"/>
        <w:ind w:right="130" w:firstLine="720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980BB9" w:rsidRPr="00EF471E" w:rsidRDefault="00980BB9" w:rsidP="004965A9">
      <w:pPr>
        <w:shd w:val="clear" w:color="auto" w:fill="FFFFFF"/>
        <w:tabs>
          <w:tab w:val="left" w:pos="1123"/>
        </w:tabs>
        <w:spacing w:after="0" w:line="240" w:lineRule="auto"/>
        <w:ind w:right="130" w:firstLine="720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980BB9" w:rsidRPr="00DB597C" w:rsidRDefault="00980BB9" w:rsidP="004965A9">
      <w:pPr>
        <w:shd w:val="clear" w:color="auto" w:fill="FFFFFF"/>
        <w:tabs>
          <w:tab w:val="left" w:pos="1123"/>
        </w:tabs>
        <w:spacing w:after="0" w:line="240" w:lineRule="auto"/>
        <w:ind w:firstLine="709"/>
        <w:jc w:val="center"/>
        <w:rPr>
          <w:rFonts w:ascii="Times New Roman" w:hAnsi="Times New Roman"/>
          <w:b/>
          <w:spacing w:val="-8"/>
          <w:sz w:val="24"/>
          <w:szCs w:val="24"/>
          <w:lang w:eastAsia="ru-RU"/>
        </w:rPr>
      </w:pPr>
      <w:r w:rsidRPr="00DB597C">
        <w:rPr>
          <w:rFonts w:ascii="Times New Roman" w:hAnsi="Times New Roman"/>
          <w:b/>
          <w:spacing w:val="-8"/>
          <w:sz w:val="24"/>
          <w:szCs w:val="24"/>
          <w:lang w:eastAsia="ru-RU"/>
        </w:rPr>
        <w:t xml:space="preserve">2. 3. </w:t>
      </w:r>
      <w:r w:rsidRPr="00DB597C">
        <w:rPr>
          <w:rFonts w:ascii="Times New Roman" w:hAnsi="Times New Roman"/>
          <w:b/>
          <w:sz w:val="24"/>
          <w:szCs w:val="24"/>
          <w:lang w:eastAsia="ru-RU"/>
        </w:rPr>
        <w:t>Руководитель и преподаватели модуля</w:t>
      </w:r>
    </w:p>
    <w:p w:rsidR="00980BB9" w:rsidRDefault="00980BB9" w:rsidP="004965A9">
      <w:pPr>
        <w:shd w:val="clear" w:color="auto" w:fill="FFFFFF"/>
        <w:tabs>
          <w:tab w:val="left" w:pos="1123"/>
        </w:tabs>
        <w:spacing w:after="0" w:line="240" w:lineRule="auto"/>
        <w:ind w:right="130" w:firstLine="720"/>
        <w:jc w:val="both"/>
        <w:rPr>
          <w:rFonts w:ascii="Times New Roman" w:hAnsi="Times New Roman"/>
          <w:i/>
          <w:sz w:val="24"/>
          <w:lang w:eastAsia="ru-RU"/>
        </w:rPr>
      </w:pPr>
      <w:r w:rsidRPr="00622B44">
        <w:rPr>
          <w:rFonts w:ascii="Times New Roman" w:hAnsi="Times New Roman"/>
          <w:i/>
          <w:sz w:val="24"/>
          <w:lang w:eastAsia="ru-RU"/>
        </w:rPr>
        <w:t>Руководитель:</w:t>
      </w:r>
    </w:p>
    <w:p w:rsidR="00980BB9" w:rsidRPr="00622B44" w:rsidRDefault="00980BB9" w:rsidP="004965A9">
      <w:pPr>
        <w:shd w:val="clear" w:color="auto" w:fill="FFFFFF"/>
        <w:tabs>
          <w:tab w:val="left" w:pos="1123"/>
        </w:tabs>
        <w:spacing w:after="0" w:line="240" w:lineRule="auto"/>
        <w:ind w:right="13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622B44">
        <w:rPr>
          <w:rFonts w:ascii="Times New Roman" w:hAnsi="Times New Roman"/>
          <w:sz w:val="24"/>
          <w:szCs w:val="24"/>
          <w:lang w:eastAsia="ru-RU"/>
        </w:rPr>
        <w:t>Михайлов Михаил Сергеевич, к.п.н., доцент, кафедра всеобщей истории, классических дисциплин и права</w:t>
      </w:r>
    </w:p>
    <w:p w:rsidR="00980BB9" w:rsidRPr="00622B44" w:rsidRDefault="00980BB9" w:rsidP="004965A9">
      <w:pPr>
        <w:spacing w:after="0" w:line="240" w:lineRule="auto"/>
        <w:ind w:firstLine="720"/>
        <w:jc w:val="both"/>
        <w:rPr>
          <w:spacing w:val="-8"/>
          <w:sz w:val="20"/>
          <w:szCs w:val="20"/>
          <w:lang w:eastAsia="ru-RU"/>
        </w:rPr>
      </w:pPr>
      <w:r w:rsidRPr="00622B44">
        <w:rPr>
          <w:rFonts w:ascii="Times New Roman" w:hAnsi="Times New Roman"/>
          <w:i/>
          <w:sz w:val="24"/>
          <w:lang w:eastAsia="ru-RU"/>
        </w:rPr>
        <w:t>Преподаватели:</w:t>
      </w:r>
      <w:r w:rsidRPr="00622B44">
        <w:rPr>
          <w:rFonts w:ascii="Times New Roman" w:hAnsi="Times New Roman"/>
          <w:sz w:val="24"/>
          <w:lang w:eastAsia="ru-RU"/>
        </w:rPr>
        <w:t xml:space="preserve">  </w:t>
      </w:r>
    </w:p>
    <w:p w:rsidR="00980BB9" w:rsidRPr="00622B44" w:rsidRDefault="00980BB9" w:rsidP="004965A9">
      <w:pPr>
        <w:shd w:val="clear" w:color="auto" w:fill="FFFFFF"/>
        <w:tabs>
          <w:tab w:val="left" w:pos="1123"/>
        </w:tabs>
        <w:spacing w:after="0" w:line="240" w:lineRule="auto"/>
        <w:ind w:right="13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622B44">
        <w:rPr>
          <w:rFonts w:ascii="Times New Roman" w:hAnsi="Times New Roman"/>
          <w:sz w:val="24"/>
          <w:szCs w:val="24"/>
          <w:lang w:eastAsia="ru-RU"/>
        </w:rPr>
        <w:t>Гнетова Людмила Валентиновна, к.ю.н., доцент, доцент, кафедра всеобщей истории, классических дисциплин и права</w:t>
      </w:r>
    </w:p>
    <w:p w:rsidR="00980BB9" w:rsidRPr="00622B44" w:rsidRDefault="00980BB9" w:rsidP="004965A9">
      <w:pPr>
        <w:shd w:val="clear" w:color="auto" w:fill="FFFFFF"/>
        <w:tabs>
          <w:tab w:val="left" w:pos="1123"/>
        </w:tabs>
        <w:spacing w:after="0" w:line="240" w:lineRule="auto"/>
        <w:ind w:right="13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622B44">
        <w:rPr>
          <w:rFonts w:ascii="Times New Roman" w:hAnsi="Times New Roman"/>
          <w:sz w:val="24"/>
          <w:szCs w:val="24"/>
          <w:lang w:eastAsia="ru-RU"/>
        </w:rPr>
        <w:t>Казанцева Галина Алексеевна, к.п.н., доцент, кафедра всеобщей истории, классических дисциплин и права</w:t>
      </w:r>
    </w:p>
    <w:p w:rsidR="00980BB9" w:rsidRPr="00622B44" w:rsidRDefault="00980BB9" w:rsidP="004965A9">
      <w:pPr>
        <w:shd w:val="clear" w:color="auto" w:fill="FFFFFF"/>
        <w:tabs>
          <w:tab w:val="left" w:pos="1123"/>
        </w:tabs>
        <w:spacing w:after="0" w:line="240" w:lineRule="auto"/>
        <w:ind w:right="13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622B44">
        <w:rPr>
          <w:rFonts w:ascii="Times New Roman" w:hAnsi="Times New Roman"/>
          <w:sz w:val="24"/>
          <w:szCs w:val="24"/>
          <w:lang w:eastAsia="ru-RU"/>
        </w:rPr>
        <w:t>Карпукова Альбина Анатольевна, ст. преподаватель, кафедра всеобщей истории, классических дисциплин и права</w:t>
      </w:r>
    </w:p>
    <w:p w:rsidR="00980BB9" w:rsidRDefault="00980BB9" w:rsidP="004965A9">
      <w:pPr>
        <w:shd w:val="clear" w:color="auto" w:fill="FFFFFF"/>
        <w:tabs>
          <w:tab w:val="left" w:pos="1123"/>
        </w:tabs>
        <w:spacing w:after="0" w:line="240" w:lineRule="auto"/>
        <w:ind w:right="130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980BB9" w:rsidRPr="00DB597C" w:rsidRDefault="00980BB9" w:rsidP="004965A9">
      <w:pPr>
        <w:shd w:val="clear" w:color="auto" w:fill="FFFFFF"/>
        <w:tabs>
          <w:tab w:val="left" w:pos="1123"/>
        </w:tabs>
        <w:spacing w:after="0" w:line="240" w:lineRule="auto"/>
        <w:ind w:firstLine="709"/>
        <w:jc w:val="center"/>
        <w:rPr>
          <w:rFonts w:ascii="Times New Roman" w:hAnsi="Times New Roman"/>
          <w:b/>
          <w:sz w:val="24"/>
          <w:szCs w:val="24"/>
          <w:lang w:eastAsia="ru-RU"/>
        </w:rPr>
      </w:pPr>
      <w:r w:rsidRPr="00DB597C">
        <w:rPr>
          <w:rFonts w:ascii="Times New Roman" w:hAnsi="Times New Roman"/>
          <w:b/>
          <w:sz w:val="24"/>
          <w:szCs w:val="24"/>
          <w:lang w:eastAsia="ru-RU"/>
        </w:rPr>
        <w:t>2.4. Статус образовательного модуля</w:t>
      </w:r>
    </w:p>
    <w:p w:rsidR="00980BB9" w:rsidRDefault="00980BB9" w:rsidP="004965A9">
      <w:pPr>
        <w:pStyle w:val="p5"/>
        <w:spacing w:before="0" w:beforeAutospacing="0" w:after="0" w:afterAutospacing="0"/>
        <w:ind w:firstLine="720"/>
        <w:jc w:val="both"/>
      </w:pPr>
      <w:r>
        <w:t>Модуль государственное и муниципальное управление</w:t>
      </w:r>
      <w:r w:rsidRPr="002E3F69">
        <w:t xml:space="preserve"> </w:t>
      </w:r>
      <w:r>
        <w:t>является вторым в цикле модулей правовой направленности. Для изучения модуля предметной подготовки студент должен овладеть компетенциями, полученными при изучении модуля «Человек, общество, культура», «Основы правовой деятельности»</w:t>
      </w:r>
    </w:p>
    <w:p w:rsidR="00980BB9" w:rsidRPr="002E3F69" w:rsidRDefault="00980BB9" w:rsidP="004965A9">
      <w:pPr>
        <w:pStyle w:val="p5"/>
        <w:spacing w:before="0" w:beforeAutospacing="0" w:after="0" w:afterAutospacing="0"/>
        <w:ind w:firstLine="720"/>
        <w:jc w:val="both"/>
      </w:pPr>
      <w:r>
        <w:t>Модуль государственное и муниципальное управление закладывает базовые юридические знания, необходимые для освоения модулей «процессуальная деятельность», «правоохранительная деятельность», «основы частного права».</w:t>
      </w:r>
    </w:p>
    <w:p w:rsidR="00980BB9" w:rsidRPr="00DB597C" w:rsidRDefault="00980BB9" w:rsidP="004965A9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center"/>
        <w:rPr>
          <w:rFonts w:ascii="Times New Roman" w:hAnsi="Times New Roman"/>
          <w:b/>
          <w:sz w:val="24"/>
          <w:szCs w:val="24"/>
          <w:lang w:eastAsia="ru-RU"/>
        </w:rPr>
      </w:pPr>
      <w:r w:rsidRPr="00DB597C">
        <w:rPr>
          <w:rFonts w:ascii="Times New Roman" w:hAnsi="Times New Roman"/>
          <w:b/>
          <w:sz w:val="24"/>
          <w:szCs w:val="24"/>
          <w:lang w:eastAsia="ru-RU"/>
        </w:rPr>
        <w:t>2.5. Трудоемкость модуля</w:t>
      </w:r>
    </w:p>
    <w:p w:rsidR="00980BB9" w:rsidRPr="00DB597C" w:rsidRDefault="00980BB9" w:rsidP="004965A9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tbl>
      <w:tblPr>
        <w:tblW w:w="5000" w:type="pct"/>
        <w:tblLayout w:type="fixed"/>
        <w:tblCellMar>
          <w:left w:w="40" w:type="dxa"/>
          <w:right w:w="40" w:type="dxa"/>
        </w:tblCellMar>
        <w:tblLook w:val="0000"/>
      </w:tblPr>
      <w:tblGrid>
        <w:gridCol w:w="7482"/>
        <w:gridCol w:w="2235"/>
      </w:tblGrid>
      <w:tr w:rsidR="00980BB9" w:rsidRPr="00DB597C" w:rsidTr="003C53D2">
        <w:trPr>
          <w:trHeight w:hRule="exact" w:val="410"/>
        </w:trPr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80BB9" w:rsidRPr="00DB597C" w:rsidRDefault="00980BB9" w:rsidP="004965A9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DB597C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Трудоемкость модуля</w:t>
            </w:r>
          </w:p>
        </w:tc>
        <w:tc>
          <w:tcPr>
            <w:tcW w:w="18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80BB9" w:rsidRPr="00DB597C" w:rsidRDefault="00980BB9" w:rsidP="004965A9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DB597C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Час./з.е.</w:t>
            </w:r>
          </w:p>
        </w:tc>
      </w:tr>
      <w:tr w:rsidR="00980BB9" w:rsidRPr="00DB597C" w:rsidTr="003C53D2">
        <w:trPr>
          <w:trHeight w:hRule="exact" w:val="410"/>
        </w:trPr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80BB9" w:rsidRPr="00DB597C" w:rsidRDefault="00980BB9" w:rsidP="004965A9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hAnsi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18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80BB9" w:rsidRPr="00DB597C" w:rsidRDefault="00980BB9" w:rsidP="004965A9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540/15з.е</w:t>
            </w:r>
          </w:p>
        </w:tc>
      </w:tr>
      <w:tr w:rsidR="00980BB9" w:rsidRPr="00DB597C" w:rsidTr="003C53D2">
        <w:trPr>
          <w:trHeight w:hRule="exact" w:val="355"/>
        </w:trPr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80BB9" w:rsidRPr="00DB597C" w:rsidRDefault="00980BB9" w:rsidP="004965A9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в т.ч. контактная работа с преподавателем </w:t>
            </w:r>
          </w:p>
        </w:tc>
        <w:tc>
          <w:tcPr>
            <w:tcW w:w="18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80BB9" w:rsidRPr="00DB597C" w:rsidRDefault="00980BB9" w:rsidP="004965A9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270/7,5з.е</w:t>
            </w:r>
          </w:p>
        </w:tc>
      </w:tr>
      <w:tr w:rsidR="00980BB9" w:rsidRPr="00DB597C" w:rsidTr="003C53D2">
        <w:trPr>
          <w:trHeight w:hRule="exact" w:val="428"/>
        </w:trPr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80BB9" w:rsidRPr="00DB597C" w:rsidRDefault="00980BB9" w:rsidP="004965A9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hAnsi="Times New Roman"/>
                <w:sz w:val="24"/>
                <w:szCs w:val="24"/>
                <w:lang w:eastAsia="ru-RU"/>
              </w:rPr>
              <w:t>в т.ч. самостоятельная работа</w:t>
            </w:r>
          </w:p>
        </w:tc>
        <w:tc>
          <w:tcPr>
            <w:tcW w:w="18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80BB9" w:rsidRPr="00DB597C" w:rsidRDefault="00980BB9" w:rsidP="004965A9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270/7,5 з.е</w:t>
            </w:r>
          </w:p>
        </w:tc>
      </w:tr>
      <w:tr w:rsidR="00980BB9" w:rsidRPr="00DB597C" w:rsidTr="003C53D2">
        <w:trPr>
          <w:trHeight w:hRule="exact" w:val="352"/>
        </w:trPr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80BB9" w:rsidRPr="00DB597C" w:rsidRDefault="00980BB9" w:rsidP="004965A9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hAnsi="Times New Roman"/>
                <w:sz w:val="24"/>
                <w:szCs w:val="24"/>
                <w:lang w:eastAsia="ru-RU"/>
              </w:rPr>
              <w:t>практика, недель</w:t>
            </w:r>
          </w:p>
        </w:tc>
        <w:tc>
          <w:tcPr>
            <w:tcW w:w="18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80BB9" w:rsidRPr="00DB597C" w:rsidRDefault="00980BB9" w:rsidP="004965A9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</w:p>
        </w:tc>
      </w:tr>
      <w:tr w:rsidR="00980BB9" w:rsidRPr="00DB597C" w:rsidTr="003C53D2">
        <w:trPr>
          <w:trHeight w:hRule="exact" w:val="352"/>
        </w:trPr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80BB9" w:rsidRPr="00DB597C" w:rsidRDefault="00980BB9" w:rsidP="004965A9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hAnsi="Times New Roman"/>
                <w:sz w:val="24"/>
                <w:szCs w:val="24"/>
                <w:lang w:eastAsia="ru-RU"/>
              </w:rPr>
              <w:t>итоговая аттестация, недель</w:t>
            </w:r>
          </w:p>
        </w:tc>
        <w:tc>
          <w:tcPr>
            <w:tcW w:w="18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80BB9" w:rsidRPr="00DB597C" w:rsidRDefault="00980BB9" w:rsidP="004965A9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</w:p>
        </w:tc>
      </w:tr>
    </w:tbl>
    <w:p w:rsidR="00980BB9" w:rsidRPr="00DB597C" w:rsidRDefault="00980BB9" w:rsidP="004965A9">
      <w:pPr>
        <w:shd w:val="clear" w:color="auto" w:fill="FFFFFF"/>
        <w:tabs>
          <w:tab w:val="left" w:pos="814"/>
        </w:tabs>
        <w:spacing w:after="0" w:line="240" w:lineRule="auto"/>
        <w:jc w:val="both"/>
        <w:rPr>
          <w:rFonts w:ascii="Times New Roman" w:hAnsi="Times New Roman"/>
          <w:sz w:val="28"/>
          <w:szCs w:val="28"/>
          <w:lang w:eastAsia="ru-RU"/>
        </w:rPr>
        <w:sectPr w:rsidR="00980BB9" w:rsidRPr="00DB597C" w:rsidSect="003C53D2">
          <w:footerReference w:type="even" r:id="rId11"/>
          <w:footerReference w:type="default" r:id="rId12"/>
          <w:pgSz w:w="11906" w:h="16838"/>
          <w:pgMar w:top="1134" w:right="851" w:bottom="1134" w:left="1418" w:header="709" w:footer="709" w:gutter="0"/>
          <w:cols w:space="708"/>
          <w:titlePg/>
          <w:docGrid w:linePitch="360"/>
        </w:sectPr>
      </w:pPr>
    </w:p>
    <w:p w:rsidR="00980BB9" w:rsidRPr="00D12CB7" w:rsidRDefault="00980BB9" w:rsidP="00D12CB7">
      <w:pPr>
        <w:pStyle w:val="Heading1"/>
        <w:jc w:val="center"/>
        <w:rPr>
          <w:rFonts w:ascii="Times New Roman" w:hAnsi="Times New Roman"/>
          <w:caps/>
          <w:color w:val="auto"/>
        </w:rPr>
      </w:pPr>
      <w:bookmarkStart w:id="3" w:name="_Toc3236611"/>
      <w:r w:rsidRPr="00D12CB7">
        <w:rPr>
          <w:rFonts w:ascii="Times New Roman" w:hAnsi="Times New Roman"/>
          <w:caps/>
          <w:color w:val="auto"/>
        </w:rPr>
        <w:t>3. Структура модуля</w:t>
      </w:r>
      <w:bookmarkEnd w:id="3"/>
    </w:p>
    <w:p w:rsidR="00980BB9" w:rsidRPr="00DB597C" w:rsidRDefault="00980BB9" w:rsidP="00DB597C">
      <w:pPr>
        <w:shd w:val="clear" w:color="auto" w:fill="FFFFFF"/>
        <w:tabs>
          <w:tab w:val="left" w:pos="814"/>
        </w:tabs>
        <w:spacing w:after="0" w:line="240" w:lineRule="auto"/>
        <w:ind w:left="502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:rsidR="00980BB9" w:rsidRPr="00DB597C" w:rsidRDefault="00980BB9" w:rsidP="00DB597C">
      <w:pPr>
        <w:shd w:val="clear" w:color="auto" w:fill="FFFFFF"/>
        <w:tabs>
          <w:tab w:val="left" w:pos="814"/>
        </w:tabs>
        <w:spacing w:after="0" w:line="240" w:lineRule="auto"/>
        <w:ind w:left="1069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  <w:r w:rsidRPr="00DB597C">
        <w:rPr>
          <w:rFonts w:ascii="Times New Roman" w:hAnsi="Times New Roman"/>
          <w:b/>
          <w:caps/>
          <w:sz w:val="24"/>
          <w:szCs w:val="24"/>
          <w:lang w:eastAsia="ru-RU"/>
        </w:rPr>
        <w:t>«</w:t>
      </w:r>
      <w:r>
        <w:rPr>
          <w:rFonts w:ascii="Times New Roman" w:hAnsi="Times New Roman"/>
          <w:b/>
          <w:caps/>
          <w:sz w:val="24"/>
          <w:szCs w:val="24"/>
          <w:lang w:eastAsia="ru-RU"/>
        </w:rPr>
        <w:t>государственное и муниципальное управление</w:t>
      </w:r>
      <w:r w:rsidRPr="00DB597C">
        <w:rPr>
          <w:rFonts w:ascii="Times New Roman" w:hAnsi="Times New Roman"/>
          <w:b/>
          <w:sz w:val="24"/>
          <w:szCs w:val="24"/>
          <w:lang w:eastAsia="ru-RU"/>
        </w:rPr>
        <w:t xml:space="preserve"> </w:t>
      </w:r>
      <w:r w:rsidRPr="00DB597C">
        <w:rPr>
          <w:rFonts w:ascii="Times New Roman" w:hAnsi="Times New Roman"/>
          <w:b/>
          <w:caps/>
          <w:sz w:val="24"/>
          <w:szCs w:val="24"/>
          <w:lang w:eastAsia="ru-RU"/>
        </w:rPr>
        <w:t>»</w:t>
      </w:r>
    </w:p>
    <w:p w:rsidR="00980BB9" w:rsidRPr="00DB597C" w:rsidRDefault="00980BB9" w:rsidP="00DB597C">
      <w:pPr>
        <w:shd w:val="clear" w:color="auto" w:fill="FFFFFF"/>
        <w:tabs>
          <w:tab w:val="left" w:pos="814"/>
        </w:tabs>
        <w:spacing w:after="0" w:line="240" w:lineRule="auto"/>
        <w:ind w:left="1069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/>
      </w:tblPr>
      <w:tblGrid>
        <w:gridCol w:w="1368"/>
        <w:gridCol w:w="3198"/>
        <w:gridCol w:w="814"/>
        <w:gridCol w:w="1532"/>
        <w:gridCol w:w="1418"/>
        <w:gridCol w:w="1276"/>
        <w:gridCol w:w="1134"/>
        <w:gridCol w:w="1134"/>
        <w:gridCol w:w="1275"/>
        <w:gridCol w:w="1636"/>
      </w:tblGrid>
      <w:tr w:rsidR="00980BB9" w:rsidRPr="00DB597C" w:rsidTr="00AA1BB7">
        <w:trPr>
          <w:trHeight w:val="302"/>
        </w:trPr>
        <w:tc>
          <w:tcPr>
            <w:tcW w:w="1368" w:type="dxa"/>
            <w:vMerge w:val="restart"/>
          </w:tcPr>
          <w:p w:rsidR="00980BB9" w:rsidRPr="00DB597C" w:rsidRDefault="00980BB9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hAnsi="Times New Roman"/>
                <w:sz w:val="24"/>
                <w:szCs w:val="24"/>
                <w:lang w:eastAsia="ru-RU"/>
              </w:rPr>
              <w:t>Код</w:t>
            </w:r>
          </w:p>
        </w:tc>
        <w:tc>
          <w:tcPr>
            <w:tcW w:w="3198" w:type="dxa"/>
            <w:vMerge w:val="restart"/>
          </w:tcPr>
          <w:p w:rsidR="00980BB9" w:rsidRPr="00DB597C" w:rsidRDefault="00980BB9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hAnsi="Times New Roman"/>
                <w:sz w:val="24"/>
                <w:szCs w:val="24"/>
                <w:lang w:eastAsia="ru-RU"/>
              </w:rPr>
              <w:t>Дисциплина</w:t>
            </w:r>
          </w:p>
        </w:tc>
        <w:tc>
          <w:tcPr>
            <w:tcW w:w="6174" w:type="dxa"/>
            <w:gridSpan w:val="5"/>
          </w:tcPr>
          <w:p w:rsidR="00980BB9" w:rsidRPr="00DB597C" w:rsidRDefault="00980BB9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hAnsi="Times New Roman"/>
                <w:sz w:val="24"/>
                <w:szCs w:val="24"/>
                <w:lang w:eastAsia="ru-RU"/>
              </w:rPr>
              <w:t>Трудоемкость (час.)</w:t>
            </w:r>
          </w:p>
        </w:tc>
        <w:tc>
          <w:tcPr>
            <w:tcW w:w="1134" w:type="dxa"/>
            <w:vMerge w:val="restart"/>
          </w:tcPr>
          <w:p w:rsidR="00980BB9" w:rsidRPr="00DB597C" w:rsidRDefault="00980BB9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hAnsi="Times New Roman"/>
                <w:sz w:val="24"/>
                <w:szCs w:val="24"/>
                <w:lang w:eastAsia="ru-RU"/>
              </w:rPr>
              <w:t>Трудоемкость  (з.е.)</w:t>
            </w:r>
          </w:p>
        </w:tc>
        <w:tc>
          <w:tcPr>
            <w:tcW w:w="1275" w:type="dxa"/>
            <w:vMerge w:val="restart"/>
          </w:tcPr>
          <w:p w:rsidR="00980BB9" w:rsidRPr="00DB597C" w:rsidRDefault="00980BB9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hAnsi="Times New Roman"/>
                <w:sz w:val="24"/>
                <w:szCs w:val="24"/>
                <w:lang w:eastAsia="ru-RU"/>
              </w:rPr>
              <w:t>Порядок изучения</w:t>
            </w:r>
          </w:p>
        </w:tc>
        <w:tc>
          <w:tcPr>
            <w:tcW w:w="1636" w:type="dxa"/>
            <w:vMerge w:val="restart"/>
          </w:tcPr>
          <w:p w:rsidR="00980BB9" w:rsidRPr="00DB597C" w:rsidRDefault="00980BB9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Образовательные результаты </w:t>
            </w:r>
          </w:p>
          <w:p w:rsidR="00980BB9" w:rsidRPr="00DB597C" w:rsidRDefault="00980BB9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hAnsi="Times New Roman"/>
                <w:sz w:val="24"/>
                <w:szCs w:val="24"/>
                <w:lang w:eastAsia="ru-RU"/>
              </w:rPr>
              <w:t>(код ОР)</w:t>
            </w:r>
          </w:p>
        </w:tc>
      </w:tr>
      <w:tr w:rsidR="00980BB9" w:rsidRPr="00DB597C" w:rsidTr="00AA1BB7">
        <w:tc>
          <w:tcPr>
            <w:tcW w:w="1368" w:type="dxa"/>
            <w:vMerge/>
            <w:vAlign w:val="center"/>
          </w:tcPr>
          <w:p w:rsidR="00980BB9" w:rsidRPr="00DB597C" w:rsidRDefault="00980BB9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3198" w:type="dxa"/>
            <w:vMerge/>
            <w:vAlign w:val="center"/>
          </w:tcPr>
          <w:p w:rsidR="00980BB9" w:rsidRPr="00DB597C" w:rsidRDefault="00980BB9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814" w:type="dxa"/>
            <w:vMerge w:val="restart"/>
          </w:tcPr>
          <w:p w:rsidR="00980BB9" w:rsidRPr="00DB597C" w:rsidRDefault="00980BB9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hAnsi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2950" w:type="dxa"/>
            <w:gridSpan w:val="2"/>
          </w:tcPr>
          <w:p w:rsidR="00980BB9" w:rsidRPr="00DB597C" w:rsidRDefault="00980BB9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76" w:type="dxa"/>
            <w:vMerge w:val="restart"/>
          </w:tcPr>
          <w:p w:rsidR="00980BB9" w:rsidRPr="00DB597C" w:rsidRDefault="00980BB9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134" w:type="dxa"/>
            <w:vMerge w:val="restart"/>
          </w:tcPr>
          <w:p w:rsidR="00980BB9" w:rsidRPr="00DB597C" w:rsidRDefault="00980BB9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hAnsi="Times New Roman"/>
                <w:sz w:val="24"/>
                <w:szCs w:val="24"/>
                <w:lang w:eastAsia="ru-RU"/>
              </w:rPr>
              <w:t>Аттестация</w:t>
            </w:r>
          </w:p>
        </w:tc>
        <w:tc>
          <w:tcPr>
            <w:tcW w:w="1134" w:type="dxa"/>
            <w:vMerge/>
            <w:vAlign w:val="center"/>
          </w:tcPr>
          <w:p w:rsidR="00980BB9" w:rsidRPr="00DB597C" w:rsidRDefault="00980BB9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Merge/>
            <w:vAlign w:val="center"/>
          </w:tcPr>
          <w:p w:rsidR="00980BB9" w:rsidRPr="00DB597C" w:rsidRDefault="00980BB9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636" w:type="dxa"/>
            <w:vMerge/>
            <w:vAlign w:val="center"/>
          </w:tcPr>
          <w:p w:rsidR="00980BB9" w:rsidRPr="00DB597C" w:rsidRDefault="00980BB9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</w:tr>
      <w:tr w:rsidR="00980BB9" w:rsidRPr="00DB597C" w:rsidTr="00AA1BB7">
        <w:tc>
          <w:tcPr>
            <w:tcW w:w="1368" w:type="dxa"/>
            <w:vMerge/>
            <w:vAlign w:val="center"/>
          </w:tcPr>
          <w:p w:rsidR="00980BB9" w:rsidRPr="00DB597C" w:rsidRDefault="00980BB9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3198" w:type="dxa"/>
            <w:vMerge/>
            <w:vAlign w:val="center"/>
          </w:tcPr>
          <w:p w:rsidR="00980BB9" w:rsidRPr="00DB597C" w:rsidRDefault="00980BB9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814" w:type="dxa"/>
            <w:vMerge/>
          </w:tcPr>
          <w:p w:rsidR="00980BB9" w:rsidRPr="00DB597C" w:rsidRDefault="00980BB9" w:rsidP="00DB597C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532" w:type="dxa"/>
          </w:tcPr>
          <w:p w:rsidR="00980BB9" w:rsidRPr="00DB597C" w:rsidRDefault="00980BB9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DB597C">
              <w:rPr>
                <w:rFonts w:ascii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</w:tcPr>
          <w:p w:rsidR="00980BB9" w:rsidRPr="00DB597C" w:rsidRDefault="00980BB9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:rsidR="00980BB9" w:rsidRPr="00DB597C" w:rsidRDefault="00980BB9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76" w:type="dxa"/>
            <w:vMerge/>
          </w:tcPr>
          <w:p w:rsidR="00980BB9" w:rsidRPr="00DB597C" w:rsidRDefault="00980BB9" w:rsidP="00DB597C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</w:tcPr>
          <w:p w:rsidR="00980BB9" w:rsidRPr="00DB597C" w:rsidRDefault="00980BB9" w:rsidP="00DB597C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vAlign w:val="center"/>
          </w:tcPr>
          <w:p w:rsidR="00980BB9" w:rsidRPr="00DB597C" w:rsidRDefault="00980BB9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Merge/>
            <w:vAlign w:val="center"/>
          </w:tcPr>
          <w:p w:rsidR="00980BB9" w:rsidRPr="00DB597C" w:rsidRDefault="00980BB9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636" w:type="dxa"/>
            <w:vMerge/>
            <w:vAlign w:val="center"/>
          </w:tcPr>
          <w:p w:rsidR="00980BB9" w:rsidRPr="00DB597C" w:rsidRDefault="00980BB9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</w:tr>
      <w:tr w:rsidR="00980BB9" w:rsidRPr="00DB597C" w:rsidTr="003C53D2">
        <w:tc>
          <w:tcPr>
            <w:tcW w:w="14785" w:type="dxa"/>
            <w:gridSpan w:val="10"/>
            <w:vAlign w:val="center"/>
          </w:tcPr>
          <w:p w:rsidR="00980BB9" w:rsidRPr="00DB597C" w:rsidRDefault="00980BB9" w:rsidP="00351295">
            <w:pPr>
              <w:numPr>
                <w:ilvl w:val="0"/>
                <w:numId w:val="1"/>
              </w:numPr>
              <w:tabs>
                <w:tab w:val="left" w:pos="600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DB597C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Дисциплины, обязательные для изучения</w:t>
            </w:r>
          </w:p>
        </w:tc>
      </w:tr>
      <w:tr w:rsidR="00980BB9" w:rsidRPr="00DB597C" w:rsidTr="00AA1BB7">
        <w:tc>
          <w:tcPr>
            <w:tcW w:w="1368" w:type="dxa"/>
            <w:vAlign w:val="center"/>
          </w:tcPr>
          <w:p w:rsidR="00980BB9" w:rsidRPr="00AA1BB7" w:rsidRDefault="00980BB9">
            <w:pPr>
              <w:rPr>
                <w:rFonts w:ascii="Times New Roman" w:hAnsi="Times New Roman"/>
                <w:sz w:val="24"/>
                <w:szCs w:val="24"/>
              </w:rPr>
            </w:pPr>
            <w:r w:rsidRPr="00AA1BB7">
              <w:rPr>
                <w:rFonts w:ascii="Times New Roman" w:hAnsi="Times New Roman"/>
                <w:sz w:val="24"/>
                <w:szCs w:val="24"/>
              </w:rPr>
              <w:t>К.М.11.01</w:t>
            </w:r>
          </w:p>
        </w:tc>
        <w:tc>
          <w:tcPr>
            <w:tcW w:w="3198" w:type="dxa"/>
            <w:vAlign w:val="center"/>
          </w:tcPr>
          <w:p w:rsidR="00980BB9" w:rsidRPr="001D3673" w:rsidRDefault="00980BB9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Административное право</w:t>
            </w:r>
          </w:p>
        </w:tc>
        <w:tc>
          <w:tcPr>
            <w:tcW w:w="814" w:type="dxa"/>
            <w:vAlign w:val="center"/>
          </w:tcPr>
          <w:p w:rsidR="00980BB9" w:rsidRPr="00351295" w:rsidRDefault="00980BB9" w:rsidP="0035129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144</w:t>
            </w:r>
          </w:p>
        </w:tc>
        <w:tc>
          <w:tcPr>
            <w:tcW w:w="1532" w:type="dxa"/>
            <w:vAlign w:val="center"/>
          </w:tcPr>
          <w:p w:rsidR="00980BB9" w:rsidRPr="00DB597C" w:rsidRDefault="00980BB9" w:rsidP="0035129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48</w:t>
            </w:r>
          </w:p>
        </w:tc>
        <w:tc>
          <w:tcPr>
            <w:tcW w:w="1418" w:type="dxa"/>
            <w:vAlign w:val="center"/>
          </w:tcPr>
          <w:p w:rsidR="00980BB9" w:rsidRPr="00DB597C" w:rsidRDefault="00980BB9" w:rsidP="0035129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276" w:type="dxa"/>
            <w:vAlign w:val="center"/>
          </w:tcPr>
          <w:p w:rsidR="00980BB9" w:rsidRPr="00DB597C" w:rsidRDefault="00980BB9" w:rsidP="0035129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134" w:type="dxa"/>
            <w:vAlign w:val="center"/>
          </w:tcPr>
          <w:p w:rsidR="00980BB9" w:rsidRPr="00DB597C" w:rsidRDefault="00980BB9" w:rsidP="0035129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экз.</w:t>
            </w:r>
          </w:p>
        </w:tc>
        <w:tc>
          <w:tcPr>
            <w:tcW w:w="1134" w:type="dxa"/>
            <w:vAlign w:val="center"/>
          </w:tcPr>
          <w:p w:rsidR="00980BB9" w:rsidRPr="00DB597C" w:rsidRDefault="00980BB9" w:rsidP="0035129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4 </w:t>
            </w:r>
            <w:r w:rsidRPr="00DB597C">
              <w:rPr>
                <w:rFonts w:ascii="Times New Roman" w:hAnsi="Times New Roman"/>
                <w:sz w:val="24"/>
                <w:szCs w:val="24"/>
                <w:lang w:eastAsia="ru-RU"/>
              </w:rPr>
              <w:t>з.е.</w:t>
            </w:r>
          </w:p>
        </w:tc>
        <w:tc>
          <w:tcPr>
            <w:tcW w:w="1275" w:type="dxa"/>
            <w:vAlign w:val="center"/>
          </w:tcPr>
          <w:p w:rsidR="00980BB9" w:rsidRPr="00DB597C" w:rsidRDefault="00980BB9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636" w:type="dxa"/>
            <w:vAlign w:val="center"/>
          </w:tcPr>
          <w:p w:rsidR="00980BB9" w:rsidRPr="00DB597C" w:rsidRDefault="00980BB9" w:rsidP="00DB597C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C47D74">
              <w:rPr>
                <w:rFonts w:ascii="Times New Roman" w:hAnsi="Times New Roman"/>
                <w:sz w:val="24"/>
                <w:szCs w:val="24"/>
                <w:lang w:eastAsia="ru-RU"/>
              </w:rPr>
              <w:t>ОР. 1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, </w:t>
            </w:r>
            <w:r w:rsidRPr="00C47D74">
              <w:rPr>
                <w:rFonts w:ascii="Times New Roman" w:hAnsi="Times New Roman"/>
                <w:sz w:val="24"/>
                <w:szCs w:val="24"/>
                <w:lang w:eastAsia="ru-RU"/>
              </w:rPr>
              <w:t>ОР.2</w:t>
            </w:r>
          </w:p>
        </w:tc>
      </w:tr>
      <w:tr w:rsidR="00980BB9" w:rsidRPr="00DB597C" w:rsidTr="00AA1BB7">
        <w:tc>
          <w:tcPr>
            <w:tcW w:w="1368" w:type="dxa"/>
            <w:vAlign w:val="center"/>
          </w:tcPr>
          <w:p w:rsidR="00980BB9" w:rsidRPr="00AA1BB7" w:rsidRDefault="00980BB9">
            <w:pPr>
              <w:rPr>
                <w:rFonts w:ascii="Times New Roman" w:hAnsi="Times New Roman"/>
                <w:sz w:val="24"/>
                <w:szCs w:val="24"/>
              </w:rPr>
            </w:pPr>
            <w:r w:rsidRPr="00AA1BB7">
              <w:rPr>
                <w:rFonts w:ascii="Times New Roman" w:hAnsi="Times New Roman"/>
                <w:sz w:val="24"/>
                <w:szCs w:val="24"/>
              </w:rPr>
              <w:t>К.М.11.02</w:t>
            </w:r>
          </w:p>
        </w:tc>
        <w:tc>
          <w:tcPr>
            <w:tcW w:w="3198" w:type="dxa"/>
            <w:vAlign w:val="center"/>
          </w:tcPr>
          <w:p w:rsidR="00980BB9" w:rsidRPr="001D3673" w:rsidRDefault="00980BB9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Муниципальное право</w:t>
            </w:r>
          </w:p>
        </w:tc>
        <w:tc>
          <w:tcPr>
            <w:tcW w:w="814" w:type="dxa"/>
            <w:vAlign w:val="center"/>
          </w:tcPr>
          <w:p w:rsidR="00980BB9" w:rsidRPr="00351295" w:rsidRDefault="00980BB9" w:rsidP="00351295">
            <w:pPr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108</w:t>
            </w:r>
          </w:p>
        </w:tc>
        <w:tc>
          <w:tcPr>
            <w:tcW w:w="1532" w:type="dxa"/>
            <w:vAlign w:val="center"/>
          </w:tcPr>
          <w:p w:rsidR="00980BB9" w:rsidRPr="001D3673" w:rsidRDefault="00980BB9" w:rsidP="00351295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36</w:t>
            </w:r>
          </w:p>
        </w:tc>
        <w:tc>
          <w:tcPr>
            <w:tcW w:w="1418" w:type="dxa"/>
            <w:vAlign w:val="center"/>
          </w:tcPr>
          <w:p w:rsidR="00980BB9" w:rsidRPr="001D3673" w:rsidRDefault="00980BB9" w:rsidP="00351295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18</w:t>
            </w:r>
          </w:p>
        </w:tc>
        <w:tc>
          <w:tcPr>
            <w:tcW w:w="1276" w:type="dxa"/>
            <w:vAlign w:val="center"/>
          </w:tcPr>
          <w:p w:rsidR="00980BB9" w:rsidRPr="001D3673" w:rsidRDefault="00980BB9" w:rsidP="0035129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54</w:t>
            </w:r>
          </w:p>
        </w:tc>
        <w:tc>
          <w:tcPr>
            <w:tcW w:w="1134" w:type="dxa"/>
            <w:vAlign w:val="center"/>
          </w:tcPr>
          <w:p w:rsidR="00980BB9" w:rsidRPr="001D3673" w:rsidRDefault="00980BB9" w:rsidP="0035129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за.</w:t>
            </w:r>
          </w:p>
        </w:tc>
        <w:tc>
          <w:tcPr>
            <w:tcW w:w="1134" w:type="dxa"/>
            <w:vAlign w:val="center"/>
          </w:tcPr>
          <w:p w:rsidR="00980BB9" w:rsidRPr="001D3673" w:rsidRDefault="00980BB9" w:rsidP="0035129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1D3673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3</w:t>
            </w:r>
            <w:r w:rsidRPr="001D3673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з.е</w:t>
            </w:r>
          </w:p>
        </w:tc>
        <w:tc>
          <w:tcPr>
            <w:tcW w:w="1275" w:type="dxa"/>
          </w:tcPr>
          <w:p w:rsidR="00980BB9" w:rsidRPr="001D3673" w:rsidRDefault="00980BB9" w:rsidP="001D367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636" w:type="dxa"/>
          </w:tcPr>
          <w:p w:rsidR="00980BB9" w:rsidRPr="001D3673" w:rsidRDefault="00980BB9" w:rsidP="004A205B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C47D74">
              <w:rPr>
                <w:rFonts w:ascii="Times New Roman" w:hAnsi="Times New Roman"/>
                <w:sz w:val="24"/>
                <w:szCs w:val="24"/>
                <w:lang w:eastAsia="ru-RU"/>
              </w:rPr>
              <w:t>ОР. 1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, </w:t>
            </w:r>
            <w:r w:rsidRPr="00C47D74">
              <w:rPr>
                <w:rFonts w:ascii="Times New Roman" w:hAnsi="Times New Roman"/>
                <w:sz w:val="24"/>
                <w:szCs w:val="24"/>
                <w:lang w:eastAsia="ru-RU"/>
              </w:rPr>
              <w:t>ОР.2</w:t>
            </w:r>
          </w:p>
        </w:tc>
      </w:tr>
      <w:tr w:rsidR="00980BB9" w:rsidRPr="00DB597C" w:rsidTr="00AA1BB7">
        <w:tc>
          <w:tcPr>
            <w:tcW w:w="1368" w:type="dxa"/>
            <w:vAlign w:val="center"/>
          </w:tcPr>
          <w:p w:rsidR="00980BB9" w:rsidRPr="00AA1BB7" w:rsidRDefault="00980BB9">
            <w:pPr>
              <w:rPr>
                <w:rFonts w:ascii="Times New Roman" w:hAnsi="Times New Roman"/>
                <w:sz w:val="24"/>
                <w:szCs w:val="24"/>
              </w:rPr>
            </w:pPr>
            <w:r w:rsidRPr="00AA1BB7">
              <w:rPr>
                <w:rFonts w:ascii="Times New Roman" w:hAnsi="Times New Roman"/>
                <w:sz w:val="24"/>
                <w:szCs w:val="24"/>
              </w:rPr>
              <w:t>К.М.11.03</w:t>
            </w:r>
          </w:p>
        </w:tc>
        <w:tc>
          <w:tcPr>
            <w:tcW w:w="3198" w:type="dxa"/>
            <w:vAlign w:val="center"/>
          </w:tcPr>
          <w:p w:rsidR="00980BB9" w:rsidRPr="001D3673" w:rsidRDefault="00980BB9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Образовательное право</w:t>
            </w:r>
          </w:p>
        </w:tc>
        <w:tc>
          <w:tcPr>
            <w:tcW w:w="814" w:type="dxa"/>
            <w:vAlign w:val="center"/>
          </w:tcPr>
          <w:p w:rsidR="00980BB9" w:rsidRPr="00351295" w:rsidRDefault="00980BB9" w:rsidP="00FD32E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144</w:t>
            </w:r>
          </w:p>
        </w:tc>
        <w:tc>
          <w:tcPr>
            <w:tcW w:w="1532" w:type="dxa"/>
            <w:vAlign w:val="center"/>
          </w:tcPr>
          <w:p w:rsidR="00980BB9" w:rsidRPr="00DB597C" w:rsidRDefault="00980BB9" w:rsidP="00FD32E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48</w:t>
            </w:r>
          </w:p>
        </w:tc>
        <w:tc>
          <w:tcPr>
            <w:tcW w:w="1418" w:type="dxa"/>
            <w:vAlign w:val="center"/>
          </w:tcPr>
          <w:p w:rsidR="00980BB9" w:rsidRPr="00DB597C" w:rsidRDefault="00980BB9" w:rsidP="00FD32E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276" w:type="dxa"/>
            <w:vAlign w:val="center"/>
          </w:tcPr>
          <w:p w:rsidR="00980BB9" w:rsidRPr="00DB597C" w:rsidRDefault="00980BB9" w:rsidP="00FD32E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134" w:type="dxa"/>
            <w:vAlign w:val="center"/>
          </w:tcPr>
          <w:p w:rsidR="00980BB9" w:rsidRPr="00DB597C" w:rsidRDefault="00980BB9" w:rsidP="0035129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за.</w:t>
            </w:r>
          </w:p>
        </w:tc>
        <w:tc>
          <w:tcPr>
            <w:tcW w:w="1134" w:type="dxa"/>
            <w:vAlign w:val="center"/>
          </w:tcPr>
          <w:p w:rsidR="00980BB9" w:rsidRPr="00DB597C" w:rsidRDefault="00980BB9" w:rsidP="0035129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4 </w:t>
            </w:r>
            <w:r w:rsidRPr="00DB597C">
              <w:rPr>
                <w:rFonts w:ascii="Times New Roman" w:hAnsi="Times New Roman"/>
                <w:sz w:val="24"/>
                <w:szCs w:val="24"/>
                <w:lang w:eastAsia="ru-RU"/>
              </w:rPr>
              <w:t>з.е.</w:t>
            </w:r>
          </w:p>
        </w:tc>
        <w:tc>
          <w:tcPr>
            <w:tcW w:w="1275" w:type="dxa"/>
            <w:vAlign w:val="center"/>
          </w:tcPr>
          <w:p w:rsidR="00980BB9" w:rsidRPr="00DB597C" w:rsidRDefault="00980BB9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636" w:type="dxa"/>
            <w:vAlign w:val="center"/>
          </w:tcPr>
          <w:p w:rsidR="00980BB9" w:rsidRPr="00DB597C" w:rsidRDefault="00980BB9" w:rsidP="00BC3647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C47D74">
              <w:rPr>
                <w:rFonts w:ascii="Times New Roman" w:hAnsi="Times New Roman"/>
                <w:sz w:val="24"/>
                <w:szCs w:val="24"/>
                <w:lang w:eastAsia="ru-RU"/>
              </w:rPr>
              <w:t>ОР. 1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, </w:t>
            </w:r>
            <w:r w:rsidRPr="00C47D74">
              <w:rPr>
                <w:rFonts w:ascii="Times New Roman" w:hAnsi="Times New Roman"/>
                <w:sz w:val="24"/>
                <w:szCs w:val="24"/>
                <w:lang w:eastAsia="ru-RU"/>
              </w:rPr>
              <w:t>ОР.2</w:t>
            </w:r>
          </w:p>
        </w:tc>
      </w:tr>
      <w:tr w:rsidR="00980BB9" w:rsidRPr="00DB597C" w:rsidTr="00AA1BB7">
        <w:tc>
          <w:tcPr>
            <w:tcW w:w="1368" w:type="dxa"/>
            <w:vAlign w:val="center"/>
          </w:tcPr>
          <w:p w:rsidR="00980BB9" w:rsidRPr="00AA1BB7" w:rsidRDefault="00980BB9">
            <w:pPr>
              <w:rPr>
                <w:rFonts w:ascii="Times New Roman" w:hAnsi="Times New Roman"/>
                <w:sz w:val="24"/>
                <w:szCs w:val="24"/>
              </w:rPr>
            </w:pPr>
            <w:r w:rsidRPr="00AA1BB7">
              <w:rPr>
                <w:rFonts w:ascii="Times New Roman" w:hAnsi="Times New Roman"/>
                <w:sz w:val="24"/>
                <w:szCs w:val="24"/>
              </w:rPr>
              <w:t>К.М.11.04</w:t>
            </w:r>
          </w:p>
        </w:tc>
        <w:tc>
          <w:tcPr>
            <w:tcW w:w="3198" w:type="dxa"/>
            <w:vAlign w:val="center"/>
          </w:tcPr>
          <w:p w:rsidR="00980BB9" w:rsidRPr="001D3673" w:rsidRDefault="00980BB9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Право социального обеспечения</w:t>
            </w:r>
          </w:p>
        </w:tc>
        <w:tc>
          <w:tcPr>
            <w:tcW w:w="814" w:type="dxa"/>
            <w:vAlign w:val="center"/>
          </w:tcPr>
          <w:p w:rsidR="00980BB9" w:rsidRDefault="00980BB9" w:rsidP="00FD32E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32" w:type="dxa"/>
            <w:vAlign w:val="center"/>
          </w:tcPr>
          <w:p w:rsidR="00980BB9" w:rsidRDefault="00980BB9" w:rsidP="00FD32E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418" w:type="dxa"/>
            <w:vAlign w:val="center"/>
          </w:tcPr>
          <w:p w:rsidR="00980BB9" w:rsidRDefault="00980BB9" w:rsidP="00FD32E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76" w:type="dxa"/>
            <w:vAlign w:val="center"/>
          </w:tcPr>
          <w:p w:rsidR="00980BB9" w:rsidRDefault="00980BB9" w:rsidP="00FD32E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134" w:type="dxa"/>
            <w:vAlign w:val="center"/>
          </w:tcPr>
          <w:p w:rsidR="00980BB9" w:rsidRPr="00DB597C" w:rsidRDefault="00980BB9" w:rsidP="0035129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за.</w:t>
            </w:r>
          </w:p>
        </w:tc>
        <w:tc>
          <w:tcPr>
            <w:tcW w:w="1134" w:type="dxa"/>
            <w:vAlign w:val="center"/>
          </w:tcPr>
          <w:p w:rsidR="00980BB9" w:rsidRPr="00DB597C" w:rsidRDefault="00980BB9" w:rsidP="0035129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2 </w:t>
            </w:r>
            <w:r w:rsidRPr="00DB597C">
              <w:rPr>
                <w:rFonts w:ascii="Times New Roman" w:hAnsi="Times New Roman"/>
                <w:sz w:val="24"/>
                <w:szCs w:val="24"/>
                <w:lang w:eastAsia="ru-RU"/>
              </w:rPr>
              <w:t>з.е.</w:t>
            </w:r>
          </w:p>
        </w:tc>
        <w:tc>
          <w:tcPr>
            <w:tcW w:w="1275" w:type="dxa"/>
            <w:vAlign w:val="center"/>
          </w:tcPr>
          <w:p w:rsidR="00980BB9" w:rsidRPr="00DB597C" w:rsidRDefault="00980BB9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636" w:type="dxa"/>
            <w:vAlign w:val="center"/>
          </w:tcPr>
          <w:p w:rsidR="00980BB9" w:rsidRPr="00DB597C" w:rsidRDefault="00980BB9" w:rsidP="00DB597C">
            <w:pPr>
              <w:tabs>
                <w:tab w:val="left" w:pos="814"/>
              </w:tabs>
              <w:spacing w:after="0" w:line="240" w:lineRule="auto"/>
              <w:jc w:val="both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C47D74">
              <w:rPr>
                <w:rFonts w:ascii="Times New Roman" w:hAnsi="Times New Roman"/>
                <w:sz w:val="24"/>
                <w:szCs w:val="24"/>
                <w:lang w:eastAsia="ru-RU"/>
              </w:rPr>
              <w:t>ОР. 1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, </w:t>
            </w:r>
            <w:r w:rsidRPr="00C47D74">
              <w:rPr>
                <w:rFonts w:ascii="Times New Roman" w:hAnsi="Times New Roman"/>
                <w:sz w:val="24"/>
                <w:szCs w:val="24"/>
                <w:lang w:eastAsia="ru-RU"/>
              </w:rPr>
              <w:t>ОР.2</w:t>
            </w:r>
          </w:p>
        </w:tc>
      </w:tr>
      <w:tr w:rsidR="00980BB9" w:rsidRPr="00DB597C" w:rsidTr="003B7750">
        <w:tc>
          <w:tcPr>
            <w:tcW w:w="14785" w:type="dxa"/>
            <w:gridSpan w:val="10"/>
            <w:vAlign w:val="center"/>
          </w:tcPr>
          <w:p w:rsidR="00980BB9" w:rsidRPr="00DB597C" w:rsidRDefault="00980BB9" w:rsidP="0059210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163B47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2. Дисц</w:t>
            </w: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иплины по выбору (выбрать 1 из 4</w:t>
            </w:r>
            <w:r w:rsidRPr="00163B47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)</w:t>
            </w:r>
          </w:p>
        </w:tc>
      </w:tr>
      <w:tr w:rsidR="00980BB9" w:rsidRPr="00DB597C" w:rsidTr="00914A16">
        <w:tc>
          <w:tcPr>
            <w:tcW w:w="1368" w:type="dxa"/>
            <w:vAlign w:val="center"/>
          </w:tcPr>
          <w:p w:rsidR="00980BB9" w:rsidRPr="00A00606" w:rsidRDefault="00980BB9">
            <w:pPr>
              <w:rPr>
                <w:rFonts w:ascii="Times New Roman" w:hAnsi="Times New Roman"/>
                <w:sz w:val="24"/>
                <w:szCs w:val="24"/>
              </w:rPr>
            </w:pPr>
            <w:r w:rsidRPr="00A00606">
              <w:rPr>
                <w:rFonts w:ascii="Times New Roman" w:hAnsi="Times New Roman"/>
                <w:sz w:val="24"/>
                <w:szCs w:val="24"/>
              </w:rPr>
              <w:t>К.М.11.ДВ.01.01</w:t>
            </w:r>
          </w:p>
        </w:tc>
        <w:tc>
          <w:tcPr>
            <w:tcW w:w="3198" w:type="dxa"/>
            <w:vAlign w:val="center"/>
          </w:tcPr>
          <w:p w:rsidR="00980BB9" w:rsidRPr="00D94811" w:rsidRDefault="00980BB9">
            <w:pPr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Финансовое право</w:t>
            </w:r>
          </w:p>
        </w:tc>
        <w:tc>
          <w:tcPr>
            <w:tcW w:w="814" w:type="dxa"/>
            <w:vAlign w:val="center"/>
          </w:tcPr>
          <w:p w:rsidR="00980BB9" w:rsidRDefault="00980BB9" w:rsidP="0035129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32" w:type="dxa"/>
            <w:vAlign w:val="center"/>
          </w:tcPr>
          <w:p w:rsidR="00980BB9" w:rsidRDefault="00980BB9" w:rsidP="0035129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418" w:type="dxa"/>
            <w:vAlign w:val="center"/>
          </w:tcPr>
          <w:p w:rsidR="00980BB9" w:rsidRDefault="00980BB9" w:rsidP="0035129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76" w:type="dxa"/>
            <w:vAlign w:val="center"/>
          </w:tcPr>
          <w:p w:rsidR="00980BB9" w:rsidRDefault="00980BB9" w:rsidP="0035129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134" w:type="dxa"/>
            <w:vAlign w:val="center"/>
          </w:tcPr>
          <w:p w:rsidR="00980BB9" w:rsidRDefault="00980BB9" w:rsidP="0035129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за</w:t>
            </w:r>
          </w:p>
        </w:tc>
        <w:tc>
          <w:tcPr>
            <w:tcW w:w="1134" w:type="dxa"/>
            <w:vAlign w:val="center"/>
          </w:tcPr>
          <w:p w:rsidR="00980BB9" w:rsidRDefault="00980BB9" w:rsidP="0035129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 з.е</w:t>
            </w:r>
          </w:p>
        </w:tc>
        <w:tc>
          <w:tcPr>
            <w:tcW w:w="1275" w:type="dxa"/>
            <w:vAlign w:val="center"/>
          </w:tcPr>
          <w:p w:rsidR="00980BB9" w:rsidRDefault="00980BB9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636" w:type="dxa"/>
            <w:vAlign w:val="center"/>
          </w:tcPr>
          <w:p w:rsidR="00980BB9" w:rsidRPr="00DB597C" w:rsidRDefault="00980BB9" w:rsidP="00DB597C">
            <w:pPr>
              <w:tabs>
                <w:tab w:val="left" w:pos="814"/>
              </w:tabs>
              <w:spacing w:after="0" w:line="240" w:lineRule="auto"/>
              <w:jc w:val="both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C47D74">
              <w:rPr>
                <w:rFonts w:ascii="Times New Roman" w:hAnsi="Times New Roman"/>
                <w:sz w:val="24"/>
                <w:szCs w:val="24"/>
                <w:lang w:eastAsia="ru-RU"/>
              </w:rPr>
              <w:t>ОР. 1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, </w:t>
            </w:r>
            <w:r w:rsidRPr="00C47D74">
              <w:rPr>
                <w:rFonts w:ascii="Times New Roman" w:hAnsi="Times New Roman"/>
                <w:sz w:val="24"/>
                <w:szCs w:val="24"/>
                <w:lang w:eastAsia="ru-RU"/>
              </w:rPr>
              <w:t>ОР.2</w:t>
            </w:r>
          </w:p>
        </w:tc>
      </w:tr>
      <w:tr w:rsidR="00980BB9" w:rsidRPr="00DB597C" w:rsidTr="00914A16">
        <w:tc>
          <w:tcPr>
            <w:tcW w:w="1368" w:type="dxa"/>
            <w:vAlign w:val="center"/>
          </w:tcPr>
          <w:p w:rsidR="00980BB9" w:rsidRPr="00A00606" w:rsidRDefault="00980BB9">
            <w:pPr>
              <w:rPr>
                <w:rFonts w:ascii="Times New Roman" w:hAnsi="Times New Roman"/>
                <w:sz w:val="24"/>
                <w:szCs w:val="24"/>
              </w:rPr>
            </w:pPr>
            <w:r w:rsidRPr="00A00606">
              <w:rPr>
                <w:rFonts w:ascii="Times New Roman" w:hAnsi="Times New Roman"/>
                <w:sz w:val="24"/>
                <w:szCs w:val="24"/>
              </w:rPr>
              <w:t>К.М.11.ДВ.01.02</w:t>
            </w:r>
          </w:p>
        </w:tc>
        <w:tc>
          <w:tcPr>
            <w:tcW w:w="3198" w:type="dxa"/>
            <w:vAlign w:val="center"/>
          </w:tcPr>
          <w:p w:rsidR="00980BB9" w:rsidRPr="00C52718" w:rsidRDefault="00980BB9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Административная ответственность</w:t>
            </w:r>
            <w:r w:rsidRPr="00C52718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</w:tc>
        <w:tc>
          <w:tcPr>
            <w:tcW w:w="814" w:type="dxa"/>
            <w:vAlign w:val="center"/>
          </w:tcPr>
          <w:p w:rsidR="00980BB9" w:rsidRDefault="00980BB9" w:rsidP="00FD32E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32" w:type="dxa"/>
            <w:vAlign w:val="center"/>
          </w:tcPr>
          <w:p w:rsidR="00980BB9" w:rsidRDefault="00980BB9" w:rsidP="00FD32E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418" w:type="dxa"/>
            <w:vAlign w:val="center"/>
          </w:tcPr>
          <w:p w:rsidR="00980BB9" w:rsidRDefault="00980BB9" w:rsidP="00FD32E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76" w:type="dxa"/>
            <w:vAlign w:val="center"/>
          </w:tcPr>
          <w:p w:rsidR="00980BB9" w:rsidRDefault="00980BB9" w:rsidP="00FD32E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134" w:type="dxa"/>
            <w:vAlign w:val="center"/>
          </w:tcPr>
          <w:p w:rsidR="00980BB9" w:rsidRDefault="00980BB9" w:rsidP="00FD32E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за</w:t>
            </w:r>
          </w:p>
        </w:tc>
        <w:tc>
          <w:tcPr>
            <w:tcW w:w="1134" w:type="dxa"/>
            <w:vAlign w:val="center"/>
          </w:tcPr>
          <w:p w:rsidR="00980BB9" w:rsidRDefault="00980BB9" w:rsidP="00FD32E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 з.е</w:t>
            </w:r>
          </w:p>
        </w:tc>
        <w:tc>
          <w:tcPr>
            <w:tcW w:w="1275" w:type="dxa"/>
            <w:vAlign w:val="center"/>
          </w:tcPr>
          <w:p w:rsidR="00980BB9" w:rsidRDefault="00980BB9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636" w:type="dxa"/>
            <w:vAlign w:val="center"/>
          </w:tcPr>
          <w:p w:rsidR="00980BB9" w:rsidRPr="00DB597C" w:rsidRDefault="00980BB9" w:rsidP="00DB597C">
            <w:pPr>
              <w:tabs>
                <w:tab w:val="left" w:pos="814"/>
              </w:tabs>
              <w:spacing w:after="0" w:line="240" w:lineRule="auto"/>
              <w:jc w:val="both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C47D74">
              <w:rPr>
                <w:rFonts w:ascii="Times New Roman" w:hAnsi="Times New Roman"/>
                <w:sz w:val="24"/>
                <w:szCs w:val="24"/>
                <w:lang w:eastAsia="ru-RU"/>
              </w:rPr>
              <w:t>ОР. 1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, </w:t>
            </w:r>
            <w:r w:rsidRPr="00C47D74">
              <w:rPr>
                <w:rFonts w:ascii="Times New Roman" w:hAnsi="Times New Roman"/>
                <w:sz w:val="24"/>
                <w:szCs w:val="24"/>
                <w:lang w:eastAsia="ru-RU"/>
              </w:rPr>
              <w:t>ОР.2</w:t>
            </w:r>
          </w:p>
        </w:tc>
      </w:tr>
      <w:tr w:rsidR="00980BB9" w:rsidRPr="00DB597C" w:rsidTr="00914A16">
        <w:tc>
          <w:tcPr>
            <w:tcW w:w="1368" w:type="dxa"/>
            <w:vAlign w:val="center"/>
          </w:tcPr>
          <w:p w:rsidR="00980BB9" w:rsidRPr="00A00606" w:rsidRDefault="00980BB9">
            <w:pPr>
              <w:rPr>
                <w:rFonts w:ascii="Times New Roman" w:hAnsi="Times New Roman"/>
                <w:sz w:val="24"/>
                <w:szCs w:val="24"/>
              </w:rPr>
            </w:pPr>
            <w:r w:rsidRPr="00A00606">
              <w:rPr>
                <w:rFonts w:ascii="Times New Roman" w:hAnsi="Times New Roman"/>
                <w:sz w:val="24"/>
                <w:szCs w:val="24"/>
              </w:rPr>
              <w:t>К.М.11.ДВ.01.03</w:t>
            </w:r>
          </w:p>
        </w:tc>
        <w:tc>
          <w:tcPr>
            <w:tcW w:w="3198" w:type="dxa"/>
            <w:vAlign w:val="center"/>
          </w:tcPr>
          <w:p w:rsidR="00980BB9" w:rsidRPr="00C52718" w:rsidRDefault="00980BB9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Международное право</w:t>
            </w:r>
          </w:p>
        </w:tc>
        <w:tc>
          <w:tcPr>
            <w:tcW w:w="814" w:type="dxa"/>
            <w:vAlign w:val="center"/>
          </w:tcPr>
          <w:p w:rsidR="00980BB9" w:rsidRDefault="00980BB9" w:rsidP="00FD32E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32" w:type="dxa"/>
            <w:vAlign w:val="center"/>
          </w:tcPr>
          <w:p w:rsidR="00980BB9" w:rsidRDefault="00980BB9" w:rsidP="00FD32E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418" w:type="dxa"/>
            <w:vAlign w:val="center"/>
          </w:tcPr>
          <w:p w:rsidR="00980BB9" w:rsidRDefault="00980BB9" w:rsidP="00FD32E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76" w:type="dxa"/>
            <w:vAlign w:val="center"/>
          </w:tcPr>
          <w:p w:rsidR="00980BB9" w:rsidRDefault="00980BB9" w:rsidP="00FD32E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134" w:type="dxa"/>
            <w:vAlign w:val="center"/>
          </w:tcPr>
          <w:p w:rsidR="00980BB9" w:rsidRDefault="00980BB9" w:rsidP="00FD32E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за</w:t>
            </w:r>
          </w:p>
        </w:tc>
        <w:tc>
          <w:tcPr>
            <w:tcW w:w="1134" w:type="dxa"/>
            <w:vAlign w:val="center"/>
          </w:tcPr>
          <w:p w:rsidR="00980BB9" w:rsidRDefault="00980BB9" w:rsidP="00FD32E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 з.е</w:t>
            </w:r>
          </w:p>
        </w:tc>
        <w:tc>
          <w:tcPr>
            <w:tcW w:w="1275" w:type="dxa"/>
            <w:vAlign w:val="center"/>
          </w:tcPr>
          <w:p w:rsidR="00980BB9" w:rsidRDefault="00980BB9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1636" w:type="dxa"/>
            <w:vAlign w:val="center"/>
          </w:tcPr>
          <w:p w:rsidR="00980BB9" w:rsidRPr="00DB597C" w:rsidRDefault="00980BB9" w:rsidP="00DB597C">
            <w:pPr>
              <w:tabs>
                <w:tab w:val="left" w:pos="814"/>
              </w:tabs>
              <w:spacing w:after="0" w:line="240" w:lineRule="auto"/>
              <w:jc w:val="both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C47D74">
              <w:rPr>
                <w:rFonts w:ascii="Times New Roman" w:hAnsi="Times New Roman"/>
                <w:sz w:val="24"/>
                <w:szCs w:val="24"/>
                <w:lang w:eastAsia="ru-RU"/>
              </w:rPr>
              <w:t>ОР. 1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, </w:t>
            </w:r>
            <w:r w:rsidRPr="00C47D74">
              <w:rPr>
                <w:rFonts w:ascii="Times New Roman" w:hAnsi="Times New Roman"/>
                <w:sz w:val="24"/>
                <w:szCs w:val="24"/>
                <w:lang w:eastAsia="ru-RU"/>
              </w:rPr>
              <w:t>ОР.2</w:t>
            </w:r>
          </w:p>
        </w:tc>
      </w:tr>
      <w:tr w:rsidR="00980BB9" w:rsidRPr="00DB597C" w:rsidTr="00914A16">
        <w:tc>
          <w:tcPr>
            <w:tcW w:w="1368" w:type="dxa"/>
            <w:vAlign w:val="center"/>
          </w:tcPr>
          <w:p w:rsidR="00980BB9" w:rsidRPr="00A00606" w:rsidRDefault="00980BB9">
            <w:pPr>
              <w:rPr>
                <w:rFonts w:ascii="Times New Roman" w:hAnsi="Times New Roman"/>
                <w:sz w:val="24"/>
                <w:szCs w:val="24"/>
              </w:rPr>
            </w:pPr>
            <w:r w:rsidRPr="00A00606">
              <w:rPr>
                <w:rFonts w:ascii="Times New Roman" w:hAnsi="Times New Roman"/>
                <w:sz w:val="24"/>
                <w:szCs w:val="24"/>
              </w:rPr>
              <w:t>К.М.11.ДВ.01.04</w:t>
            </w:r>
          </w:p>
        </w:tc>
        <w:tc>
          <w:tcPr>
            <w:tcW w:w="3198" w:type="dxa"/>
            <w:vAlign w:val="center"/>
          </w:tcPr>
          <w:p w:rsidR="00980BB9" w:rsidRPr="00C52718" w:rsidRDefault="00980BB9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Информационное право</w:t>
            </w:r>
          </w:p>
        </w:tc>
        <w:tc>
          <w:tcPr>
            <w:tcW w:w="814" w:type="dxa"/>
            <w:vAlign w:val="center"/>
          </w:tcPr>
          <w:p w:rsidR="00980BB9" w:rsidRDefault="00980BB9" w:rsidP="00FD32E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32" w:type="dxa"/>
            <w:vAlign w:val="center"/>
          </w:tcPr>
          <w:p w:rsidR="00980BB9" w:rsidRDefault="00980BB9" w:rsidP="00FD32E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418" w:type="dxa"/>
            <w:vAlign w:val="center"/>
          </w:tcPr>
          <w:p w:rsidR="00980BB9" w:rsidRDefault="00980BB9" w:rsidP="00FD32E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76" w:type="dxa"/>
            <w:vAlign w:val="center"/>
          </w:tcPr>
          <w:p w:rsidR="00980BB9" w:rsidRDefault="00980BB9" w:rsidP="00FD32E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134" w:type="dxa"/>
            <w:vAlign w:val="center"/>
          </w:tcPr>
          <w:p w:rsidR="00980BB9" w:rsidRDefault="00980BB9" w:rsidP="00FD32E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за</w:t>
            </w:r>
          </w:p>
        </w:tc>
        <w:tc>
          <w:tcPr>
            <w:tcW w:w="1134" w:type="dxa"/>
            <w:vAlign w:val="center"/>
          </w:tcPr>
          <w:p w:rsidR="00980BB9" w:rsidRDefault="00980BB9" w:rsidP="00FD32E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 з.е</w:t>
            </w:r>
          </w:p>
        </w:tc>
        <w:tc>
          <w:tcPr>
            <w:tcW w:w="1275" w:type="dxa"/>
            <w:vAlign w:val="center"/>
          </w:tcPr>
          <w:p w:rsidR="00980BB9" w:rsidRDefault="00980BB9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636" w:type="dxa"/>
            <w:vAlign w:val="center"/>
          </w:tcPr>
          <w:p w:rsidR="00980BB9" w:rsidRPr="00DB597C" w:rsidRDefault="00980BB9" w:rsidP="00DB597C">
            <w:pPr>
              <w:tabs>
                <w:tab w:val="left" w:pos="814"/>
              </w:tabs>
              <w:spacing w:after="0" w:line="240" w:lineRule="auto"/>
              <w:jc w:val="both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C47D74">
              <w:rPr>
                <w:rFonts w:ascii="Times New Roman" w:hAnsi="Times New Roman"/>
                <w:sz w:val="24"/>
                <w:szCs w:val="24"/>
                <w:lang w:eastAsia="ru-RU"/>
              </w:rPr>
              <w:t>ОР. 1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, </w:t>
            </w:r>
            <w:r w:rsidRPr="00C47D74">
              <w:rPr>
                <w:rFonts w:ascii="Times New Roman" w:hAnsi="Times New Roman"/>
                <w:sz w:val="24"/>
                <w:szCs w:val="24"/>
                <w:lang w:eastAsia="ru-RU"/>
              </w:rPr>
              <w:t>ОР.2</w:t>
            </w:r>
          </w:p>
        </w:tc>
      </w:tr>
      <w:tr w:rsidR="00980BB9" w:rsidRPr="00DB597C" w:rsidTr="00A8497A">
        <w:tc>
          <w:tcPr>
            <w:tcW w:w="14785" w:type="dxa"/>
            <w:gridSpan w:val="10"/>
            <w:vAlign w:val="center"/>
          </w:tcPr>
          <w:p w:rsidR="00980BB9" w:rsidRPr="00C47D74" w:rsidRDefault="00980BB9" w:rsidP="006838A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4</w:t>
            </w:r>
            <w:r w:rsidRPr="00DB597C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. аттестация</w:t>
            </w:r>
          </w:p>
        </w:tc>
      </w:tr>
      <w:tr w:rsidR="00980BB9" w:rsidRPr="00DB597C" w:rsidTr="00914A16">
        <w:tc>
          <w:tcPr>
            <w:tcW w:w="1368" w:type="dxa"/>
            <w:vAlign w:val="center"/>
          </w:tcPr>
          <w:p w:rsidR="00980BB9" w:rsidRPr="006838AC" w:rsidRDefault="00980BB9">
            <w:pP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6838AC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К.М.11.05(К)</w:t>
            </w:r>
          </w:p>
        </w:tc>
        <w:tc>
          <w:tcPr>
            <w:tcW w:w="3198" w:type="dxa"/>
            <w:vAlign w:val="center"/>
          </w:tcPr>
          <w:p w:rsidR="00980BB9" w:rsidRPr="006838AC" w:rsidRDefault="00980BB9">
            <w:pPr>
              <w:rPr>
                <w:rFonts w:ascii="Times New Roman" w:hAnsi="Times New Roman"/>
                <w:sz w:val="24"/>
                <w:szCs w:val="24"/>
              </w:rPr>
            </w:pPr>
            <w:r w:rsidRPr="006838AC">
              <w:rPr>
                <w:rFonts w:ascii="Times New Roman" w:hAnsi="Times New Roman"/>
                <w:sz w:val="24"/>
                <w:szCs w:val="24"/>
              </w:rPr>
              <w:t xml:space="preserve">Экзамены по модулю </w:t>
            </w:r>
            <w:r>
              <w:rPr>
                <w:rFonts w:ascii="Times New Roman" w:hAnsi="Times New Roman"/>
                <w:sz w:val="24"/>
                <w:szCs w:val="24"/>
              </w:rPr>
              <w:t>«</w:t>
            </w:r>
            <w:r w:rsidRPr="006838AC">
              <w:rPr>
                <w:rFonts w:ascii="Times New Roman" w:hAnsi="Times New Roman"/>
                <w:sz w:val="24"/>
                <w:szCs w:val="24"/>
              </w:rPr>
              <w:t>Государственное и муниципальное управление</w:t>
            </w:r>
            <w:r>
              <w:rPr>
                <w:rFonts w:ascii="Times New Roman" w:hAnsi="Times New Roman"/>
                <w:sz w:val="24"/>
                <w:szCs w:val="24"/>
              </w:rPr>
              <w:t>»</w:t>
            </w:r>
          </w:p>
        </w:tc>
        <w:tc>
          <w:tcPr>
            <w:tcW w:w="814" w:type="dxa"/>
            <w:vAlign w:val="center"/>
          </w:tcPr>
          <w:p w:rsidR="00980BB9" w:rsidRDefault="00980BB9" w:rsidP="00FD32E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32" w:type="dxa"/>
            <w:vAlign w:val="center"/>
          </w:tcPr>
          <w:p w:rsidR="00980BB9" w:rsidRDefault="00980BB9" w:rsidP="00FD32E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vAlign w:val="center"/>
          </w:tcPr>
          <w:p w:rsidR="00980BB9" w:rsidRDefault="00980BB9" w:rsidP="00FD32E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Align w:val="center"/>
          </w:tcPr>
          <w:p w:rsidR="00980BB9" w:rsidRDefault="00980BB9" w:rsidP="00FD32E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Align w:val="center"/>
          </w:tcPr>
          <w:p w:rsidR="00980BB9" w:rsidRDefault="00980BB9" w:rsidP="00FD32E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Align w:val="center"/>
          </w:tcPr>
          <w:p w:rsidR="00980BB9" w:rsidRDefault="00980BB9" w:rsidP="00FD32E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980BB9" w:rsidRDefault="00980BB9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636" w:type="dxa"/>
            <w:vAlign w:val="center"/>
          </w:tcPr>
          <w:p w:rsidR="00980BB9" w:rsidRPr="00C47D74" w:rsidRDefault="00980BB9" w:rsidP="00DB597C">
            <w:pPr>
              <w:tabs>
                <w:tab w:val="left" w:pos="814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</w:tbl>
    <w:p w:rsidR="00980BB9" w:rsidRPr="00DB597C" w:rsidRDefault="00980BB9" w:rsidP="00DB597C">
      <w:pPr>
        <w:suppressAutoHyphens/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  <w:sectPr w:rsidR="00980BB9" w:rsidRPr="00DB597C" w:rsidSect="003C53D2">
          <w:pgSz w:w="16838" w:h="11906" w:orient="landscape"/>
          <w:pgMar w:top="1134" w:right="851" w:bottom="1134" w:left="1418" w:header="709" w:footer="709" w:gutter="0"/>
          <w:cols w:space="708"/>
          <w:docGrid w:linePitch="360"/>
        </w:sectPr>
      </w:pPr>
    </w:p>
    <w:p w:rsidR="00980BB9" w:rsidRPr="00CA6054" w:rsidRDefault="00980BB9" w:rsidP="004965A9">
      <w:pPr>
        <w:pStyle w:val="Heading1"/>
        <w:spacing w:before="0" w:line="240" w:lineRule="auto"/>
        <w:jc w:val="center"/>
        <w:rPr>
          <w:rFonts w:ascii="Times New Roman" w:hAnsi="Times New Roman"/>
          <w:caps/>
          <w:color w:val="auto"/>
        </w:rPr>
      </w:pPr>
      <w:bookmarkStart w:id="4" w:name="_Toc3236612"/>
      <w:r w:rsidRPr="00CA6054">
        <w:rPr>
          <w:rFonts w:ascii="Times New Roman" w:hAnsi="Times New Roman"/>
          <w:caps/>
          <w:color w:val="auto"/>
        </w:rPr>
        <w:t>4. Методические указания для обучающихся по освоению Модуля</w:t>
      </w:r>
      <w:bookmarkEnd w:id="4"/>
    </w:p>
    <w:p w:rsidR="00980BB9" w:rsidRPr="00CA6054" w:rsidRDefault="00980BB9" w:rsidP="004965A9">
      <w:pPr>
        <w:spacing w:line="240" w:lineRule="auto"/>
        <w:rPr>
          <w:lang w:eastAsia="ru-RU"/>
        </w:rPr>
      </w:pPr>
    </w:p>
    <w:p w:rsidR="00980BB9" w:rsidRPr="00CA6054" w:rsidRDefault="00980BB9" w:rsidP="004965A9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CA6054">
        <w:rPr>
          <w:rFonts w:ascii="Times New Roman" w:hAnsi="Times New Roman"/>
          <w:sz w:val="24"/>
          <w:szCs w:val="24"/>
          <w:lang w:eastAsia="ru-RU"/>
        </w:rPr>
        <w:t xml:space="preserve">При изучении дисциплины </w:t>
      </w:r>
      <w:r>
        <w:rPr>
          <w:rFonts w:ascii="Times New Roman" w:hAnsi="Times New Roman"/>
          <w:sz w:val="24"/>
          <w:szCs w:val="24"/>
          <w:lang w:eastAsia="ru-RU"/>
        </w:rPr>
        <w:t xml:space="preserve">модуля государственное и муниципальное управление </w:t>
      </w:r>
      <w:r w:rsidRPr="00CA6054">
        <w:rPr>
          <w:rFonts w:ascii="Times New Roman" w:hAnsi="Times New Roman"/>
          <w:sz w:val="24"/>
          <w:szCs w:val="24"/>
          <w:lang w:eastAsia="ru-RU"/>
        </w:rPr>
        <w:t xml:space="preserve">в первую очередь необходим глубокий анализ соответствующего нормативного материала. </w:t>
      </w:r>
    </w:p>
    <w:p w:rsidR="00980BB9" w:rsidRPr="00CA6054" w:rsidRDefault="00980BB9" w:rsidP="004965A9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CA6054">
        <w:rPr>
          <w:rFonts w:ascii="Times New Roman" w:hAnsi="Times New Roman"/>
          <w:sz w:val="24"/>
          <w:szCs w:val="24"/>
          <w:lang w:eastAsia="ru-RU"/>
        </w:rPr>
        <w:t xml:space="preserve">Формы проведения занятий по </w:t>
      </w:r>
      <w:r>
        <w:rPr>
          <w:rFonts w:ascii="Times New Roman" w:hAnsi="Times New Roman"/>
          <w:sz w:val="24"/>
          <w:szCs w:val="24"/>
          <w:lang w:eastAsia="ru-RU"/>
        </w:rPr>
        <w:t>дисциплинам модуля</w:t>
      </w:r>
      <w:r w:rsidRPr="00CA6054">
        <w:rPr>
          <w:rFonts w:ascii="Times New Roman" w:hAnsi="Times New Roman"/>
          <w:sz w:val="24"/>
          <w:szCs w:val="24"/>
          <w:lang w:eastAsia="ru-RU"/>
        </w:rPr>
        <w:t xml:space="preserve"> призваны вовлечь студентов в процесс познания права, научить логически мыслить, овладеть практическими навыками использования правового инструментария.</w:t>
      </w:r>
    </w:p>
    <w:p w:rsidR="00980BB9" w:rsidRPr="00CA6054" w:rsidRDefault="00980BB9" w:rsidP="004965A9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CA6054">
        <w:rPr>
          <w:rFonts w:ascii="Times New Roman" w:hAnsi="Times New Roman"/>
          <w:sz w:val="24"/>
          <w:szCs w:val="24"/>
          <w:lang w:eastAsia="ru-RU"/>
        </w:rPr>
        <w:t>В ходе лекций преподаватель излагает и разъясняет основные, наиболее сложные понятия темы, а также связанные с ней теоретические и практические проблемы, дает рекомендации на семинарские, практические занятие и указания на самостоятельную работу, в том числе работу в электронной образовательной среде.</w:t>
      </w:r>
    </w:p>
    <w:p w:rsidR="00980BB9" w:rsidRPr="00CA6054" w:rsidRDefault="00980BB9" w:rsidP="004965A9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CA6054">
        <w:rPr>
          <w:rFonts w:ascii="Times New Roman" w:hAnsi="Times New Roman"/>
          <w:sz w:val="24"/>
          <w:szCs w:val="24"/>
          <w:lang w:eastAsia="ru-RU"/>
        </w:rPr>
        <w:t xml:space="preserve">Формами учебной работы являются практические и семинарские занятия. Эти виды учебных занятий служат для дальнейшего уяснения и углубления сведений, полученных на лекциях, а также для приобретения навыков применения теоретических знаний на практике. </w:t>
      </w:r>
    </w:p>
    <w:p w:rsidR="00980BB9" w:rsidRPr="00CA6054" w:rsidRDefault="00980BB9" w:rsidP="004965A9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CA6054">
        <w:rPr>
          <w:rFonts w:ascii="Times New Roman" w:hAnsi="Times New Roman"/>
          <w:sz w:val="24"/>
          <w:szCs w:val="24"/>
          <w:lang w:eastAsia="ru-RU"/>
        </w:rPr>
        <w:t>Планы семинарских занятий, их тематика, рекомендуемая литература, цель и задачи ее изучения сообщаются преподавателем на вводных занятиях или в методических указаниях по данной дисциплине.</w:t>
      </w:r>
    </w:p>
    <w:p w:rsidR="00980BB9" w:rsidRDefault="00980BB9" w:rsidP="004965A9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CA6054">
        <w:rPr>
          <w:rFonts w:ascii="Times New Roman" w:hAnsi="Times New Roman"/>
          <w:sz w:val="24"/>
          <w:szCs w:val="24"/>
          <w:lang w:eastAsia="ru-RU"/>
        </w:rPr>
        <w:t xml:space="preserve">Практические занятия предполагают, прежде всего, решение задач. Непосредственно перед решением задачи следует ознакомиться с содержанием основных нормативных актов законодательства, имеющимися последними изменениями этого законодательства. В соответствующих случаях перед решением задачи необходимо ответить на поставленные в ней теоретические вопросы. </w:t>
      </w:r>
    </w:p>
    <w:p w:rsidR="00980BB9" w:rsidRDefault="00980BB9" w:rsidP="00CA6054">
      <w:pPr>
        <w:pStyle w:val="Heading1"/>
        <w:jc w:val="center"/>
        <w:rPr>
          <w:rFonts w:ascii="Times New Roman" w:hAnsi="Times New Roman"/>
          <w:color w:val="auto"/>
        </w:rPr>
      </w:pPr>
      <w:r>
        <w:br w:type="page"/>
      </w:r>
      <w:bookmarkStart w:id="5" w:name="_Toc3236613"/>
      <w:r w:rsidRPr="00CA6054">
        <w:rPr>
          <w:rFonts w:ascii="Times New Roman" w:hAnsi="Times New Roman"/>
          <w:color w:val="auto"/>
        </w:rPr>
        <w:t>5. ПРОГРАММЫ ДИСЦИПЛИН МОДУЛЯ</w:t>
      </w:r>
      <w:bookmarkEnd w:id="5"/>
    </w:p>
    <w:p w:rsidR="00980BB9" w:rsidRDefault="00980BB9" w:rsidP="008F70B2">
      <w:pPr>
        <w:pStyle w:val="Heading1"/>
        <w:jc w:val="center"/>
        <w:rPr>
          <w:rFonts w:ascii="Times New Roman" w:hAnsi="Times New Roman"/>
          <w:caps/>
          <w:color w:val="auto"/>
        </w:rPr>
      </w:pPr>
      <w:bookmarkStart w:id="6" w:name="_Toc3236614"/>
      <w:r>
        <w:rPr>
          <w:rFonts w:ascii="Times New Roman" w:hAnsi="Times New Roman"/>
          <w:caps/>
          <w:color w:val="auto"/>
        </w:rPr>
        <w:t>5.1. ПРОГРАММА ДИСЦИПЛИНЫ «Административное Право»</w:t>
      </w:r>
      <w:bookmarkEnd w:id="6"/>
    </w:p>
    <w:p w:rsidR="00980BB9" w:rsidRDefault="00980BB9" w:rsidP="008F70B2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</w:p>
    <w:p w:rsidR="00980BB9" w:rsidRDefault="00980BB9" w:rsidP="00A5777B">
      <w:pPr>
        <w:spacing w:before="180" w:after="120" w:line="240" w:lineRule="auto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1. Пояснительная записка</w:t>
      </w:r>
    </w:p>
    <w:p w:rsidR="00980BB9" w:rsidRDefault="00980BB9" w:rsidP="00A5777B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1F1F3A">
        <w:rPr>
          <w:rFonts w:ascii="Times New Roman" w:hAnsi="Times New Roman"/>
          <w:sz w:val="24"/>
          <w:szCs w:val="24"/>
          <w:lang w:eastAsia="ru-RU"/>
        </w:rPr>
        <w:t>Административное право является фундаментальной</w:t>
      </w:r>
      <w:r>
        <w:rPr>
          <w:rFonts w:ascii="Times New Roman" w:hAnsi="Times New Roman"/>
          <w:sz w:val="24"/>
          <w:szCs w:val="24"/>
          <w:lang w:eastAsia="ru-RU"/>
        </w:rPr>
        <w:t xml:space="preserve"> и</w:t>
      </w:r>
      <w:r w:rsidRPr="001F1F3A">
        <w:rPr>
          <w:rFonts w:ascii="Times New Roman" w:hAnsi="Times New Roman"/>
          <w:sz w:val="24"/>
          <w:szCs w:val="24"/>
          <w:lang w:eastAsia="ru-RU"/>
        </w:rPr>
        <w:t xml:space="preserve"> </w:t>
      </w:r>
      <w:r>
        <w:rPr>
          <w:rFonts w:ascii="Times New Roman" w:hAnsi="Times New Roman"/>
          <w:sz w:val="24"/>
          <w:szCs w:val="24"/>
          <w:lang w:eastAsia="ru-RU"/>
        </w:rPr>
        <w:t xml:space="preserve">одной </w:t>
      </w:r>
      <w:r w:rsidRPr="001F1F3A">
        <w:rPr>
          <w:rFonts w:ascii="Times New Roman" w:hAnsi="Times New Roman"/>
          <w:sz w:val="24"/>
          <w:szCs w:val="24"/>
          <w:lang w:eastAsia="ru-RU"/>
        </w:rPr>
        <w:t xml:space="preserve">из наиболее крупных отраслей российского права, занимая одновременно важнейшее место в подготовке </w:t>
      </w:r>
      <w:r>
        <w:rPr>
          <w:rFonts w:ascii="Times New Roman" w:hAnsi="Times New Roman"/>
          <w:sz w:val="24"/>
          <w:szCs w:val="24"/>
          <w:lang w:eastAsia="ru-RU"/>
        </w:rPr>
        <w:t>правоведов</w:t>
      </w:r>
      <w:r w:rsidRPr="001F1F3A">
        <w:rPr>
          <w:rFonts w:ascii="Times New Roman" w:hAnsi="Times New Roman"/>
          <w:sz w:val="24"/>
          <w:szCs w:val="24"/>
          <w:lang w:eastAsia="ru-RU"/>
        </w:rPr>
        <w:t xml:space="preserve"> независимо от профиля их будущей</w:t>
      </w:r>
      <w:r>
        <w:rPr>
          <w:rFonts w:ascii="Times New Roman" w:hAnsi="Times New Roman"/>
          <w:sz w:val="24"/>
          <w:szCs w:val="24"/>
          <w:lang w:eastAsia="ru-RU"/>
        </w:rPr>
        <w:t xml:space="preserve"> профессиональной деятельности.</w:t>
      </w:r>
    </w:p>
    <w:p w:rsidR="00980BB9" w:rsidRDefault="00980BB9" w:rsidP="00A5777B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1F1F3A">
        <w:rPr>
          <w:rFonts w:ascii="Times New Roman" w:hAnsi="Times New Roman"/>
          <w:sz w:val="24"/>
          <w:szCs w:val="24"/>
          <w:lang w:eastAsia="ru-RU"/>
        </w:rPr>
        <w:t xml:space="preserve">Необходимость и значимость изучения административного права в ряду других базовых юридических дисциплин определяется его характером и важностью регулируемых им общественных отношений, которые складываются в сфере государственного управления, исполнительно-распорядительной деятельности государственных органов, органов местного самоуправления, организаций, выполняющих государственные полномочия. </w:t>
      </w:r>
    </w:p>
    <w:p w:rsidR="00980BB9" w:rsidRPr="001F1F3A" w:rsidRDefault="00980BB9" w:rsidP="00A5777B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1F1F3A">
        <w:rPr>
          <w:rFonts w:ascii="Times New Roman" w:hAnsi="Times New Roman"/>
          <w:sz w:val="24"/>
          <w:szCs w:val="24"/>
          <w:lang w:eastAsia="ru-RU"/>
        </w:rPr>
        <w:t xml:space="preserve">Административное право и административное законодательство являют собой наиболее динамично развивающиеся отрасли права и законодательства, которые подвержены изменениям и неуклонному росту нормативного материала. Квалифицированно разбираться в нем, соотносить предмет регулирования и юридическую силу, предвидеть правовые последствия применения – первостепенная задача </w:t>
      </w:r>
      <w:r>
        <w:rPr>
          <w:rFonts w:ascii="Times New Roman" w:hAnsi="Times New Roman"/>
          <w:sz w:val="24"/>
          <w:szCs w:val="24"/>
          <w:lang w:eastAsia="ru-RU"/>
        </w:rPr>
        <w:t>правой подготовки будущего специалиста</w:t>
      </w:r>
      <w:r w:rsidRPr="001F1F3A">
        <w:rPr>
          <w:rFonts w:ascii="Times New Roman" w:hAnsi="Times New Roman"/>
          <w:sz w:val="24"/>
          <w:szCs w:val="24"/>
          <w:lang w:eastAsia="ru-RU"/>
        </w:rPr>
        <w:t>.</w:t>
      </w:r>
    </w:p>
    <w:p w:rsidR="00980BB9" w:rsidRDefault="00980BB9" w:rsidP="00A5777B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1F1F3A">
        <w:rPr>
          <w:rFonts w:ascii="Times New Roman" w:hAnsi="Times New Roman"/>
          <w:sz w:val="24"/>
          <w:szCs w:val="24"/>
          <w:lang w:eastAsia="ru-RU"/>
        </w:rPr>
        <w:t xml:space="preserve">Требования к уровню освоения содержания дисциплины </w:t>
      </w:r>
      <w:r>
        <w:rPr>
          <w:rFonts w:ascii="Times New Roman" w:hAnsi="Times New Roman"/>
          <w:sz w:val="24"/>
          <w:szCs w:val="24"/>
          <w:lang w:eastAsia="ru-RU"/>
        </w:rPr>
        <w:t>«</w:t>
      </w:r>
      <w:r w:rsidRPr="001F1F3A">
        <w:rPr>
          <w:rFonts w:ascii="Times New Roman" w:hAnsi="Times New Roman"/>
          <w:sz w:val="24"/>
          <w:szCs w:val="24"/>
          <w:lang w:eastAsia="ru-RU"/>
        </w:rPr>
        <w:t>Административное право</w:t>
      </w:r>
      <w:r>
        <w:rPr>
          <w:rFonts w:ascii="Times New Roman" w:hAnsi="Times New Roman"/>
          <w:sz w:val="24"/>
          <w:szCs w:val="24"/>
          <w:lang w:eastAsia="ru-RU"/>
        </w:rPr>
        <w:t>»</w:t>
      </w:r>
      <w:r w:rsidRPr="001F1F3A">
        <w:rPr>
          <w:rFonts w:ascii="Times New Roman" w:hAnsi="Times New Roman"/>
          <w:sz w:val="24"/>
          <w:szCs w:val="24"/>
          <w:lang w:eastAsia="ru-RU"/>
        </w:rPr>
        <w:t xml:space="preserve"> сводятся к тому, чтобы сформировать у студентов систему научных знаний об основах административного права, административного законодательства, привить им практические навыки работы с нормативными правовыми актами, регулирующими управленческую деятельность всех исполнительных структур на различных уровнях.</w:t>
      </w:r>
    </w:p>
    <w:p w:rsidR="00980BB9" w:rsidRDefault="00980BB9" w:rsidP="00A5777B">
      <w:pPr>
        <w:spacing w:before="180" w:after="120" w:line="240" w:lineRule="auto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2. Место в структуре образовательного модуля</w:t>
      </w:r>
    </w:p>
    <w:p w:rsidR="00980BB9" w:rsidRDefault="00980BB9" w:rsidP="00A5777B">
      <w:pPr>
        <w:tabs>
          <w:tab w:val="left" w:pos="567"/>
        </w:tabs>
        <w:spacing w:after="0" w:line="240" w:lineRule="auto"/>
        <w:ind w:firstLine="700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Дисциплина относится к модулю государственное и муниципальное управление. Освоение данной дисциплины является необходимой основой для формирования у студентов системного комплексного представления о системе правовых норм, регулирующих общественные отношения управленческого характера и положительного отношения к необходимости соблюдения действующего законодательства Российской Федерации.</w:t>
      </w:r>
    </w:p>
    <w:p w:rsidR="00980BB9" w:rsidRDefault="00980BB9" w:rsidP="00A5777B">
      <w:pPr>
        <w:spacing w:before="180" w:after="120" w:line="240" w:lineRule="auto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3. Цели и задачи</w:t>
      </w:r>
    </w:p>
    <w:p w:rsidR="00980BB9" w:rsidRPr="00C20093" w:rsidRDefault="00980BB9" w:rsidP="00A5777B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C20093">
        <w:rPr>
          <w:rFonts w:ascii="Times New Roman" w:hAnsi="Times New Roman"/>
          <w:sz w:val="24"/>
          <w:szCs w:val="24"/>
          <w:lang w:eastAsia="ru-RU"/>
        </w:rPr>
        <w:t>Целью дисциплины «Административное право» является формирование знаний об исполнительной власти и механизме правового регулирования отношений в обществе, которые складываются в процессе организации и деятельности государственной администрации.</w:t>
      </w:r>
    </w:p>
    <w:p w:rsidR="00980BB9" w:rsidRPr="00C20093" w:rsidRDefault="00980BB9" w:rsidP="00A5777B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C20093">
        <w:rPr>
          <w:rFonts w:ascii="Times New Roman" w:hAnsi="Times New Roman"/>
          <w:sz w:val="24"/>
          <w:szCs w:val="24"/>
          <w:lang w:eastAsia="ru-RU"/>
        </w:rPr>
        <w:t>Задачи дисциплины:</w:t>
      </w:r>
    </w:p>
    <w:p w:rsidR="00980BB9" w:rsidRPr="00C20093" w:rsidRDefault="00980BB9" w:rsidP="00A5777B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C20093">
        <w:rPr>
          <w:rFonts w:ascii="Times New Roman" w:hAnsi="Times New Roman"/>
          <w:sz w:val="24"/>
          <w:szCs w:val="24"/>
          <w:lang w:eastAsia="ru-RU"/>
        </w:rPr>
        <w:t>– овладеть понятийным аппаратом науки административного права;</w:t>
      </w:r>
    </w:p>
    <w:p w:rsidR="00980BB9" w:rsidRPr="00C20093" w:rsidRDefault="00980BB9" w:rsidP="00A5777B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C20093">
        <w:rPr>
          <w:rFonts w:ascii="Times New Roman" w:hAnsi="Times New Roman"/>
          <w:sz w:val="24"/>
          <w:szCs w:val="24"/>
          <w:lang w:eastAsia="ru-RU"/>
        </w:rPr>
        <w:t>– освоить методику правового анализа административно-правовых норм;</w:t>
      </w:r>
    </w:p>
    <w:p w:rsidR="00980BB9" w:rsidRPr="00C20093" w:rsidRDefault="00980BB9" w:rsidP="00A5777B">
      <w:pPr>
        <w:spacing w:after="0" w:line="240" w:lineRule="auto"/>
        <w:ind w:firstLine="720"/>
        <w:jc w:val="both"/>
        <w:rPr>
          <w:rFonts w:ascii="Times New Roman" w:hAnsi="Times New Roman"/>
          <w:b/>
          <w:sz w:val="24"/>
          <w:szCs w:val="24"/>
          <w:lang w:eastAsia="ru-RU"/>
        </w:rPr>
      </w:pPr>
      <w:r w:rsidRPr="00C20093">
        <w:rPr>
          <w:rFonts w:ascii="Times New Roman" w:hAnsi="Times New Roman"/>
          <w:sz w:val="24"/>
          <w:szCs w:val="24"/>
          <w:lang w:eastAsia="ru-RU"/>
        </w:rPr>
        <w:t>– способствовать развитию аналитического мышления у студентов посредством оценки деятельности органов исполнительной власти с помощью норм административного права.</w:t>
      </w:r>
    </w:p>
    <w:p w:rsidR="00980BB9" w:rsidRDefault="00980BB9" w:rsidP="00A5777B">
      <w:pPr>
        <w:spacing w:after="0" w:line="240" w:lineRule="auto"/>
        <w:ind w:left="567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4. Образовательные результаты</w:t>
      </w:r>
    </w:p>
    <w:tbl>
      <w:tblPr>
        <w:tblW w:w="9854" w:type="dxa"/>
        <w:tblLayout w:type="fixed"/>
        <w:tblLook w:val="0000"/>
      </w:tblPr>
      <w:tblGrid>
        <w:gridCol w:w="1129"/>
        <w:gridCol w:w="2035"/>
        <w:gridCol w:w="1264"/>
        <w:gridCol w:w="2340"/>
        <w:gridCol w:w="1260"/>
        <w:gridCol w:w="1826"/>
      </w:tblGrid>
      <w:tr w:rsidR="00980BB9" w:rsidTr="00B96224">
        <w:trPr>
          <w:trHeight w:val="385"/>
        </w:trPr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80BB9" w:rsidRDefault="00980BB9" w:rsidP="00A5777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0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80BB9" w:rsidRDefault="00980BB9" w:rsidP="00A5777B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2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80BB9" w:rsidRDefault="00980BB9" w:rsidP="00A5777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3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80BB9" w:rsidRDefault="00980BB9" w:rsidP="00A5777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2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80BB9" w:rsidRDefault="00980BB9" w:rsidP="00A5777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8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80BB9" w:rsidRDefault="00980BB9" w:rsidP="00A5777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980BB9" w:rsidTr="00B96224">
        <w:trPr>
          <w:trHeight w:val="385"/>
        </w:trPr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80BB9" w:rsidRPr="00C47D74" w:rsidRDefault="00980BB9" w:rsidP="00A5777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47D74">
              <w:rPr>
                <w:rFonts w:ascii="Times New Roman" w:hAnsi="Times New Roman"/>
                <w:sz w:val="24"/>
                <w:szCs w:val="24"/>
                <w:lang w:eastAsia="ru-RU"/>
              </w:rPr>
              <w:t>ОР. 1</w:t>
            </w:r>
          </w:p>
        </w:tc>
        <w:tc>
          <w:tcPr>
            <w:tcW w:w="20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80BB9" w:rsidRPr="00BC3647" w:rsidRDefault="00980BB9" w:rsidP="00A5777B">
            <w:pPr>
              <w:shd w:val="clear" w:color="auto" w:fill="FFFFFF"/>
              <w:tabs>
                <w:tab w:val="left" w:pos="1123"/>
              </w:tabs>
              <w:spacing w:after="0" w:line="240" w:lineRule="auto"/>
              <w:ind w:right="130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Демонстрирует умения анализировать правовые акты для решения</w:t>
            </w:r>
            <w:r w:rsidRPr="00983839">
              <w:rPr>
                <w:rFonts w:ascii="Times New Roman" w:hAnsi="Times New Roman"/>
                <w:sz w:val="24"/>
                <w:szCs w:val="24"/>
              </w:rPr>
              <w:t xml:space="preserve"> профессионально-педагогическ</w:t>
            </w:r>
            <w:r>
              <w:rPr>
                <w:rFonts w:ascii="Times New Roman" w:hAnsi="Times New Roman"/>
                <w:sz w:val="24"/>
                <w:szCs w:val="24"/>
              </w:rPr>
              <w:t>их</w:t>
            </w:r>
            <w:r w:rsidRPr="00983839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</w:rPr>
              <w:t>задач.</w:t>
            </w:r>
          </w:p>
        </w:tc>
        <w:tc>
          <w:tcPr>
            <w:tcW w:w="12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80BB9" w:rsidRDefault="00980BB9" w:rsidP="00A5777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ОР.1-1-1</w:t>
            </w:r>
          </w:p>
        </w:tc>
        <w:tc>
          <w:tcPr>
            <w:tcW w:w="23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80BB9" w:rsidRPr="000C797B" w:rsidRDefault="00980BB9" w:rsidP="00A5777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0C797B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Демонстрирует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умения ориентироваться в системе</w:t>
            </w:r>
            <w:r w:rsidRPr="000C797B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административно-правового регулирования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12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80BB9" w:rsidRDefault="00980BB9" w:rsidP="00A5777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C797B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ОК-1; </w:t>
            </w:r>
          </w:p>
          <w:p w:rsidR="00980BB9" w:rsidRDefault="00980BB9" w:rsidP="00A5777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C797B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ОК-6; </w:t>
            </w:r>
          </w:p>
          <w:p w:rsidR="00980BB9" w:rsidRPr="000C797B" w:rsidRDefault="00980BB9" w:rsidP="00A5777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80BB9" w:rsidRPr="000C797B" w:rsidRDefault="00980BB9" w:rsidP="00A5777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0C797B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тестирование</w:t>
            </w: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;</w:t>
            </w:r>
          </w:p>
          <w:p w:rsidR="00980BB9" w:rsidRDefault="00980BB9" w:rsidP="00A5777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0C797B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эссе</w:t>
            </w: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.</w:t>
            </w:r>
          </w:p>
        </w:tc>
      </w:tr>
      <w:tr w:rsidR="00980BB9" w:rsidTr="00B96224">
        <w:trPr>
          <w:trHeight w:val="385"/>
        </w:trPr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80BB9" w:rsidRPr="00C47D74" w:rsidRDefault="00980BB9" w:rsidP="00A5777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47D74">
              <w:rPr>
                <w:rFonts w:ascii="Times New Roman" w:hAnsi="Times New Roman"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20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80BB9" w:rsidRDefault="00980BB9" w:rsidP="00A5777B">
            <w:pPr>
              <w:spacing w:line="240" w:lineRule="auto"/>
            </w:pPr>
            <w:r>
              <w:rPr>
                <w:rFonts w:ascii="Times New Roman" w:hAnsi="Times New Roman"/>
                <w:sz w:val="24"/>
                <w:szCs w:val="24"/>
              </w:rPr>
              <w:t xml:space="preserve">Демонстрирует умения выполнять </w:t>
            </w:r>
            <w:r w:rsidRPr="00EF471E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983839">
              <w:rPr>
                <w:rFonts w:ascii="Times New Roman" w:hAnsi="Times New Roman"/>
                <w:sz w:val="24"/>
                <w:szCs w:val="24"/>
              </w:rPr>
              <w:t xml:space="preserve">профессионально-педагогические функции на нормативно-правовой основе </w:t>
            </w:r>
          </w:p>
          <w:p w:rsidR="00980BB9" w:rsidRPr="00EF471E" w:rsidRDefault="00980BB9" w:rsidP="00A5777B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80BB9" w:rsidRDefault="00980BB9" w:rsidP="00A5777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ОР.2-1-1</w:t>
            </w:r>
          </w:p>
        </w:tc>
        <w:tc>
          <w:tcPr>
            <w:tcW w:w="23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80BB9" w:rsidRPr="000C797B" w:rsidRDefault="00980BB9" w:rsidP="00A5777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П</w:t>
            </w:r>
            <w:r w:rsidRPr="000C797B">
              <w:rPr>
                <w:rFonts w:ascii="Times New Roman" w:hAnsi="Times New Roman"/>
                <w:sz w:val="24"/>
                <w:szCs w:val="24"/>
                <w:lang w:eastAsia="ru-RU"/>
              </w:rPr>
              <w:t>оказывает умения анализировать управленческие ситуации и оценивать деятельность государственных органов и служащих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в профессионально-педагогической деятельности.</w:t>
            </w:r>
          </w:p>
        </w:tc>
        <w:tc>
          <w:tcPr>
            <w:tcW w:w="12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80BB9" w:rsidRDefault="00980BB9" w:rsidP="00A5777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C797B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ОПК-9; </w:t>
            </w:r>
          </w:p>
          <w:p w:rsidR="00980BB9" w:rsidRPr="000C797B" w:rsidRDefault="00980BB9" w:rsidP="00A5777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C797B">
              <w:rPr>
                <w:rFonts w:ascii="Times New Roman" w:hAnsi="Times New Roman"/>
                <w:sz w:val="24"/>
                <w:szCs w:val="24"/>
                <w:lang w:eastAsia="ru-RU"/>
              </w:rPr>
              <w:t>ПК-1</w:t>
            </w:r>
          </w:p>
        </w:tc>
        <w:tc>
          <w:tcPr>
            <w:tcW w:w="18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80BB9" w:rsidRPr="000C797B" w:rsidRDefault="00980BB9" w:rsidP="00A5777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кейс-задание;</w:t>
            </w:r>
          </w:p>
          <w:p w:rsidR="00980BB9" w:rsidRPr="000C797B" w:rsidRDefault="00980BB9" w:rsidP="00A5777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</w:tr>
    </w:tbl>
    <w:p w:rsidR="00980BB9" w:rsidRDefault="00980BB9" w:rsidP="00A5777B">
      <w:pPr>
        <w:shd w:val="clear" w:color="auto" w:fill="FFFFFF"/>
        <w:tabs>
          <w:tab w:val="left" w:pos="360"/>
          <w:tab w:val="left" w:pos="518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8"/>
          <w:szCs w:val="28"/>
          <w:lang w:eastAsia="ru-RU"/>
        </w:rPr>
      </w:pPr>
    </w:p>
    <w:p w:rsidR="00980BB9" w:rsidRDefault="00980BB9" w:rsidP="00A5777B">
      <w:pPr>
        <w:spacing w:before="180" w:after="120" w:line="240" w:lineRule="auto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5. Содержание дисциплины</w:t>
      </w:r>
    </w:p>
    <w:p w:rsidR="00980BB9" w:rsidRDefault="00980BB9" w:rsidP="00A5777B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 CYR" w:hAnsi="Times New Roman CYR" w:cs="Times New Roman CYR"/>
          <w:bCs/>
          <w:i/>
          <w:sz w:val="24"/>
          <w:szCs w:val="24"/>
          <w:lang w:eastAsia="ru-RU"/>
        </w:rPr>
      </w:pPr>
      <w:r>
        <w:rPr>
          <w:rFonts w:ascii="Times New Roman" w:hAnsi="Times New Roman"/>
          <w:bCs/>
          <w:i/>
          <w:sz w:val="24"/>
          <w:szCs w:val="24"/>
          <w:lang w:eastAsia="ru-RU"/>
        </w:rPr>
        <w:t xml:space="preserve">5.1. </w:t>
      </w:r>
      <w:r>
        <w:rPr>
          <w:rFonts w:ascii="Times New Roman CYR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9945" w:type="dxa"/>
        <w:tblLayout w:type="fixed"/>
        <w:tblLook w:val="0000"/>
      </w:tblPr>
      <w:tblGrid>
        <w:gridCol w:w="4086"/>
        <w:gridCol w:w="961"/>
        <w:gridCol w:w="956"/>
        <w:gridCol w:w="1593"/>
        <w:gridCol w:w="1390"/>
        <w:gridCol w:w="959"/>
      </w:tblGrid>
      <w:tr w:rsidR="00980BB9" w:rsidTr="00B96224">
        <w:trPr>
          <w:trHeight w:val="204"/>
        </w:trPr>
        <w:tc>
          <w:tcPr>
            <w:tcW w:w="408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80BB9" w:rsidRPr="003619E3" w:rsidRDefault="00980BB9" w:rsidP="00A5777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b/>
                <w:sz w:val="24"/>
                <w:szCs w:val="24"/>
                <w:lang w:eastAsia="ru-RU"/>
              </w:rPr>
            </w:pPr>
            <w:r w:rsidRPr="003619E3">
              <w:rPr>
                <w:rFonts w:ascii="Times New Roman CYR" w:hAnsi="Times New Roman CYR" w:cs="Times New Roman CYR"/>
                <w:b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510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80BB9" w:rsidRPr="003619E3" w:rsidRDefault="00980BB9" w:rsidP="00A5777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b/>
                <w:sz w:val="24"/>
                <w:szCs w:val="24"/>
                <w:lang w:eastAsia="ru-RU"/>
              </w:rPr>
            </w:pPr>
            <w:r w:rsidRPr="003619E3">
              <w:rPr>
                <w:rFonts w:ascii="Times New Roman CYR" w:hAnsi="Times New Roman CYR" w:cs="Times New Roman CYR"/>
                <w:b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39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80BB9" w:rsidRPr="003619E3" w:rsidRDefault="00980BB9" w:rsidP="00A5777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b/>
                <w:sz w:val="24"/>
                <w:szCs w:val="24"/>
                <w:lang w:eastAsia="ru-RU"/>
              </w:rPr>
            </w:pPr>
            <w:r w:rsidRPr="003619E3">
              <w:rPr>
                <w:rFonts w:ascii="Times New Roman CYR" w:hAnsi="Times New Roman CYR" w:cs="Times New Roman CYR"/>
                <w:b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95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80BB9" w:rsidRPr="003619E3" w:rsidRDefault="00980BB9" w:rsidP="00A5777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b/>
                <w:sz w:val="24"/>
                <w:szCs w:val="24"/>
                <w:lang w:eastAsia="ru-RU"/>
              </w:rPr>
            </w:pPr>
            <w:r w:rsidRPr="003619E3">
              <w:rPr>
                <w:rFonts w:ascii="Times New Roman CYR" w:hAnsi="Times New Roman CYR" w:cs="Times New Roman CYR"/>
                <w:b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980BB9" w:rsidTr="00B96224">
        <w:trPr>
          <w:trHeight w:val="535"/>
        </w:trPr>
        <w:tc>
          <w:tcPr>
            <w:tcW w:w="408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0BB9" w:rsidRDefault="00980BB9" w:rsidP="00A5777B">
            <w:pPr>
              <w:spacing w:after="0" w:line="240" w:lineRule="auto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</w:p>
        </w:tc>
        <w:tc>
          <w:tcPr>
            <w:tcW w:w="191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80BB9" w:rsidRPr="003619E3" w:rsidRDefault="00980BB9" w:rsidP="00A5777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b/>
                <w:sz w:val="24"/>
                <w:szCs w:val="24"/>
                <w:lang w:eastAsia="ru-RU"/>
              </w:rPr>
            </w:pPr>
            <w:r w:rsidRPr="003619E3">
              <w:rPr>
                <w:rFonts w:ascii="Times New Roman CYR" w:hAnsi="Times New Roman CYR" w:cs="Times New Roman CYR"/>
                <w:b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59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80BB9" w:rsidRPr="003619E3" w:rsidRDefault="00980BB9" w:rsidP="00A5777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3619E3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 xml:space="preserve">Контактная СР (в т.ч. </w:t>
            </w:r>
          </w:p>
          <w:p w:rsidR="00980BB9" w:rsidRDefault="00980BB9" w:rsidP="00A5777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  <w:r w:rsidRPr="003619E3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39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0BB9" w:rsidRDefault="00980BB9" w:rsidP="00A5777B">
            <w:pPr>
              <w:spacing w:after="0" w:line="240" w:lineRule="auto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</w:p>
        </w:tc>
        <w:tc>
          <w:tcPr>
            <w:tcW w:w="95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0BB9" w:rsidRDefault="00980BB9" w:rsidP="00A5777B">
            <w:pPr>
              <w:spacing w:after="0" w:line="240" w:lineRule="auto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</w:p>
        </w:tc>
      </w:tr>
      <w:tr w:rsidR="00980BB9" w:rsidTr="00B96224">
        <w:trPr>
          <w:trHeight w:val="1"/>
        </w:trPr>
        <w:tc>
          <w:tcPr>
            <w:tcW w:w="408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0BB9" w:rsidRDefault="00980BB9" w:rsidP="00A5777B">
            <w:pPr>
              <w:spacing w:after="0" w:line="240" w:lineRule="auto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80BB9" w:rsidRPr="003619E3" w:rsidRDefault="00980BB9" w:rsidP="00A5777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b/>
                <w:sz w:val="24"/>
                <w:szCs w:val="24"/>
                <w:lang w:eastAsia="ru-RU"/>
              </w:rPr>
            </w:pPr>
            <w:r w:rsidRPr="003619E3">
              <w:rPr>
                <w:rFonts w:ascii="Times New Roman CYR" w:hAnsi="Times New Roman CYR" w:cs="Times New Roman CYR"/>
                <w:b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80BB9" w:rsidRPr="003619E3" w:rsidRDefault="00980BB9" w:rsidP="00A5777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b/>
                <w:sz w:val="24"/>
                <w:szCs w:val="24"/>
                <w:lang w:eastAsia="ru-RU"/>
              </w:rPr>
            </w:pPr>
            <w:r w:rsidRPr="003619E3">
              <w:rPr>
                <w:rFonts w:ascii="Times New Roman CYR" w:hAnsi="Times New Roman CYR" w:cs="Times New Roman CYR"/>
                <w:b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59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0BB9" w:rsidRDefault="00980BB9" w:rsidP="00A5777B">
            <w:pPr>
              <w:spacing w:after="0" w:line="240" w:lineRule="auto"/>
              <w:rPr>
                <w:rFonts w:cs="Calibri"/>
                <w:sz w:val="24"/>
                <w:szCs w:val="24"/>
                <w:lang w:eastAsia="ru-RU"/>
              </w:rPr>
            </w:pPr>
          </w:p>
        </w:tc>
        <w:tc>
          <w:tcPr>
            <w:tcW w:w="139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0BB9" w:rsidRDefault="00980BB9" w:rsidP="00A5777B">
            <w:pPr>
              <w:spacing w:after="0" w:line="240" w:lineRule="auto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</w:p>
        </w:tc>
        <w:tc>
          <w:tcPr>
            <w:tcW w:w="95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0BB9" w:rsidRDefault="00980BB9" w:rsidP="00A5777B">
            <w:pPr>
              <w:spacing w:after="0" w:line="240" w:lineRule="auto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</w:p>
        </w:tc>
      </w:tr>
      <w:tr w:rsidR="00980BB9" w:rsidTr="00B96224">
        <w:trPr>
          <w:trHeight w:val="1"/>
        </w:trPr>
        <w:tc>
          <w:tcPr>
            <w:tcW w:w="9945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0BB9" w:rsidRPr="00A5777B" w:rsidRDefault="00980BB9" w:rsidP="00A5777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A5777B">
              <w:rPr>
                <w:rFonts w:ascii="Times New Roman" w:hAnsi="Times New Roman"/>
                <w:b/>
                <w:sz w:val="24"/>
                <w:szCs w:val="24"/>
              </w:rPr>
              <w:t xml:space="preserve">Раздел 1. </w:t>
            </w:r>
            <w:r w:rsidRPr="00A5777B">
              <w:rPr>
                <w:rFonts w:ascii="Times New Roman" w:hAnsi="Times New Roman"/>
                <w:b/>
                <w:bCs/>
                <w:iCs/>
              </w:rPr>
              <w:t>Исполнительная власть и административное право</w:t>
            </w:r>
          </w:p>
        </w:tc>
      </w:tr>
      <w:tr w:rsidR="00980BB9" w:rsidTr="00B96224">
        <w:trPr>
          <w:trHeight w:val="1"/>
        </w:trPr>
        <w:tc>
          <w:tcPr>
            <w:tcW w:w="40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0BB9" w:rsidRPr="00642AD9" w:rsidRDefault="00980BB9" w:rsidP="00A5777B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1.1. </w:t>
            </w:r>
            <w:r w:rsidRPr="00642AD9">
              <w:rPr>
                <w:rFonts w:ascii="Times New Roman" w:hAnsi="Times New Roman"/>
                <w:color w:val="000000"/>
                <w:sz w:val="24"/>
                <w:szCs w:val="24"/>
              </w:rPr>
              <w:t>Предмет и метод административного права</w:t>
            </w:r>
          </w:p>
        </w:tc>
        <w:tc>
          <w:tcPr>
            <w:tcW w:w="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0BB9" w:rsidRDefault="00980BB9" w:rsidP="00A5777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0BB9" w:rsidRDefault="00980BB9" w:rsidP="00A5777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5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80BB9" w:rsidRDefault="00980BB9" w:rsidP="00A5777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80BB9" w:rsidRDefault="00980BB9" w:rsidP="00A5777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9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80BB9" w:rsidRDefault="00980BB9" w:rsidP="00A5777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14</w:t>
            </w:r>
          </w:p>
        </w:tc>
      </w:tr>
      <w:tr w:rsidR="00980BB9" w:rsidTr="00B96224">
        <w:trPr>
          <w:trHeight w:val="1"/>
        </w:trPr>
        <w:tc>
          <w:tcPr>
            <w:tcW w:w="40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0BB9" w:rsidRPr="00642AD9" w:rsidRDefault="00980BB9" w:rsidP="00A5777B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1.2. </w:t>
            </w:r>
            <w:r w:rsidRPr="00642AD9">
              <w:rPr>
                <w:rFonts w:ascii="Times New Roman" w:hAnsi="Times New Roman"/>
                <w:color w:val="000000"/>
                <w:sz w:val="24"/>
                <w:szCs w:val="24"/>
              </w:rPr>
              <w:t>Административно-правовые нормы и отношения</w:t>
            </w:r>
          </w:p>
        </w:tc>
        <w:tc>
          <w:tcPr>
            <w:tcW w:w="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0BB9" w:rsidRDefault="00980BB9" w:rsidP="00A5777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0BB9" w:rsidRDefault="00980BB9" w:rsidP="00A5777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5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80BB9" w:rsidRDefault="00980BB9" w:rsidP="00A5777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80BB9" w:rsidRDefault="00980BB9" w:rsidP="00A5777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9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80BB9" w:rsidRDefault="00980BB9" w:rsidP="00A5777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16</w:t>
            </w:r>
          </w:p>
        </w:tc>
      </w:tr>
      <w:tr w:rsidR="00980BB9" w:rsidTr="00B96224">
        <w:trPr>
          <w:trHeight w:val="1"/>
        </w:trPr>
        <w:tc>
          <w:tcPr>
            <w:tcW w:w="9945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0BB9" w:rsidRPr="00A5777B" w:rsidRDefault="00980BB9" w:rsidP="00A5777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5777B">
              <w:rPr>
                <w:rFonts w:ascii="Times New Roman" w:hAnsi="Times New Roman"/>
                <w:b/>
                <w:sz w:val="24"/>
                <w:szCs w:val="24"/>
              </w:rPr>
              <w:t>Раздел 2. Административно-правовой статус субъектов административного права</w:t>
            </w:r>
          </w:p>
        </w:tc>
      </w:tr>
      <w:tr w:rsidR="00980BB9" w:rsidTr="00B96224">
        <w:trPr>
          <w:trHeight w:val="1"/>
        </w:trPr>
        <w:tc>
          <w:tcPr>
            <w:tcW w:w="40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0BB9" w:rsidRPr="003619E3" w:rsidRDefault="00980BB9" w:rsidP="00A5777B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2.1. </w:t>
            </w:r>
            <w:r w:rsidRPr="00642AD9">
              <w:rPr>
                <w:rFonts w:ascii="Times New Roman" w:hAnsi="Times New Roman"/>
                <w:color w:val="000000"/>
                <w:sz w:val="24"/>
                <w:szCs w:val="24"/>
              </w:rPr>
              <w:t>Административно-правовой статус гражданина</w:t>
            </w:r>
            <w:r w:rsidRPr="003619E3">
              <w:rPr>
                <w:rFonts w:ascii="Times New Roman" w:hAnsi="Times New Roman"/>
                <w:color w:val="000000"/>
                <w:sz w:val="24"/>
                <w:szCs w:val="24"/>
              </w:rPr>
              <w:t>.</w:t>
            </w:r>
          </w:p>
        </w:tc>
        <w:tc>
          <w:tcPr>
            <w:tcW w:w="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0BB9" w:rsidRDefault="00980BB9" w:rsidP="00A5777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0BB9" w:rsidRDefault="00980BB9" w:rsidP="00A5777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5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80BB9" w:rsidRDefault="00980BB9" w:rsidP="00A5777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80BB9" w:rsidRDefault="00980BB9" w:rsidP="00A5777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9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80BB9" w:rsidRDefault="00980BB9" w:rsidP="00A5777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16</w:t>
            </w:r>
          </w:p>
        </w:tc>
      </w:tr>
      <w:tr w:rsidR="00980BB9" w:rsidTr="00B96224">
        <w:trPr>
          <w:trHeight w:val="1"/>
        </w:trPr>
        <w:tc>
          <w:tcPr>
            <w:tcW w:w="40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0BB9" w:rsidRPr="00642AD9" w:rsidRDefault="00980BB9" w:rsidP="00A5777B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2.2. </w:t>
            </w:r>
            <w:r w:rsidRPr="00642AD9">
              <w:rPr>
                <w:rFonts w:ascii="Times New Roman" w:hAnsi="Times New Roman"/>
                <w:color w:val="000000"/>
                <w:sz w:val="24"/>
                <w:szCs w:val="24"/>
              </w:rPr>
              <w:t>Административно-правовой статус органов исполнительной власти</w:t>
            </w:r>
          </w:p>
        </w:tc>
        <w:tc>
          <w:tcPr>
            <w:tcW w:w="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0BB9" w:rsidRDefault="00980BB9" w:rsidP="00A5777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0BB9" w:rsidRDefault="00980BB9" w:rsidP="00A5777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5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80BB9" w:rsidRDefault="00980BB9" w:rsidP="00A5777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80BB9" w:rsidRDefault="00980BB9" w:rsidP="00A5777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9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80BB9" w:rsidRDefault="00980BB9" w:rsidP="00A5777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18</w:t>
            </w:r>
          </w:p>
        </w:tc>
      </w:tr>
      <w:tr w:rsidR="00980BB9" w:rsidTr="00B96224">
        <w:trPr>
          <w:trHeight w:val="1"/>
        </w:trPr>
        <w:tc>
          <w:tcPr>
            <w:tcW w:w="40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0BB9" w:rsidRPr="00642AD9" w:rsidRDefault="00980BB9" w:rsidP="00A5777B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2.3. </w:t>
            </w:r>
            <w:r w:rsidRPr="00642AD9">
              <w:rPr>
                <w:rFonts w:ascii="Times New Roman" w:hAnsi="Times New Roman"/>
                <w:color w:val="000000"/>
                <w:sz w:val="24"/>
                <w:szCs w:val="24"/>
              </w:rPr>
              <w:t>Административно-правовой статус государственных служащих</w:t>
            </w:r>
          </w:p>
        </w:tc>
        <w:tc>
          <w:tcPr>
            <w:tcW w:w="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0BB9" w:rsidRDefault="00980BB9" w:rsidP="00A5777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0BB9" w:rsidRDefault="00980BB9" w:rsidP="00A5777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5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80BB9" w:rsidRDefault="00980BB9" w:rsidP="00A5777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80BB9" w:rsidRDefault="00980BB9" w:rsidP="00A5777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9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80BB9" w:rsidRDefault="00980BB9" w:rsidP="00A5777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16</w:t>
            </w:r>
          </w:p>
        </w:tc>
      </w:tr>
      <w:tr w:rsidR="00980BB9" w:rsidTr="00B96224">
        <w:trPr>
          <w:trHeight w:val="1"/>
        </w:trPr>
        <w:tc>
          <w:tcPr>
            <w:tcW w:w="40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0BB9" w:rsidRPr="00642AD9" w:rsidRDefault="00980BB9" w:rsidP="00A5777B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2.4. </w:t>
            </w:r>
            <w:r w:rsidRPr="00642AD9">
              <w:rPr>
                <w:rFonts w:ascii="Times New Roman" w:hAnsi="Times New Roman"/>
                <w:color w:val="000000"/>
                <w:sz w:val="24"/>
                <w:szCs w:val="24"/>
              </w:rPr>
              <w:t>Административно-правовой статус государственных и негосударственных предприятий и учреждений</w:t>
            </w:r>
          </w:p>
        </w:tc>
        <w:tc>
          <w:tcPr>
            <w:tcW w:w="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0BB9" w:rsidRDefault="00980BB9" w:rsidP="00A5777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0BB9" w:rsidRDefault="00980BB9" w:rsidP="00A5777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5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80BB9" w:rsidRDefault="00980BB9" w:rsidP="00A5777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80BB9" w:rsidRDefault="00980BB9" w:rsidP="00A5777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9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80BB9" w:rsidRDefault="00980BB9" w:rsidP="00A5777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980BB9" w:rsidTr="00B96224">
        <w:trPr>
          <w:trHeight w:val="1"/>
        </w:trPr>
        <w:tc>
          <w:tcPr>
            <w:tcW w:w="9945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0BB9" w:rsidRPr="00A5777B" w:rsidRDefault="00980BB9" w:rsidP="00A5777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5777B">
              <w:rPr>
                <w:rFonts w:ascii="Times New Roman" w:hAnsi="Times New Roman"/>
                <w:b/>
                <w:sz w:val="24"/>
                <w:szCs w:val="24"/>
              </w:rPr>
              <w:t>Раздел 3. Формы и методы реализации исполнительной власти</w:t>
            </w:r>
          </w:p>
        </w:tc>
      </w:tr>
      <w:tr w:rsidR="00980BB9" w:rsidTr="00B96224">
        <w:trPr>
          <w:trHeight w:val="1"/>
        </w:trPr>
        <w:tc>
          <w:tcPr>
            <w:tcW w:w="40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0BB9" w:rsidRPr="003619E3" w:rsidRDefault="00980BB9" w:rsidP="00A5777B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3.1. </w:t>
            </w:r>
            <w:r w:rsidRPr="00163B0F">
              <w:rPr>
                <w:rFonts w:ascii="Times New Roman" w:hAnsi="Times New Roman"/>
                <w:color w:val="000000"/>
                <w:sz w:val="24"/>
                <w:szCs w:val="24"/>
              </w:rPr>
              <w:t>Административно-правовые формы и методы реализации исполнительной власти</w:t>
            </w:r>
            <w:r w:rsidRPr="003619E3">
              <w:rPr>
                <w:rFonts w:ascii="Times New Roman" w:hAnsi="Times New Roman"/>
                <w:color w:val="000000"/>
                <w:sz w:val="24"/>
                <w:szCs w:val="24"/>
              </w:rPr>
              <w:t>.</w:t>
            </w:r>
          </w:p>
        </w:tc>
        <w:tc>
          <w:tcPr>
            <w:tcW w:w="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0BB9" w:rsidRDefault="00980BB9" w:rsidP="00A5777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0BB9" w:rsidRDefault="00980BB9" w:rsidP="00A5777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5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80BB9" w:rsidRDefault="00980BB9" w:rsidP="00A5777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80BB9" w:rsidRDefault="00980BB9" w:rsidP="00A5777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9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80BB9" w:rsidRDefault="00980BB9" w:rsidP="00A5777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18</w:t>
            </w:r>
          </w:p>
        </w:tc>
      </w:tr>
      <w:tr w:rsidR="00980BB9" w:rsidTr="00B96224">
        <w:trPr>
          <w:trHeight w:val="1"/>
        </w:trPr>
        <w:tc>
          <w:tcPr>
            <w:tcW w:w="40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0BB9" w:rsidRDefault="00980BB9" w:rsidP="00A5777B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3.2. Административный процесс</w:t>
            </w:r>
          </w:p>
        </w:tc>
        <w:tc>
          <w:tcPr>
            <w:tcW w:w="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0BB9" w:rsidRDefault="00980BB9" w:rsidP="00A5777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0BB9" w:rsidRDefault="00980BB9" w:rsidP="00A5777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5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80BB9" w:rsidRDefault="00980BB9" w:rsidP="00A5777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80BB9" w:rsidRDefault="00980BB9" w:rsidP="00A5777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9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80BB9" w:rsidRDefault="00980BB9" w:rsidP="00A5777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16</w:t>
            </w:r>
          </w:p>
        </w:tc>
      </w:tr>
      <w:tr w:rsidR="00980BB9" w:rsidTr="00B96224">
        <w:trPr>
          <w:trHeight w:val="1"/>
        </w:trPr>
        <w:tc>
          <w:tcPr>
            <w:tcW w:w="40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0BB9" w:rsidRPr="00163B0F" w:rsidRDefault="00980BB9" w:rsidP="00A5777B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3.3. </w:t>
            </w:r>
            <w:r w:rsidRPr="00163B0F">
              <w:rPr>
                <w:rFonts w:ascii="Times New Roman" w:hAnsi="Times New Roman"/>
                <w:color w:val="000000"/>
                <w:sz w:val="24"/>
                <w:szCs w:val="24"/>
              </w:rPr>
              <w:t>Законность в сфере реализации исполнительной власти</w:t>
            </w:r>
          </w:p>
        </w:tc>
        <w:tc>
          <w:tcPr>
            <w:tcW w:w="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0BB9" w:rsidRDefault="00980BB9" w:rsidP="00A5777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0BB9" w:rsidRDefault="00980BB9" w:rsidP="00A5777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5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80BB9" w:rsidRDefault="00980BB9" w:rsidP="00A5777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80BB9" w:rsidRDefault="00980BB9" w:rsidP="00A5777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9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80BB9" w:rsidRDefault="00980BB9" w:rsidP="00A5777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18</w:t>
            </w:r>
          </w:p>
        </w:tc>
      </w:tr>
      <w:tr w:rsidR="00980BB9" w:rsidTr="00B96224">
        <w:trPr>
          <w:trHeight w:val="1"/>
        </w:trPr>
        <w:tc>
          <w:tcPr>
            <w:tcW w:w="40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0BB9" w:rsidRDefault="00980BB9" w:rsidP="00A5777B">
            <w:pPr>
              <w:spacing w:after="0" w:line="240" w:lineRule="auto"/>
              <w:jc w:val="right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0BB9" w:rsidRDefault="00980BB9" w:rsidP="00A5777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0BB9" w:rsidRDefault="00980BB9" w:rsidP="00A5777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32</w:t>
            </w:r>
          </w:p>
        </w:tc>
        <w:tc>
          <w:tcPr>
            <w:tcW w:w="15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80BB9" w:rsidRDefault="00980BB9" w:rsidP="00A5777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3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80BB9" w:rsidRDefault="00980BB9" w:rsidP="00A5777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9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80BB9" w:rsidRDefault="00980BB9" w:rsidP="00A5777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144</w:t>
            </w:r>
          </w:p>
        </w:tc>
      </w:tr>
    </w:tbl>
    <w:p w:rsidR="00980BB9" w:rsidRDefault="00980BB9" w:rsidP="00A5777B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980BB9" w:rsidRDefault="00980BB9" w:rsidP="00A5777B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980BB9" w:rsidRPr="0063090F" w:rsidRDefault="00980BB9" w:rsidP="00A5777B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  <w:r w:rsidRPr="0063090F">
        <w:rPr>
          <w:rFonts w:ascii="Times New Roman" w:hAnsi="Times New Roman"/>
          <w:sz w:val="24"/>
          <w:szCs w:val="24"/>
          <w:lang w:eastAsia="ru-RU"/>
        </w:rPr>
        <w:t>Объяснительно-иллюстративный.</w:t>
      </w:r>
    </w:p>
    <w:p w:rsidR="00980BB9" w:rsidRPr="0063090F" w:rsidRDefault="00980BB9" w:rsidP="00A5777B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  <w:r w:rsidRPr="0063090F">
        <w:rPr>
          <w:rFonts w:ascii="Times New Roman" w:hAnsi="Times New Roman"/>
          <w:sz w:val="24"/>
          <w:szCs w:val="24"/>
          <w:lang w:eastAsia="ru-RU"/>
        </w:rPr>
        <w:t xml:space="preserve">Метод </w:t>
      </w:r>
      <w:r>
        <w:rPr>
          <w:rFonts w:ascii="Times New Roman" w:hAnsi="Times New Roman"/>
          <w:sz w:val="24"/>
          <w:szCs w:val="24"/>
          <w:lang w:eastAsia="ru-RU"/>
        </w:rPr>
        <w:t>имитационного моделирования</w:t>
      </w:r>
    </w:p>
    <w:p w:rsidR="00980BB9" w:rsidRDefault="00980BB9" w:rsidP="00A5777B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980BB9" w:rsidRDefault="00980BB9" w:rsidP="00A5777B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980BB9" w:rsidRDefault="00980BB9" w:rsidP="00957A93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t>6. Рейтинг-план</w:t>
      </w:r>
    </w:p>
    <w:tbl>
      <w:tblPr>
        <w:tblW w:w="0" w:type="auto"/>
        <w:jc w:val="center"/>
        <w:tblLayout w:type="fixed"/>
        <w:tblLook w:val="0000"/>
      </w:tblPr>
      <w:tblGrid>
        <w:gridCol w:w="1008"/>
        <w:gridCol w:w="1981"/>
        <w:gridCol w:w="1800"/>
        <w:gridCol w:w="1080"/>
        <w:gridCol w:w="900"/>
        <w:gridCol w:w="880"/>
        <w:gridCol w:w="851"/>
        <w:gridCol w:w="814"/>
      </w:tblGrid>
      <w:tr w:rsidR="00980BB9" w:rsidTr="008769F7">
        <w:trPr>
          <w:trHeight w:val="600"/>
          <w:jc w:val="center"/>
        </w:trPr>
        <w:tc>
          <w:tcPr>
            <w:tcW w:w="100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80BB9" w:rsidRDefault="00980BB9" w:rsidP="008769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№ п/п</w:t>
            </w:r>
          </w:p>
        </w:tc>
        <w:tc>
          <w:tcPr>
            <w:tcW w:w="198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80BB9" w:rsidRDefault="00980BB9" w:rsidP="008769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Образовательные результаты</w:t>
            </w:r>
          </w:p>
        </w:tc>
        <w:tc>
          <w:tcPr>
            <w:tcW w:w="180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80BB9" w:rsidRDefault="00980BB9" w:rsidP="008769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Виды учебной деятельности</w:t>
            </w:r>
          </w:p>
          <w:p w:rsidR="00980BB9" w:rsidRDefault="00980BB9" w:rsidP="008769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обучающегося</w:t>
            </w:r>
          </w:p>
        </w:tc>
        <w:tc>
          <w:tcPr>
            <w:tcW w:w="108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80BB9" w:rsidRDefault="00980BB9" w:rsidP="008769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Средства оценивания</w:t>
            </w:r>
          </w:p>
        </w:tc>
        <w:tc>
          <w:tcPr>
            <w:tcW w:w="90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80BB9" w:rsidRDefault="00980BB9" w:rsidP="008769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Балл за конкретное задание</w:t>
            </w:r>
          </w:p>
          <w:p w:rsidR="00980BB9" w:rsidRDefault="00980BB9" w:rsidP="008769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(</w:t>
            </w:r>
            <w:r>
              <w:rPr>
                <w:rFonts w:ascii="Times New Roman" w:hAnsi="Times New Roman"/>
                <w:color w:val="000000"/>
                <w:lang w:val="en-US" w:eastAsia="ru-RU"/>
              </w:rPr>
              <w:t>min</w:t>
            </w:r>
            <w:r>
              <w:rPr>
                <w:rFonts w:ascii="Times New Roman" w:hAnsi="Times New Roman"/>
                <w:color w:val="000000"/>
                <w:lang w:eastAsia="ru-RU"/>
              </w:rPr>
              <w:t>-</w:t>
            </w:r>
            <w:r>
              <w:rPr>
                <w:rFonts w:ascii="Times New Roman" w:hAnsi="Times New Roman"/>
                <w:color w:val="000000"/>
                <w:lang w:val="en-US" w:eastAsia="ru-RU"/>
              </w:rPr>
              <w:t>max</w:t>
            </w:r>
            <w:r>
              <w:rPr>
                <w:rFonts w:ascii="Times New Roman" w:hAnsi="Times New Roman"/>
                <w:color w:val="000000"/>
                <w:lang w:eastAsia="ru-RU"/>
              </w:rPr>
              <w:t>)</w:t>
            </w:r>
          </w:p>
        </w:tc>
        <w:tc>
          <w:tcPr>
            <w:tcW w:w="88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80BB9" w:rsidRDefault="00980BB9" w:rsidP="008769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Число заданий за семестр</w:t>
            </w:r>
          </w:p>
        </w:tc>
        <w:tc>
          <w:tcPr>
            <w:tcW w:w="166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980BB9" w:rsidRDefault="00980BB9" w:rsidP="008769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Баллы</w:t>
            </w:r>
          </w:p>
        </w:tc>
      </w:tr>
      <w:tr w:rsidR="00980BB9" w:rsidTr="008769F7">
        <w:trPr>
          <w:trHeight w:val="300"/>
          <w:jc w:val="center"/>
        </w:trPr>
        <w:tc>
          <w:tcPr>
            <w:tcW w:w="1008" w:type="dxa"/>
            <w:vMerge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80BB9" w:rsidRDefault="00980BB9" w:rsidP="008769F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1" w:type="dxa"/>
            <w:vMerge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80BB9" w:rsidRDefault="00980BB9" w:rsidP="008769F7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vMerge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80BB9" w:rsidRDefault="00980BB9" w:rsidP="008769F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8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0BB9" w:rsidRDefault="00980BB9" w:rsidP="008769F7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0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0BB9" w:rsidRDefault="00980BB9" w:rsidP="008769F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8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0BB9" w:rsidRDefault="00980BB9" w:rsidP="008769F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980BB9" w:rsidRDefault="00980BB9" w:rsidP="008769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Минимальный</w:t>
            </w:r>
          </w:p>
        </w:tc>
        <w:tc>
          <w:tcPr>
            <w:tcW w:w="81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980BB9" w:rsidRDefault="00980BB9" w:rsidP="008769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Максимальный</w:t>
            </w:r>
          </w:p>
        </w:tc>
      </w:tr>
      <w:tr w:rsidR="00980BB9" w:rsidTr="008769F7">
        <w:trPr>
          <w:trHeight w:val="300"/>
          <w:jc w:val="center"/>
        </w:trPr>
        <w:tc>
          <w:tcPr>
            <w:tcW w:w="1008" w:type="dxa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80BB9" w:rsidRDefault="00980BB9" w:rsidP="008769F7">
            <w:pPr>
              <w:tabs>
                <w:tab w:val="left" w:pos="-180"/>
                <w:tab w:val="left" w:pos="0"/>
              </w:tabs>
              <w:autoSpaceDE w:val="0"/>
              <w:autoSpaceDN w:val="0"/>
              <w:adjustRightInd w:val="0"/>
              <w:spacing w:after="0" w:line="240" w:lineRule="auto"/>
              <w:ind w:right="612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1981" w:type="dxa"/>
            <w:vMerge w:val="restart"/>
            <w:tcBorders>
              <w:top w:val="nil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980BB9" w:rsidRDefault="00980BB9" w:rsidP="008769F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ОР.1.</w:t>
            </w:r>
          </w:p>
        </w:tc>
        <w:tc>
          <w:tcPr>
            <w:tcW w:w="180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80BB9" w:rsidRDefault="00980BB9" w:rsidP="008769F7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Тестирование</w:t>
            </w:r>
          </w:p>
          <w:p w:rsidR="00980BB9" w:rsidRDefault="00980BB9" w:rsidP="008769F7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Эссе</w:t>
            </w:r>
          </w:p>
        </w:tc>
        <w:tc>
          <w:tcPr>
            <w:tcW w:w="1080" w:type="dxa"/>
            <w:vMerge w:val="restart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80BB9" w:rsidRDefault="00980BB9" w:rsidP="008769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42F6B">
              <w:rPr>
                <w:rFonts w:ascii="Times New Roman" w:hAnsi="Times New Roman"/>
                <w:lang w:bidi="mr-IN"/>
              </w:rPr>
              <w:t>Тематика эссе</w:t>
            </w:r>
          </w:p>
        </w:tc>
        <w:tc>
          <w:tcPr>
            <w:tcW w:w="90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80BB9" w:rsidRDefault="00980BB9" w:rsidP="008769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15-20</w:t>
            </w:r>
          </w:p>
        </w:tc>
        <w:tc>
          <w:tcPr>
            <w:tcW w:w="88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80BB9" w:rsidRDefault="00980BB9" w:rsidP="008769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vMerge w:val="restart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80BB9" w:rsidRDefault="00980BB9" w:rsidP="008769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14" w:type="dxa"/>
            <w:vMerge w:val="restart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80BB9" w:rsidRDefault="00980BB9" w:rsidP="008769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980BB9" w:rsidTr="00FA57DB">
        <w:trPr>
          <w:trHeight w:val="870"/>
          <w:jc w:val="center"/>
        </w:trPr>
        <w:tc>
          <w:tcPr>
            <w:tcW w:w="100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980BB9" w:rsidRDefault="00980BB9" w:rsidP="008769F7">
            <w:pPr>
              <w:tabs>
                <w:tab w:val="left" w:pos="0"/>
                <w:tab w:val="left" w:pos="180"/>
              </w:tabs>
              <w:autoSpaceDE w:val="0"/>
              <w:autoSpaceDN w:val="0"/>
              <w:adjustRightInd w:val="0"/>
              <w:spacing w:after="0" w:line="240" w:lineRule="auto"/>
              <w:ind w:right="612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981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</w:tcPr>
          <w:p w:rsidR="00980BB9" w:rsidRDefault="00980BB9" w:rsidP="008769F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vMerge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80BB9" w:rsidRDefault="00980BB9" w:rsidP="008769F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80" w:type="dxa"/>
            <w:vMerge/>
            <w:tcBorders>
              <w:top w:val="nil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980BB9" w:rsidRDefault="00980BB9" w:rsidP="008769F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00" w:type="dxa"/>
            <w:vMerge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80BB9" w:rsidRDefault="00980BB9" w:rsidP="008769F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80" w:type="dxa"/>
            <w:vMerge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80BB9" w:rsidRDefault="00980BB9" w:rsidP="008769F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vMerge/>
            <w:tcBorders>
              <w:top w:val="nil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980BB9" w:rsidRDefault="00980BB9" w:rsidP="008769F7">
            <w:pPr>
              <w:spacing w:after="0" w:line="240" w:lineRule="auto"/>
              <w:rPr>
                <w:rFonts w:ascii="Times New Roman" w:hAnsi="Times New Roman"/>
                <w:color w:val="000000"/>
                <w:lang w:eastAsia="ru-RU"/>
              </w:rPr>
            </w:pPr>
          </w:p>
        </w:tc>
        <w:tc>
          <w:tcPr>
            <w:tcW w:w="814" w:type="dxa"/>
            <w:vMerge/>
            <w:tcBorders>
              <w:top w:val="nil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980BB9" w:rsidRDefault="00980BB9" w:rsidP="008769F7">
            <w:pPr>
              <w:spacing w:after="0" w:line="240" w:lineRule="auto"/>
              <w:rPr>
                <w:rFonts w:ascii="Times New Roman" w:hAnsi="Times New Roman"/>
                <w:color w:val="000000"/>
                <w:lang w:eastAsia="ru-RU"/>
              </w:rPr>
            </w:pPr>
          </w:p>
        </w:tc>
      </w:tr>
      <w:tr w:rsidR="00980BB9" w:rsidTr="008769F7">
        <w:trPr>
          <w:trHeight w:val="390"/>
          <w:jc w:val="center"/>
        </w:trPr>
        <w:tc>
          <w:tcPr>
            <w:tcW w:w="100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80BB9" w:rsidRDefault="00980BB9" w:rsidP="008769F7">
            <w:pPr>
              <w:tabs>
                <w:tab w:val="left" w:pos="0"/>
                <w:tab w:val="left" w:pos="180"/>
              </w:tabs>
              <w:autoSpaceDE w:val="0"/>
              <w:autoSpaceDN w:val="0"/>
              <w:adjustRightInd w:val="0"/>
              <w:spacing w:after="0" w:line="240" w:lineRule="auto"/>
              <w:ind w:right="612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1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80BB9" w:rsidRDefault="00980BB9" w:rsidP="008769F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0BB9" w:rsidRDefault="00980BB9" w:rsidP="008769F7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Тестирование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80BB9" w:rsidRDefault="00980BB9" w:rsidP="008769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42F6B">
              <w:rPr>
                <w:rFonts w:ascii="Times New Roman" w:hAnsi="Times New Roman"/>
              </w:rPr>
              <w:t>Фонд тестовых заданий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0BB9" w:rsidRDefault="00980BB9" w:rsidP="008769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88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0BB9" w:rsidRDefault="00980BB9" w:rsidP="008769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80BB9" w:rsidRDefault="00980BB9" w:rsidP="008769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14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80BB9" w:rsidRDefault="00980BB9" w:rsidP="008769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980BB9" w:rsidTr="008769F7">
        <w:trPr>
          <w:trHeight w:val="300"/>
          <w:jc w:val="center"/>
        </w:trPr>
        <w:tc>
          <w:tcPr>
            <w:tcW w:w="10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80BB9" w:rsidRDefault="00980BB9" w:rsidP="008769F7">
            <w:pPr>
              <w:tabs>
                <w:tab w:val="left" w:pos="0"/>
                <w:tab w:val="left" w:pos="180"/>
              </w:tabs>
              <w:autoSpaceDE w:val="0"/>
              <w:autoSpaceDN w:val="0"/>
              <w:adjustRightInd w:val="0"/>
              <w:spacing w:after="0" w:line="240" w:lineRule="auto"/>
              <w:ind w:right="612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98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0BB9" w:rsidRDefault="00980BB9" w:rsidP="008769F7">
            <w:pPr>
              <w:autoSpaceDE w:val="0"/>
              <w:autoSpaceDN w:val="0"/>
              <w:adjustRightInd w:val="0"/>
              <w:spacing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ОР-2</w:t>
            </w:r>
          </w:p>
        </w:tc>
        <w:tc>
          <w:tcPr>
            <w:tcW w:w="18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80BB9" w:rsidRDefault="00980BB9" w:rsidP="008769F7">
            <w:pPr>
              <w:spacing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42F6B">
              <w:rPr>
                <w:rFonts w:ascii="Times New Roman" w:hAnsi="Times New Roman"/>
              </w:rPr>
              <w:t>Кейс-задание</w:t>
            </w:r>
          </w:p>
        </w:tc>
        <w:tc>
          <w:tcPr>
            <w:tcW w:w="10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80BB9" w:rsidRDefault="00980BB9" w:rsidP="008769F7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42F6B">
              <w:rPr>
                <w:rFonts w:ascii="Times New Roman" w:hAnsi="Times New Roman"/>
                <w:lang w:bidi="mr-IN"/>
              </w:rPr>
              <w:t>Задания для решения кейс-задания</w:t>
            </w:r>
          </w:p>
        </w:tc>
        <w:tc>
          <w:tcPr>
            <w:tcW w:w="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80BB9" w:rsidRDefault="00980BB9" w:rsidP="008769F7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3- 5</w:t>
            </w:r>
          </w:p>
        </w:tc>
        <w:tc>
          <w:tcPr>
            <w:tcW w:w="8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80BB9" w:rsidRDefault="00980BB9" w:rsidP="008769F7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80BB9" w:rsidRDefault="00980BB9" w:rsidP="008769F7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18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80BB9" w:rsidRDefault="00980BB9" w:rsidP="008769F7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30</w:t>
            </w:r>
          </w:p>
        </w:tc>
      </w:tr>
      <w:tr w:rsidR="00980BB9" w:rsidTr="008769F7">
        <w:trPr>
          <w:trHeight w:val="300"/>
          <w:jc w:val="center"/>
        </w:trPr>
        <w:tc>
          <w:tcPr>
            <w:tcW w:w="10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80BB9" w:rsidRDefault="00980BB9" w:rsidP="008769F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80BB9" w:rsidRDefault="00980BB9" w:rsidP="008769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80BB9" w:rsidRDefault="00980BB9" w:rsidP="008769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0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80BB9" w:rsidRDefault="00980BB9" w:rsidP="008769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80BB9" w:rsidRDefault="00980BB9" w:rsidP="008769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80BB9" w:rsidRDefault="00980BB9" w:rsidP="008769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80BB9" w:rsidRDefault="00980BB9" w:rsidP="008769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80BB9" w:rsidRDefault="00980BB9" w:rsidP="008769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70</w:t>
            </w:r>
          </w:p>
        </w:tc>
      </w:tr>
      <w:tr w:rsidR="00980BB9" w:rsidTr="008769F7">
        <w:trPr>
          <w:trHeight w:val="300"/>
          <w:jc w:val="center"/>
        </w:trPr>
        <w:tc>
          <w:tcPr>
            <w:tcW w:w="10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80BB9" w:rsidRDefault="00980BB9" w:rsidP="008769F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80BB9" w:rsidRDefault="00980BB9" w:rsidP="008769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80BB9" w:rsidRPr="001957B6" w:rsidRDefault="00980BB9" w:rsidP="008769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1957B6">
              <w:rPr>
                <w:rFonts w:ascii="Times New Roman" w:hAnsi="Times New Roman"/>
                <w:b/>
                <w:color w:val="000000"/>
                <w:sz w:val="24"/>
                <w:szCs w:val="24"/>
                <w:lang w:eastAsia="ru-RU"/>
              </w:rPr>
              <w:t>Экзамен</w:t>
            </w:r>
          </w:p>
        </w:tc>
        <w:tc>
          <w:tcPr>
            <w:tcW w:w="10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80BB9" w:rsidRDefault="00980BB9" w:rsidP="008769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80BB9" w:rsidRDefault="00980BB9" w:rsidP="008769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80BB9" w:rsidRDefault="00980BB9" w:rsidP="008769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80BB9" w:rsidRPr="001957B6" w:rsidRDefault="00980BB9" w:rsidP="008769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1957B6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80BB9" w:rsidRPr="001957B6" w:rsidRDefault="00980BB9" w:rsidP="008769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1957B6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30</w:t>
            </w:r>
          </w:p>
        </w:tc>
      </w:tr>
      <w:tr w:rsidR="00980BB9" w:rsidTr="008769F7">
        <w:trPr>
          <w:trHeight w:val="300"/>
          <w:jc w:val="center"/>
        </w:trPr>
        <w:tc>
          <w:tcPr>
            <w:tcW w:w="10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80BB9" w:rsidRDefault="00980BB9" w:rsidP="008769F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80BB9" w:rsidRDefault="00980BB9" w:rsidP="008769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80BB9" w:rsidRDefault="00980BB9" w:rsidP="008769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Итого</w:t>
            </w:r>
          </w:p>
        </w:tc>
        <w:tc>
          <w:tcPr>
            <w:tcW w:w="10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80BB9" w:rsidRDefault="00980BB9" w:rsidP="008769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80BB9" w:rsidRDefault="00980BB9" w:rsidP="008769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80BB9" w:rsidRDefault="00980BB9" w:rsidP="008769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80BB9" w:rsidRDefault="00980BB9" w:rsidP="008769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80BB9" w:rsidRDefault="00980BB9" w:rsidP="008769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:rsidR="00980BB9" w:rsidRDefault="00980BB9" w:rsidP="00A5777B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980BB9" w:rsidRDefault="00980BB9" w:rsidP="00A5777B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980BB9" w:rsidRPr="00C20093" w:rsidRDefault="00980BB9" w:rsidP="00A5777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C20093">
        <w:rPr>
          <w:rFonts w:ascii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C20093">
        <w:rPr>
          <w:rFonts w:ascii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980BB9" w:rsidRPr="00A5777B" w:rsidRDefault="00980BB9" w:rsidP="00646300">
      <w:pPr>
        <w:numPr>
          <w:ilvl w:val="0"/>
          <w:numId w:val="4"/>
        </w:numPr>
        <w:tabs>
          <w:tab w:val="num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20"/>
        <w:jc w:val="both"/>
        <w:rPr>
          <w:rFonts w:ascii="Times New Roman" w:hAnsi="Times New Roman"/>
          <w:bCs/>
          <w:iCs/>
          <w:sz w:val="24"/>
          <w:szCs w:val="24"/>
          <w:lang w:eastAsia="ru-RU"/>
        </w:rPr>
      </w:pPr>
      <w:r w:rsidRPr="00A5777B">
        <w:rPr>
          <w:rFonts w:ascii="Times New Roman" w:hAnsi="Times New Roman"/>
          <w:sz w:val="24"/>
          <w:szCs w:val="24"/>
        </w:rPr>
        <w:t xml:space="preserve">Давыдова, Н.Ю. Административное право / Н.Ю. Давыдова, М.Г. Чепрасов, И.С. Черепова ; Министерство образования и науки Российской Федерации, Оренбургский Государственный Университет. – Оренбург : ОГУ, 2017. – 224 с. – Режим доступа: по подписке. – URL: </w:t>
      </w:r>
      <w:hyperlink r:id="rId13" w:history="1">
        <w:r w:rsidRPr="00A5777B">
          <w:rPr>
            <w:rStyle w:val="Hyperlink"/>
            <w:rFonts w:ascii="Times New Roman" w:hAnsi="Times New Roman"/>
            <w:sz w:val="24"/>
            <w:szCs w:val="24"/>
          </w:rPr>
          <w:t>http://biblioclub.ru/index.php?page=book&amp;id=481752</w:t>
        </w:r>
      </w:hyperlink>
      <w:r w:rsidRPr="00A5777B">
        <w:rPr>
          <w:rFonts w:ascii="Times New Roman" w:hAnsi="Times New Roman"/>
          <w:bCs/>
          <w:iCs/>
          <w:sz w:val="24"/>
          <w:szCs w:val="24"/>
          <w:lang w:eastAsia="ru-RU"/>
        </w:rPr>
        <w:t>.</w:t>
      </w:r>
    </w:p>
    <w:p w:rsidR="00980BB9" w:rsidRPr="00A5777B" w:rsidRDefault="00980BB9" w:rsidP="00646300">
      <w:pPr>
        <w:numPr>
          <w:ilvl w:val="0"/>
          <w:numId w:val="4"/>
        </w:numPr>
        <w:tabs>
          <w:tab w:val="num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20"/>
        <w:jc w:val="both"/>
        <w:rPr>
          <w:rFonts w:ascii="Times New Roman" w:hAnsi="Times New Roman"/>
          <w:bCs/>
          <w:iCs/>
          <w:sz w:val="24"/>
          <w:szCs w:val="24"/>
          <w:lang w:eastAsia="ru-RU"/>
        </w:rPr>
      </w:pPr>
      <w:r w:rsidRPr="00A5777B">
        <w:rPr>
          <w:rFonts w:ascii="Times New Roman" w:hAnsi="Times New Roman"/>
          <w:bCs/>
          <w:i/>
          <w:iCs/>
          <w:sz w:val="24"/>
          <w:szCs w:val="24"/>
          <w:lang w:eastAsia="ru-RU"/>
        </w:rPr>
        <w:t xml:space="preserve"> </w:t>
      </w:r>
      <w:r w:rsidRPr="00A5777B">
        <w:rPr>
          <w:rFonts w:ascii="Times New Roman" w:hAnsi="Times New Roman"/>
          <w:sz w:val="24"/>
          <w:szCs w:val="24"/>
        </w:rPr>
        <w:t xml:space="preserve">Общее административное право : в 2 ч / П.Н. Бирюков, Т.М. Бялкина, К.В. Давыдов и др. – 2-е изд., пересмотр. и доп. – Воронеж : Издательский дом ВГУ, 2016. – Ч. 1. – 760 с. – Режим доступа: по подписке. – URL: </w:t>
      </w:r>
      <w:hyperlink r:id="rId14" w:history="1">
        <w:r w:rsidRPr="00A5777B">
          <w:rPr>
            <w:rStyle w:val="Hyperlink"/>
            <w:rFonts w:ascii="Times New Roman" w:hAnsi="Times New Roman"/>
            <w:sz w:val="24"/>
            <w:szCs w:val="24"/>
          </w:rPr>
          <w:t>http://biblioclub.ru/index.php?page=book&amp;id=441598</w:t>
        </w:r>
      </w:hyperlink>
      <w:r w:rsidRPr="00A5777B">
        <w:rPr>
          <w:rFonts w:ascii="Times New Roman" w:hAnsi="Times New Roman"/>
          <w:bCs/>
          <w:iCs/>
          <w:sz w:val="24"/>
          <w:szCs w:val="24"/>
          <w:lang w:eastAsia="ru-RU"/>
        </w:rPr>
        <w:t>.</w:t>
      </w:r>
    </w:p>
    <w:p w:rsidR="00980BB9" w:rsidRDefault="00980BB9" w:rsidP="00A5777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</w:p>
    <w:p w:rsidR="00980BB9" w:rsidRPr="00A5777B" w:rsidRDefault="00980BB9" w:rsidP="00A5777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A5777B">
        <w:rPr>
          <w:rFonts w:ascii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980BB9" w:rsidRPr="00A5777B" w:rsidRDefault="00980BB9" w:rsidP="00646300">
      <w:pPr>
        <w:numPr>
          <w:ilvl w:val="0"/>
          <w:numId w:val="5"/>
        </w:numPr>
        <w:tabs>
          <w:tab w:val="num" w:pos="-18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20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A5777B">
        <w:rPr>
          <w:rFonts w:ascii="Times New Roman" w:hAnsi="Times New Roman"/>
          <w:sz w:val="24"/>
          <w:szCs w:val="24"/>
        </w:rPr>
        <w:t>Зеленцов, А.Б. Административная юстиция. Общая часть. Теория судеб</w:t>
      </w:r>
      <w:r w:rsidRPr="00A5777B">
        <w:rPr>
          <w:rFonts w:ascii="Times New Roman" w:hAnsi="Times New Roman"/>
          <w:sz w:val="24"/>
          <w:szCs w:val="24"/>
        </w:rPr>
        <w:softHyphen/>
        <w:t xml:space="preserve">ного административного права / А.Б. Зеленцов. – Москва : ЮНИТИ-ДАНА, 2015. – 399 с. : ил. – Режим доступа: по подписке. – URL: </w:t>
      </w:r>
      <w:hyperlink r:id="rId15" w:history="1">
        <w:r w:rsidRPr="00A5777B">
          <w:rPr>
            <w:rStyle w:val="Hyperlink"/>
            <w:rFonts w:ascii="Times New Roman" w:hAnsi="Times New Roman"/>
            <w:sz w:val="24"/>
            <w:szCs w:val="24"/>
          </w:rPr>
          <w:t>http://biblioclub.ru/index.php?page=book&amp;id=447156</w:t>
        </w:r>
      </w:hyperlink>
      <w:r w:rsidRPr="00A5777B">
        <w:rPr>
          <w:rFonts w:ascii="Times New Roman" w:hAnsi="Times New Roman"/>
          <w:bCs/>
          <w:sz w:val="24"/>
          <w:szCs w:val="24"/>
          <w:lang w:eastAsia="ru-RU"/>
        </w:rPr>
        <w:t>.</w:t>
      </w:r>
    </w:p>
    <w:p w:rsidR="00980BB9" w:rsidRPr="00A5777B" w:rsidRDefault="00980BB9" w:rsidP="00646300">
      <w:pPr>
        <w:numPr>
          <w:ilvl w:val="0"/>
          <w:numId w:val="5"/>
        </w:numPr>
        <w:tabs>
          <w:tab w:val="num" w:pos="-18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20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A5777B">
        <w:rPr>
          <w:rFonts w:ascii="Times New Roman" w:hAnsi="Times New Roman"/>
          <w:sz w:val="24"/>
          <w:szCs w:val="24"/>
        </w:rPr>
        <w:t xml:space="preserve">Зеленцов, А.Б. Судебное административное право / А.Б. Зеленцов, О.А. Ястребов. – Москва : Статут, 2017. – 768 с. – Режим доступа: по подписке. – URL: </w:t>
      </w:r>
      <w:hyperlink r:id="rId16" w:history="1">
        <w:r w:rsidRPr="00A5777B">
          <w:rPr>
            <w:rStyle w:val="Hyperlink"/>
            <w:rFonts w:ascii="Times New Roman" w:hAnsi="Times New Roman"/>
            <w:sz w:val="24"/>
            <w:szCs w:val="24"/>
          </w:rPr>
          <w:t>http://biblioclub.ru/index.php?page=book&amp;id=497378</w:t>
        </w:r>
      </w:hyperlink>
    </w:p>
    <w:p w:rsidR="00980BB9" w:rsidRPr="00A5777B" w:rsidRDefault="00980BB9" w:rsidP="00646300">
      <w:pPr>
        <w:numPr>
          <w:ilvl w:val="0"/>
          <w:numId w:val="5"/>
        </w:numPr>
        <w:tabs>
          <w:tab w:val="num" w:pos="-18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20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A5777B">
        <w:rPr>
          <w:rFonts w:ascii="Times New Roman" w:hAnsi="Times New Roman"/>
          <w:sz w:val="24"/>
          <w:szCs w:val="24"/>
        </w:rPr>
        <w:t xml:space="preserve">Мазурин, С.Ф. Административное право : в 2-х т. :[16+] / С.Ф. Мазурин. – Москва : Прометей, 2017. – Т. 1. – 547 с. – Режим доступа: по подписке. – URL: </w:t>
      </w:r>
      <w:hyperlink r:id="rId17" w:history="1">
        <w:r w:rsidRPr="00A5777B">
          <w:rPr>
            <w:rStyle w:val="Hyperlink"/>
            <w:rFonts w:ascii="Times New Roman" w:hAnsi="Times New Roman"/>
            <w:sz w:val="24"/>
            <w:szCs w:val="24"/>
          </w:rPr>
          <w:t>http://biblioclub.ru/index.php?page=book&amp;id=483214</w:t>
        </w:r>
      </w:hyperlink>
    </w:p>
    <w:p w:rsidR="00980BB9" w:rsidRPr="00A5777B" w:rsidRDefault="00980BB9" w:rsidP="00646300">
      <w:pPr>
        <w:numPr>
          <w:ilvl w:val="0"/>
          <w:numId w:val="5"/>
        </w:numPr>
        <w:tabs>
          <w:tab w:val="num" w:pos="-18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20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A5777B">
        <w:rPr>
          <w:rFonts w:ascii="Times New Roman" w:hAnsi="Times New Roman"/>
          <w:bCs/>
          <w:sz w:val="24"/>
          <w:szCs w:val="24"/>
          <w:lang w:eastAsia="ru-RU"/>
        </w:rPr>
        <w:t xml:space="preserve"> </w:t>
      </w:r>
      <w:r w:rsidRPr="00A5777B">
        <w:rPr>
          <w:rFonts w:ascii="Times New Roman" w:hAnsi="Times New Roman"/>
          <w:sz w:val="24"/>
          <w:szCs w:val="24"/>
        </w:rPr>
        <w:t xml:space="preserve">Мазурин, С.Ф. Административное право : в 2-х т. :[16+] / С.Ф. Мазурин. – Москва : Прометей, 2017. – Т. 2. – 464 с. – Режим доступа: по подписке. – URL: </w:t>
      </w:r>
      <w:hyperlink r:id="rId18" w:history="1">
        <w:r w:rsidRPr="00A5777B">
          <w:rPr>
            <w:rStyle w:val="Hyperlink"/>
            <w:rFonts w:ascii="Times New Roman" w:hAnsi="Times New Roman"/>
            <w:sz w:val="24"/>
            <w:szCs w:val="24"/>
          </w:rPr>
          <w:t>http://biblioclub.ru/index.php?page=book&amp;id=483216</w:t>
        </w:r>
      </w:hyperlink>
      <w:r w:rsidRPr="00A5777B">
        <w:rPr>
          <w:rFonts w:ascii="Times New Roman" w:hAnsi="Times New Roman"/>
          <w:bCs/>
          <w:i/>
          <w:iCs/>
          <w:sz w:val="24"/>
          <w:szCs w:val="24"/>
          <w:lang w:eastAsia="ru-RU"/>
        </w:rPr>
        <w:t>.</w:t>
      </w:r>
    </w:p>
    <w:p w:rsidR="00980BB9" w:rsidRDefault="00980BB9" w:rsidP="00A5777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</w:p>
    <w:p w:rsidR="00980BB9" w:rsidRDefault="00980BB9" w:rsidP="00A5777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360"/>
        <w:jc w:val="center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hAnsi="Times New Roman"/>
          <w:bCs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:rsidR="00980BB9" w:rsidRDefault="00980BB9" w:rsidP="00A5777B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 xml:space="preserve">Текущая самостоятельная работа по дисциплине «Административное право», направлена на углубление и закрепление знаний студента, на развитие практических умений. </w:t>
      </w:r>
    </w:p>
    <w:p w:rsidR="00980BB9" w:rsidRDefault="00980BB9" w:rsidP="00A5777B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Самостоятельная работа студента включает в себя: изучение теоретического лекционного материала; проработка и усвоение теоретического материала (работа с основной и дополнительной литературой);  работа с рекомендуемыми методическими материалами (методическими указаниями, учебными пособиями, раздаточным материалом); - выполнение заданий по пройденным темам; подготовка к зачету.</w:t>
      </w:r>
    </w:p>
    <w:p w:rsidR="00980BB9" w:rsidRDefault="00980BB9" w:rsidP="00A5777B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Самостоятельная работа студентов проводится с использованием электронного учебно-методического комплекса, разработанного в электронной образовательной среде университета.</w:t>
      </w:r>
    </w:p>
    <w:p w:rsidR="00980BB9" w:rsidRDefault="00980BB9" w:rsidP="00A5777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</w:p>
    <w:p w:rsidR="00980BB9" w:rsidRPr="00ED7DAA" w:rsidRDefault="00980BB9" w:rsidP="00A5777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393609">
        <w:rPr>
          <w:rFonts w:ascii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980BB9" w:rsidRPr="00B676E0" w:rsidRDefault="00980BB9" w:rsidP="00A5777B">
      <w:pPr>
        <w:spacing w:after="0" w:line="240" w:lineRule="auto"/>
        <w:rPr>
          <w:rFonts w:ascii="Times New Roman" w:hAnsi="Times New Roman"/>
          <w:sz w:val="24"/>
        </w:rPr>
      </w:pPr>
    </w:p>
    <w:p w:rsidR="00980BB9" w:rsidRPr="00ED7DAA" w:rsidRDefault="00980BB9" w:rsidP="00646300">
      <w:pPr>
        <w:numPr>
          <w:ilvl w:val="0"/>
          <w:numId w:val="21"/>
        </w:numPr>
        <w:tabs>
          <w:tab w:val="clear" w:pos="1440"/>
          <w:tab w:val="num" w:pos="0"/>
        </w:tabs>
        <w:spacing w:after="0" w:line="240" w:lineRule="auto"/>
        <w:ind w:left="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>Официальный Интернет-портал правовой информации. Государственная система правовой информации [Электронный ресурс]: [офиц. cайт] / Федер. служба охраны Рос. Федерации. - Электрон.дан.– [М.], 2005 – 201</w:t>
      </w:r>
      <w:r>
        <w:rPr>
          <w:rFonts w:ascii="Times New Roman" w:hAnsi="Times New Roman"/>
          <w:sz w:val="24"/>
          <w:szCs w:val="24"/>
          <w:lang w:eastAsia="ru-RU"/>
        </w:rPr>
        <w:t>7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. - Режим доступа: </w:t>
      </w:r>
      <w:r w:rsidRPr="00ED7DAA">
        <w:rPr>
          <w:rFonts w:ascii="Times New Roman" w:hAnsi="Times New Roman"/>
          <w:sz w:val="24"/>
          <w:szCs w:val="24"/>
          <w:u w:val="single"/>
          <w:lang w:eastAsia="ru-RU"/>
        </w:rPr>
        <w:t>www.pravo.gov.ru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, свободный </w:t>
      </w:r>
    </w:p>
    <w:p w:rsidR="00980BB9" w:rsidRPr="00ED7DAA" w:rsidRDefault="00980BB9" w:rsidP="00646300">
      <w:pPr>
        <w:numPr>
          <w:ilvl w:val="0"/>
          <w:numId w:val="21"/>
        </w:numPr>
        <w:tabs>
          <w:tab w:val="clear" w:pos="1440"/>
          <w:tab w:val="num" w:pos="0"/>
        </w:tabs>
        <w:spacing w:after="0" w:line="240" w:lineRule="auto"/>
        <w:ind w:left="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>Юридическая Россия [Электронный ресурс]: [сайт]. - Электрон.дан.– [М.], 201</w:t>
      </w:r>
      <w:r>
        <w:rPr>
          <w:rFonts w:ascii="Times New Roman" w:hAnsi="Times New Roman"/>
          <w:sz w:val="24"/>
          <w:szCs w:val="24"/>
          <w:lang w:eastAsia="ru-RU"/>
        </w:rPr>
        <w:t>7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. - Режим доступа: </w:t>
      </w:r>
      <w:r w:rsidRPr="00ED7DAA">
        <w:rPr>
          <w:rFonts w:ascii="Times New Roman" w:hAnsi="Times New Roman"/>
          <w:sz w:val="24"/>
          <w:szCs w:val="24"/>
          <w:u w:val="single"/>
          <w:lang w:eastAsia="ru-RU"/>
        </w:rPr>
        <w:t>http://law.edu.ru/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, свободный </w:t>
      </w:r>
    </w:p>
    <w:p w:rsidR="00980BB9" w:rsidRPr="00ED7DAA" w:rsidRDefault="00980BB9" w:rsidP="00646300">
      <w:pPr>
        <w:numPr>
          <w:ilvl w:val="0"/>
          <w:numId w:val="21"/>
        </w:numPr>
        <w:tabs>
          <w:tab w:val="clear" w:pos="1440"/>
          <w:tab w:val="num" w:pos="0"/>
        </w:tabs>
        <w:spacing w:after="0" w:line="240" w:lineRule="auto"/>
        <w:ind w:left="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>RG.ru: Российская газета [Электронный ресурс]: Интернет-портал «Российской газеты»: [сайт] / «Российская газета». – [М.], 199</w:t>
      </w:r>
      <w:r>
        <w:rPr>
          <w:rFonts w:ascii="Times New Roman" w:hAnsi="Times New Roman"/>
          <w:sz w:val="24"/>
          <w:szCs w:val="24"/>
          <w:lang w:eastAsia="ru-RU"/>
        </w:rPr>
        <w:t>8 – 2017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. – Режим доступа: </w:t>
      </w:r>
      <w:r w:rsidRPr="00ED7DAA">
        <w:rPr>
          <w:rFonts w:ascii="Times New Roman" w:hAnsi="Times New Roman"/>
          <w:sz w:val="24"/>
          <w:szCs w:val="24"/>
          <w:u w:val="single"/>
          <w:lang w:eastAsia="ru-RU"/>
        </w:rPr>
        <w:t>http://www.rg.ru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, свободный </w:t>
      </w:r>
    </w:p>
    <w:p w:rsidR="00980BB9" w:rsidRPr="00ED7DAA" w:rsidRDefault="00980BB9" w:rsidP="00A5777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980BB9" w:rsidRPr="00ED7DAA" w:rsidRDefault="00980BB9" w:rsidP="00A5777B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ED7DAA">
        <w:rPr>
          <w:rFonts w:ascii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980BB9" w:rsidRPr="00ED7DAA" w:rsidRDefault="00980BB9" w:rsidP="00A5777B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24"/>
          <w:szCs w:val="24"/>
          <w:lang w:eastAsia="ru-RU"/>
        </w:rPr>
      </w:pPr>
      <w:r w:rsidRPr="00ED7DAA">
        <w:rPr>
          <w:rFonts w:ascii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980BB9" w:rsidRPr="00ED7DAA" w:rsidRDefault="00980BB9" w:rsidP="00A5777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980BB9" w:rsidRPr="00ED7DAA" w:rsidRDefault="00980BB9" w:rsidP="00A5777B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ED7DAA">
        <w:rPr>
          <w:rFonts w:ascii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980BB9" w:rsidRPr="00ED7DAA" w:rsidRDefault="00980BB9" w:rsidP="00A5777B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ED7DAA">
        <w:rPr>
          <w:rFonts w:ascii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980BB9" w:rsidRPr="00ED7DAA" w:rsidRDefault="00980BB9" w:rsidP="00A5777B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>Для проведения занятий по дисциплине используются аудитории университета, в том числе оборудованные мультимедийными ресурсами (компьютер, проектор, колонки), что необходимо для лекционных занятий, а также при контроле самостоятельной работы и выполнения заданий в рамках подготовки к практическим занятиям. Возможно проведение практических занятий в классах, оборудованных компьютерной техникой.</w:t>
      </w:r>
    </w:p>
    <w:p w:rsidR="00980BB9" w:rsidRPr="00ED7DAA" w:rsidRDefault="00980BB9" w:rsidP="00A5777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980BB9" w:rsidRPr="00ED7DAA" w:rsidRDefault="00980BB9" w:rsidP="00A5777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ED7DAA">
        <w:rPr>
          <w:rFonts w:ascii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980BB9" w:rsidRPr="00ED7DAA" w:rsidRDefault="00980BB9" w:rsidP="00A5777B">
      <w:pPr>
        <w:spacing w:after="0" w:line="240" w:lineRule="auto"/>
        <w:jc w:val="center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>Программное обеспечение:</w:t>
      </w:r>
    </w:p>
    <w:p w:rsidR="00980BB9" w:rsidRPr="00ED7DAA" w:rsidRDefault="00980BB9" w:rsidP="00A5777B">
      <w:pPr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 xml:space="preserve">Microsoft Word, Power Point, Microsoft Internet Explorer, СПС «Консультант+», «Гарант», </w:t>
      </w:r>
    </w:p>
    <w:p w:rsidR="00980BB9" w:rsidRPr="00ED7DAA" w:rsidRDefault="00980BB9" w:rsidP="00A5777B">
      <w:pPr>
        <w:spacing w:after="0" w:line="240" w:lineRule="auto"/>
        <w:jc w:val="center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>Интернет ресурсы:</w:t>
      </w:r>
    </w:p>
    <w:p w:rsidR="00980BB9" w:rsidRPr="00ED7DAA" w:rsidRDefault="00980BB9" w:rsidP="00646300">
      <w:pPr>
        <w:numPr>
          <w:ilvl w:val="0"/>
          <w:numId w:val="22"/>
        </w:numPr>
        <w:tabs>
          <w:tab w:val="clear" w:pos="1440"/>
          <w:tab w:val="num" w:pos="0"/>
        </w:tabs>
        <w:spacing w:after="0" w:line="240" w:lineRule="auto"/>
        <w:ind w:left="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>Информационно-правовой портал «Гарант» (нормативные правовые акты, новости федерального и регионального законодательства, юридические консультации) [Электронный ресурс]: [cайт]. – Электрон.дан. - [М.], 201</w:t>
      </w:r>
      <w:r>
        <w:rPr>
          <w:rFonts w:ascii="Times New Roman" w:hAnsi="Times New Roman"/>
          <w:sz w:val="24"/>
          <w:szCs w:val="24"/>
          <w:lang w:eastAsia="ru-RU"/>
        </w:rPr>
        <w:t>7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. - Режим доступа: </w:t>
      </w:r>
      <w:r w:rsidRPr="00ED7DAA">
        <w:rPr>
          <w:rFonts w:ascii="Times New Roman" w:hAnsi="Times New Roman"/>
          <w:sz w:val="24"/>
          <w:szCs w:val="24"/>
          <w:u w:val="single"/>
          <w:lang w:eastAsia="ru-RU"/>
        </w:rPr>
        <w:t>www.garant.ru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, свободный </w:t>
      </w:r>
    </w:p>
    <w:p w:rsidR="00980BB9" w:rsidRPr="00ED7DAA" w:rsidRDefault="00980BB9" w:rsidP="00646300">
      <w:pPr>
        <w:numPr>
          <w:ilvl w:val="0"/>
          <w:numId w:val="22"/>
        </w:numPr>
        <w:tabs>
          <w:tab w:val="clear" w:pos="1440"/>
          <w:tab w:val="num" w:pos="0"/>
        </w:tabs>
        <w:spacing w:after="0" w:line="240" w:lineRule="auto"/>
        <w:ind w:left="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>Официальный сайт компании «Консультант Плюс» [Электронный ресурс]: [cайт]. –</w:t>
      </w:r>
      <w:r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ED7DAA">
        <w:rPr>
          <w:rFonts w:ascii="Times New Roman" w:hAnsi="Times New Roman"/>
          <w:sz w:val="24"/>
          <w:szCs w:val="24"/>
          <w:lang w:eastAsia="ru-RU"/>
        </w:rPr>
        <w:t>Электрон.дан. - [М.], 201</w:t>
      </w:r>
      <w:r>
        <w:rPr>
          <w:rFonts w:ascii="Times New Roman" w:hAnsi="Times New Roman"/>
          <w:sz w:val="24"/>
          <w:szCs w:val="24"/>
          <w:lang w:eastAsia="ru-RU"/>
        </w:rPr>
        <w:t>7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. - Режим доступа: </w:t>
      </w:r>
      <w:r w:rsidRPr="00ED7DAA">
        <w:rPr>
          <w:rFonts w:ascii="Times New Roman" w:hAnsi="Times New Roman"/>
          <w:sz w:val="24"/>
          <w:szCs w:val="24"/>
          <w:u w:val="single"/>
          <w:lang w:eastAsia="ru-RU"/>
        </w:rPr>
        <w:t>www.consultant.ru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, свободный </w:t>
      </w:r>
    </w:p>
    <w:p w:rsidR="00980BB9" w:rsidRDefault="00980BB9" w:rsidP="00A5777B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>Возможна организация взаимодействия с обучающимися посредством электронной почты. Для инвалидов и лиц с ограниченными возможностями здоровья, освоение данной дисциплины может быть осуществлено с использованием дистанционных образовательных технологий, посредством скайпа, видеоконференцсвязи.</w:t>
      </w:r>
    </w:p>
    <w:p w:rsidR="00980BB9" w:rsidRPr="00ED7DAA" w:rsidRDefault="00980BB9" w:rsidP="00A5777B">
      <w:pPr>
        <w:spacing w:after="0" w:line="240" w:lineRule="auto"/>
        <w:ind w:firstLine="720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br w:type="page"/>
      </w:r>
    </w:p>
    <w:p w:rsidR="00980BB9" w:rsidRDefault="00980BB9" w:rsidP="00A5777B">
      <w:pPr>
        <w:pStyle w:val="Heading1"/>
        <w:spacing w:line="240" w:lineRule="auto"/>
        <w:jc w:val="center"/>
        <w:rPr>
          <w:rFonts w:ascii="Times New Roman" w:hAnsi="Times New Roman"/>
          <w:caps/>
          <w:color w:val="auto"/>
        </w:rPr>
      </w:pPr>
      <w:bookmarkStart w:id="7" w:name="_Toc3236615"/>
      <w:r>
        <w:rPr>
          <w:rFonts w:ascii="Times New Roman" w:hAnsi="Times New Roman"/>
          <w:caps/>
          <w:color w:val="auto"/>
        </w:rPr>
        <w:t>5.2. ПРОГРАММА ДИСЦИПЛИНЫ «муниципальное Право»</w:t>
      </w:r>
      <w:bookmarkEnd w:id="7"/>
    </w:p>
    <w:p w:rsidR="00980BB9" w:rsidRDefault="00980BB9" w:rsidP="008F70B2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</w:p>
    <w:p w:rsidR="00980BB9" w:rsidRDefault="00980BB9" w:rsidP="00F31D44">
      <w:pPr>
        <w:spacing w:before="180" w:after="120" w:line="240" w:lineRule="auto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1. Пояснительная записка</w:t>
      </w:r>
    </w:p>
    <w:p w:rsidR="00980BB9" w:rsidRPr="006B334D" w:rsidRDefault="00980BB9" w:rsidP="00F31D44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6B334D">
        <w:rPr>
          <w:rFonts w:ascii="Times New Roman" w:hAnsi="Times New Roman"/>
          <w:sz w:val="24"/>
          <w:szCs w:val="24"/>
          <w:lang w:eastAsia="ru-RU"/>
        </w:rPr>
        <w:t xml:space="preserve">Дисциплина «Муниципальное право России» входит в число учебных курсов, которые представляют собой необходимый элемент </w:t>
      </w:r>
      <w:r>
        <w:rPr>
          <w:rFonts w:ascii="Times New Roman" w:hAnsi="Times New Roman"/>
          <w:sz w:val="24"/>
          <w:szCs w:val="24"/>
          <w:lang w:eastAsia="ru-RU"/>
        </w:rPr>
        <w:t>правового образования.</w:t>
      </w:r>
    </w:p>
    <w:p w:rsidR="00980BB9" w:rsidRDefault="00980BB9" w:rsidP="00F31D44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6B334D">
        <w:rPr>
          <w:rFonts w:ascii="Times New Roman" w:hAnsi="Times New Roman"/>
          <w:sz w:val="24"/>
          <w:szCs w:val="24"/>
          <w:lang w:eastAsia="ru-RU"/>
        </w:rPr>
        <w:t xml:space="preserve">Основной целью курса является усвоение основополагающих знаний о наиболее фундаментальных общественных отношениях, которые характеризуют основы конституционного строя, народовластие, правовое положение личности, государственное устройство, местное самоуправление. </w:t>
      </w:r>
    </w:p>
    <w:p w:rsidR="00980BB9" w:rsidRDefault="00980BB9" w:rsidP="00F31D44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6B334D">
        <w:rPr>
          <w:rFonts w:ascii="Times New Roman" w:hAnsi="Times New Roman"/>
          <w:sz w:val="24"/>
          <w:szCs w:val="24"/>
          <w:lang w:eastAsia="ru-RU"/>
        </w:rPr>
        <w:t xml:space="preserve">Муниципальное право в любом государстве представляет собой ведущую отрасль права, так как вследствие своего всеобъемлющего характера составляет нормативный базис для развития и функционирования остальных отраслей права. </w:t>
      </w:r>
    </w:p>
    <w:p w:rsidR="00980BB9" w:rsidRDefault="00980BB9" w:rsidP="00F31D44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6B334D">
        <w:rPr>
          <w:rFonts w:ascii="Times New Roman" w:hAnsi="Times New Roman"/>
          <w:sz w:val="24"/>
          <w:szCs w:val="24"/>
          <w:lang w:eastAsia="ru-RU"/>
        </w:rPr>
        <w:t>Освоение дисциплины в ходе лекционных и практических занятий дополняется самостоятельной работой студентов, во время которой они изучают конспекты лекций, основную и дополни</w:t>
      </w:r>
      <w:r>
        <w:rPr>
          <w:rFonts w:ascii="Times New Roman" w:hAnsi="Times New Roman"/>
          <w:sz w:val="24"/>
          <w:szCs w:val="24"/>
          <w:lang w:eastAsia="ru-RU"/>
        </w:rPr>
        <w:t>тельную литературу, готовятся к</w:t>
      </w:r>
      <w:r w:rsidRPr="006B334D">
        <w:rPr>
          <w:rFonts w:ascii="Times New Roman" w:hAnsi="Times New Roman"/>
          <w:sz w:val="24"/>
          <w:szCs w:val="24"/>
          <w:lang w:eastAsia="ru-RU"/>
        </w:rPr>
        <w:t xml:space="preserve"> и практическим занятиям, к итоговому и промежуточному контролю, выполняют контрольные задания. Изучение данной дисциплины является необходимым элементом в процессе </w:t>
      </w:r>
      <w:r>
        <w:rPr>
          <w:rFonts w:ascii="Times New Roman" w:hAnsi="Times New Roman"/>
          <w:sz w:val="24"/>
          <w:szCs w:val="24"/>
          <w:lang w:eastAsia="ru-RU"/>
        </w:rPr>
        <w:t>обучения будущего специалиста</w:t>
      </w:r>
      <w:r w:rsidRPr="006B334D">
        <w:rPr>
          <w:rFonts w:ascii="Times New Roman" w:hAnsi="Times New Roman"/>
          <w:sz w:val="24"/>
          <w:szCs w:val="24"/>
          <w:lang w:eastAsia="ru-RU"/>
        </w:rPr>
        <w:t xml:space="preserve">. </w:t>
      </w:r>
    </w:p>
    <w:p w:rsidR="00980BB9" w:rsidRDefault="00980BB9" w:rsidP="00F31D44">
      <w:pPr>
        <w:spacing w:before="180" w:after="120" w:line="240" w:lineRule="auto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2. Место в структуре образовательного модуля</w:t>
      </w:r>
    </w:p>
    <w:p w:rsidR="00980BB9" w:rsidRDefault="00980BB9" w:rsidP="00F31D44">
      <w:pPr>
        <w:tabs>
          <w:tab w:val="left" w:pos="567"/>
        </w:tabs>
        <w:spacing w:after="0" w:line="240" w:lineRule="auto"/>
        <w:ind w:firstLine="700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Дисциплина относится к модулю государственное и муниципальное управление. Освоение данной дисциплины является необходимой основой для формирования у студентов системного комплексного представления о системе правовых норм, регулирующих общественные отношения в сфере организации и деятельности местного самоуправления положительного отношения к необходимости соблюдения действующего законодательства Российской Федерации.</w:t>
      </w:r>
    </w:p>
    <w:p w:rsidR="00980BB9" w:rsidRDefault="00980BB9" w:rsidP="00F31D44">
      <w:pPr>
        <w:spacing w:before="180" w:after="120" w:line="240" w:lineRule="auto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3. Цели и задачи</w:t>
      </w:r>
    </w:p>
    <w:p w:rsidR="00980BB9" w:rsidRPr="008E421D" w:rsidRDefault="00980BB9" w:rsidP="00F31D44">
      <w:pPr>
        <w:spacing w:after="0" w:line="240" w:lineRule="auto"/>
        <w:ind w:firstLine="747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Целью дисциплины является формирование</w:t>
      </w:r>
      <w:r w:rsidRPr="008E421D">
        <w:rPr>
          <w:rFonts w:ascii="Times New Roman" w:hAnsi="Times New Roman"/>
          <w:sz w:val="24"/>
          <w:szCs w:val="24"/>
          <w:lang w:eastAsia="ru-RU"/>
        </w:rPr>
        <w:t xml:space="preserve"> у студента представление обо всех основных институтах муниципального права России, территориальных, финансово-экономических, правовых основ местного самоуправления, организационно-правовых форм и государственных гарантий его осуществления, полномочий органов местного самоуправления по решению вопросов местного значения, отдельных государственных полномочий, которыми они могут наделяться.</w:t>
      </w:r>
    </w:p>
    <w:p w:rsidR="00980BB9" w:rsidRPr="008E421D" w:rsidRDefault="00980BB9" w:rsidP="00F31D44">
      <w:pPr>
        <w:spacing w:after="0" w:line="240" w:lineRule="auto"/>
        <w:ind w:firstLine="747"/>
        <w:jc w:val="both"/>
        <w:rPr>
          <w:rFonts w:ascii="Times New Roman" w:hAnsi="Times New Roman"/>
          <w:sz w:val="24"/>
          <w:szCs w:val="24"/>
          <w:lang w:eastAsia="ru-RU"/>
        </w:rPr>
      </w:pPr>
      <w:r w:rsidRPr="008E421D">
        <w:rPr>
          <w:rFonts w:ascii="Times New Roman" w:hAnsi="Times New Roman"/>
          <w:sz w:val="24"/>
          <w:szCs w:val="24"/>
          <w:lang w:eastAsia="ru-RU"/>
        </w:rPr>
        <w:t>Задачи:</w:t>
      </w:r>
    </w:p>
    <w:p w:rsidR="00980BB9" w:rsidRPr="008E421D" w:rsidRDefault="00980BB9" w:rsidP="00F31D44">
      <w:pPr>
        <w:spacing w:after="0" w:line="240" w:lineRule="auto"/>
        <w:ind w:firstLine="747"/>
        <w:jc w:val="both"/>
        <w:rPr>
          <w:rFonts w:ascii="Times New Roman" w:hAnsi="Times New Roman"/>
          <w:sz w:val="24"/>
          <w:szCs w:val="24"/>
          <w:lang w:eastAsia="ru-RU"/>
        </w:rPr>
      </w:pPr>
      <w:r w:rsidRPr="008E421D">
        <w:rPr>
          <w:rFonts w:ascii="Times New Roman" w:hAnsi="Times New Roman"/>
          <w:sz w:val="24"/>
          <w:szCs w:val="24"/>
          <w:lang w:eastAsia="ru-RU"/>
        </w:rPr>
        <w:t>- формирование у студентов умения анализировать и оценивать правовые яв</w:t>
      </w:r>
      <w:r>
        <w:rPr>
          <w:rFonts w:ascii="Times New Roman" w:hAnsi="Times New Roman"/>
          <w:sz w:val="24"/>
          <w:szCs w:val="24"/>
          <w:lang w:eastAsia="ru-RU"/>
        </w:rPr>
        <w:t>ления по вопросам муниципально-</w:t>
      </w:r>
      <w:r w:rsidRPr="008E421D">
        <w:rPr>
          <w:rFonts w:ascii="Times New Roman" w:hAnsi="Times New Roman"/>
          <w:sz w:val="24"/>
          <w:szCs w:val="24"/>
          <w:lang w:eastAsia="ru-RU"/>
        </w:rPr>
        <w:t>правовых институтов;</w:t>
      </w:r>
    </w:p>
    <w:p w:rsidR="00980BB9" w:rsidRPr="008E421D" w:rsidRDefault="00980BB9" w:rsidP="00F31D44">
      <w:pPr>
        <w:spacing w:after="0" w:line="240" w:lineRule="auto"/>
        <w:ind w:firstLine="747"/>
        <w:jc w:val="both"/>
        <w:rPr>
          <w:rFonts w:ascii="Times New Roman" w:hAnsi="Times New Roman"/>
          <w:b/>
          <w:sz w:val="24"/>
          <w:szCs w:val="24"/>
          <w:lang w:eastAsia="ru-RU"/>
        </w:rPr>
      </w:pPr>
      <w:r w:rsidRPr="008E421D">
        <w:rPr>
          <w:rFonts w:ascii="Times New Roman" w:hAnsi="Times New Roman"/>
          <w:sz w:val="24"/>
          <w:szCs w:val="24"/>
          <w:lang w:eastAsia="ru-RU"/>
        </w:rPr>
        <w:t>- создание у обучаемых  прочной системы знаний о сущности и содержании  демократии Российской Федерации, его роли в установлении режима законности и правопорядка во всех важнейших сферах государственной и общественной жизни  муниципальных образований.</w:t>
      </w:r>
    </w:p>
    <w:p w:rsidR="00980BB9" w:rsidRDefault="00980BB9" w:rsidP="00F31D44">
      <w:pPr>
        <w:spacing w:after="0" w:line="240" w:lineRule="auto"/>
        <w:ind w:left="567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4. Образовательные результаты</w:t>
      </w:r>
    </w:p>
    <w:tbl>
      <w:tblPr>
        <w:tblW w:w="9854" w:type="dxa"/>
        <w:tblLayout w:type="fixed"/>
        <w:tblLook w:val="0000"/>
      </w:tblPr>
      <w:tblGrid>
        <w:gridCol w:w="1129"/>
        <w:gridCol w:w="2035"/>
        <w:gridCol w:w="1264"/>
        <w:gridCol w:w="2340"/>
        <w:gridCol w:w="1260"/>
        <w:gridCol w:w="1826"/>
      </w:tblGrid>
      <w:tr w:rsidR="00980BB9" w:rsidTr="00B96224">
        <w:trPr>
          <w:trHeight w:val="385"/>
        </w:trPr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80BB9" w:rsidRDefault="00980BB9" w:rsidP="00F31D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0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80BB9" w:rsidRDefault="00980BB9" w:rsidP="00F31D44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2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80BB9" w:rsidRDefault="00980BB9" w:rsidP="00F31D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3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80BB9" w:rsidRDefault="00980BB9" w:rsidP="00F31D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2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80BB9" w:rsidRDefault="00980BB9" w:rsidP="00F31D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8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80BB9" w:rsidRDefault="00980BB9" w:rsidP="00F31D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980BB9" w:rsidTr="00B96224">
        <w:trPr>
          <w:trHeight w:val="385"/>
        </w:trPr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80BB9" w:rsidRPr="00C47D74" w:rsidRDefault="00980BB9" w:rsidP="00F31D44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47D74">
              <w:rPr>
                <w:rFonts w:ascii="Times New Roman" w:hAnsi="Times New Roman"/>
                <w:sz w:val="24"/>
                <w:szCs w:val="24"/>
                <w:lang w:eastAsia="ru-RU"/>
              </w:rPr>
              <w:t>ОР. 1</w:t>
            </w:r>
          </w:p>
        </w:tc>
        <w:tc>
          <w:tcPr>
            <w:tcW w:w="20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80BB9" w:rsidRPr="00BC3647" w:rsidRDefault="00980BB9" w:rsidP="00F31D44">
            <w:pPr>
              <w:shd w:val="clear" w:color="auto" w:fill="FFFFFF"/>
              <w:tabs>
                <w:tab w:val="left" w:pos="1123"/>
              </w:tabs>
              <w:spacing w:after="0" w:line="240" w:lineRule="auto"/>
              <w:ind w:right="130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Демонстрирует умения  анализировать правовые акты для решения</w:t>
            </w:r>
            <w:r w:rsidRPr="00983839">
              <w:rPr>
                <w:rFonts w:ascii="Times New Roman" w:hAnsi="Times New Roman"/>
                <w:sz w:val="24"/>
                <w:szCs w:val="24"/>
              </w:rPr>
              <w:t xml:space="preserve"> профессионально-педагогическ</w:t>
            </w:r>
            <w:r>
              <w:rPr>
                <w:rFonts w:ascii="Times New Roman" w:hAnsi="Times New Roman"/>
                <w:sz w:val="24"/>
                <w:szCs w:val="24"/>
              </w:rPr>
              <w:t>их</w:t>
            </w:r>
            <w:r w:rsidRPr="00983839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</w:rPr>
              <w:t>задач.</w:t>
            </w:r>
          </w:p>
        </w:tc>
        <w:tc>
          <w:tcPr>
            <w:tcW w:w="12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80BB9" w:rsidRDefault="00980BB9" w:rsidP="00F31D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ОР.1-2-1</w:t>
            </w:r>
          </w:p>
        </w:tc>
        <w:tc>
          <w:tcPr>
            <w:tcW w:w="23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80BB9" w:rsidRPr="00B36F33" w:rsidRDefault="00980BB9" w:rsidP="00F31D4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Демонстрирует умения</w:t>
            </w:r>
            <w:r w:rsidRPr="00B36F33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анализировать нормативные правовые акты, регулирующие муниципально-правовые отнош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ения.</w:t>
            </w:r>
          </w:p>
          <w:p w:rsidR="00980BB9" w:rsidRPr="000C797B" w:rsidRDefault="00980BB9" w:rsidP="00F31D4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80BB9" w:rsidRDefault="00980BB9" w:rsidP="00F31D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C797B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ОК-1; </w:t>
            </w:r>
          </w:p>
          <w:p w:rsidR="00980BB9" w:rsidRDefault="00980BB9" w:rsidP="00F31D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C797B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ОК-6; </w:t>
            </w:r>
          </w:p>
          <w:p w:rsidR="00980BB9" w:rsidRPr="000C797B" w:rsidRDefault="00980BB9" w:rsidP="00F31D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80BB9" w:rsidRPr="000C797B" w:rsidRDefault="00980BB9" w:rsidP="00F31D4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0C797B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тестирование</w:t>
            </w: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;</w:t>
            </w:r>
          </w:p>
          <w:p w:rsidR="00980BB9" w:rsidRDefault="00980BB9" w:rsidP="00F31D4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0C797B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эссе</w:t>
            </w: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.</w:t>
            </w:r>
          </w:p>
        </w:tc>
      </w:tr>
      <w:tr w:rsidR="00980BB9" w:rsidTr="00B96224">
        <w:trPr>
          <w:trHeight w:val="385"/>
        </w:trPr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80BB9" w:rsidRPr="00C47D74" w:rsidRDefault="00980BB9" w:rsidP="00F31D44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47D74">
              <w:rPr>
                <w:rFonts w:ascii="Times New Roman" w:hAnsi="Times New Roman"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20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80BB9" w:rsidRDefault="00980BB9" w:rsidP="00F31D44">
            <w:pPr>
              <w:spacing w:line="240" w:lineRule="auto"/>
            </w:pPr>
            <w:r>
              <w:rPr>
                <w:rFonts w:ascii="Times New Roman" w:hAnsi="Times New Roman"/>
                <w:sz w:val="24"/>
                <w:szCs w:val="24"/>
              </w:rPr>
              <w:t xml:space="preserve">Демонстрирует умения выполнять </w:t>
            </w:r>
            <w:r w:rsidRPr="00EF471E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983839">
              <w:rPr>
                <w:rFonts w:ascii="Times New Roman" w:hAnsi="Times New Roman"/>
                <w:sz w:val="24"/>
                <w:szCs w:val="24"/>
              </w:rPr>
              <w:t xml:space="preserve">профессионально-педагогические функции на нормативно-правовой основе </w:t>
            </w:r>
          </w:p>
          <w:p w:rsidR="00980BB9" w:rsidRPr="00EF471E" w:rsidRDefault="00980BB9" w:rsidP="00F31D44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80BB9" w:rsidRDefault="00980BB9" w:rsidP="00F31D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ОР.2-2-1</w:t>
            </w:r>
          </w:p>
        </w:tc>
        <w:tc>
          <w:tcPr>
            <w:tcW w:w="23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80BB9" w:rsidRDefault="00980BB9" w:rsidP="00F31D4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Демонстрирует умения</w:t>
            </w:r>
            <w:r w:rsidRPr="00B36F33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использовать</w:t>
            </w:r>
            <w:r w:rsidRPr="00B36F33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муниципально-правовы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е акты в профессионально-педагогической деятельности. </w:t>
            </w:r>
            <w:r w:rsidRPr="00B36F33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2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80BB9" w:rsidRDefault="00980BB9" w:rsidP="00F31D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C797B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ОПК-9; </w:t>
            </w:r>
          </w:p>
          <w:p w:rsidR="00980BB9" w:rsidRPr="000C797B" w:rsidRDefault="00980BB9" w:rsidP="00F31D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C797B">
              <w:rPr>
                <w:rFonts w:ascii="Times New Roman" w:hAnsi="Times New Roman"/>
                <w:sz w:val="24"/>
                <w:szCs w:val="24"/>
                <w:lang w:eastAsia="ru-RU"/>
              </w:rPr>
              <w:t>ПК-1</w:t>
            </w:r>
          </w:p>
        </w:tc>
        <w:tc>
          <w:tcPr>
            <w:tcW w:w="18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80BB9" w:rsidRPr="000C797B" w:rsidRDefault="00980BB9" w:rsidP="00F31D4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кейс-задание;</w:t>
            </w:r>
          </w:p>
          <w:p w:rsidR="00980BB9" w:rsidRPr="000C797B" w:rsidRDefault="00980BB9" w:rsidP="00F31D4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</w:tr>
    </w:tbl>
    <w:p w:rsidR="00980BB9" w:rsidRDefault="00980BB9" w:rsidP="00F31D44">
      <w:pPr>
        <w:spacing w:before="180" w:after="120" w:line="240" w:lineRule="auto"/>
        <w:jc w:val="center"/>
        <w:rPr>
          <w:rFonts w:ascii="Times New Roman" w:hAnsi="Times New Roman"/>
          <w:b/>
          <w:sz w:val="24"/>
          <w:szCs w:val="24"/>
        </w:rPr>
      </w:pPr>
    </w:p>
    <w:p w:rsidR="00980BB9" w:rsidRDefault="00980BB9" w:rsidP="00F31D44">
      <w:pPr>
        <w:spacing w:before="180" w:after="120" w:line="240" w:lineRule="auto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5. Содержание дисциплины</w:t>
      </w:r>
    </w:p>
    <w:p w:rsidR="00980BB9" w:rsidRDefault="00980BB9" w:rsidP="00F31D44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980BB9" w:rsidRDefault="00980BB9" w:rsidP="00F31D44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 CYR" w:hAnsi="Times New Roman CYR" w:cs="Times New Roman CYR"/>
          <w:bCs/>
          <w:i/>
          <w:sz w:val="24"/>
          <w:szCs w:val="24"/>
          <w:lang w:eastAsia="ru-RU"/>
        </w:rPr>
      </w:pPr>
      <w:r>
        <w:rPr>
          <w:rFonts w:ascii="Times New Roman" w:hAnsi="Times New Roman"/>
          <w:bCs/>
          <w:i/>
          <w:sz w:val="24"/>
          <w:szCs w:val="24"/>
          <w:lang w:eastAsia="ru-RU"/>
        </w:rPr>
        <w:t xml:space="preserve">5.1. </w:t>
      </w:r>
      <w:r>
        <w:rPr>
          <w:rFonts w:ascii="Times New Roman CYR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9945" w:type="dxa"/>
        <w:tblLayout w:type="fixed"/>
        <w:tblLook w:val="0000"/>
      </w:tblPr>
      <w:tblGrid>
        <w:gridCol w:w="4086"/>
        <w:gridCol w:w="961"/>
        <w:gridCol w:w="956"/>
        <w:gridCol w:w="1593"/>
        <w:gridCol w:w="1390"/>
        <w:gridCol w:w="959"/>
      </w:tblGrid>
      <w:tr w:rsidR="00980BB9" w:rsidTr="00B96224">
        <w:trPr>
          <w:trHeight w:val="204"/>
        </w:trPr>
        <w:tc>
          <w:tcPr>
            <w:tcW w:w="408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80BB9" w:rsidRPr="003619E3" w:rsidRDefault="00980BB9" w:rsidP="00F31D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b/>
                <w:sz w:val="24"/>
                <w:szCs w:val="24"/>
                <w:lang w:eastAsia="ru-RU"/>
              </w:rPr>
            </w:pPr>
            <w:r w:rsidRPr="003619E3">
              <w:rPr>
                <w:rFonts w:ascii="Times New Roman CYR" w:hAnsi="Times New Roman CYR" w:cs="Times New Roman CYR"/>
                <w:b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510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80BB9" w:rsidRPr="003619E3" w:rsidRDefault="00980BB9" w:rsidP="00F31D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b/>
                <w:sz w:val="24"/>
                <w:szCs w:val="24"/>
                <w:lang w:eastAsia="ru-RU"/>
              </w:rPr>
            </w:pPr>
            <w:r w:rsidRPr="003619E3">
              <w:rPr>
                <w:rFonts w:ascii="Times New Roman CYR" w:hAnsi="Times New Roman CYR" w:cs="Times New Roman CYR"/>
                <w:b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39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80BB9" w:rsidRPr="003619E3" w:rsidRDefault="00980BB9" w:rsidP="00F31D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b/>
                <w:sz w:val="24"/>
                <w:szCs w:val="24"/>
                <w:lang w:eastAsia="ru-RU"/>
              </w:rPr>
            </w:pPr>
            <w:r w:rsidRPr="003619E3">
              <w:rPr>
                <w:rFonts w:ascii="Times New Roman CYR" w:hAnsi="Times New Roman CYR" w:cs="Times New Roman CYR"/>
                <w:b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95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80BB9" w:rsidRPr="003619E3" w:rsidRDefault="00980BB9" w:rsidP="00F31D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b/>
                <w:sz w:val="24"/>
                <w:szCs w:val="24"/>
                <w:lang w:eastAsia="ru-RU"/>
              </w:rPr>
            </w:pPr>
            <w:r w:rsidRPr="003619E3">
              <w:rPr>
                <w:rFonts w:ascii="Times New Roman CYR" w:hAnsi="Times New Roman CYR" w:cs="Times New Roman CYR"/>
                <w:b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980BB9" w:rsidTr="00B96224">
        <w:trPr>
          <w:trHeight w:val="535"/>
        </w:trPr>
        <w:tc>
          <w:tcPr>
            <w:tcW w:w="408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0BB9" w:rsidRDefault="00980BB9" w:rsidP="00F31D44">
            <w:pPr>
              <w:spacing w:after="0" w:line="240" w:lineRule="auto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</w:p>
        </w:tc>
        <w:tc>
          <w:tcPr>
            <w:tcW w:w="191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80BB9" w:rsidRPr="003619E3" w:rsidRDefault="00980BB9" w:rsidP="00F31D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b/>
                <w:sz w:val="24"/>
                <w:szCs w:val="24"/>
                <w:lang w:eastAsia="ru-RU"/>
              </w:rPr>
            </w:pPr>
            <w:r w:rsidRPr="003619E3">
              <w:rPr>
                <w:rFonts w:ascii="Times New Roman CYR" w:hAnsi="Times New Roman CYR" w:cs="Times New Roman CYR"/>
                <w:b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59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80BB9" w:rsidRPr="003619E3" w:rsidRDefault="00980BB9" w:rsidP="00F31D4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3619E3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 xml:space="preserve">Контактная СР (в т.ч. </w:t>
            </w:r>
          </w:p>
          <w:p w:rsidR="00980BB9" w:rsidRDefault="00980BB9" w:rsidP="00F31D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  <w:r w:rsidRPr="003619E3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39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0BB9" w:rsidRDefault="00980BB9" w:rsidP="00F31D44">
            <w:pPr>
              <w:spacing w:after="0" w:line="240" w:lineRule="auto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</w:p>
        </w:tc>
        <w:tc>
          <w:tcPr>
            <w:tcW w:w="95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0BB9" w:rsidRDefault="00980BB9" w:rsidP="00F31D44">
            <w:pPr>
              <w:spacing w:after="0" w:line="240" w:lineRule="auto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</w:p>
        </w:tc>
      </w:tr>
      <w:tr w:rsidR="00980BB9" w:rsidTr="00B96224">
        <w:trPr>
          <w:trHeight w:val="1"/>
        </w:trPr>
        <w:tc>
          <w:tcPr>
            <w:tcW w:w="408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0BB9" w:rsidRDefault="00980BB9" w:rsidP="00F31D44">
            <w:pPr>
              <w:spacing w:after="0" w:line="240" w:lineRule="auto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80BB9" w:rsidRPr="003619E3" w:rsidRDefault="00980BB9" w:rsidP="00F31D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b/>
                <w:sz w:val="24"/>
                <w:szCs w:val="24"/>
                <w:lang w:eastAsia="ru-RU"/>
              </w:rPr>
            </w:pPr>
            <w:r w:rsidRPr="003619E3">
              <w:rPr>
                <w:rFonts w:ascii="Times New Roman CYR" w:hAnsi="Times New Roman CYR" w:cs="Times New Roman CYR"/>
                <w:b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80BB9" w:rsidRPr="003619E3" w:rsidRDefault="00980BB9" w:rsidP="00F31D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b/>
                <w:sz w:val="24"/>
                <w:szCs w:val="24"/>
                <w:lang w:eastAsia="ru-RU"/>
              </w:rPr>
            </w:pPr>
            <w:r w:rsidRPr="003619E3">
              <w:rPr>
                <w:rFonts w:ascii="Times New Roman CYR" w:hAnsi="Times New Roman CYR" w:cs="Times New Roman CYR"/>
                <w:b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59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0BB9" w:rsidRDefault="00980BB9" w:rsidP="00F31D44">
            <w:pPr>
              <w:spacing w:after="0" w:line="240" w:lineRule="auto"/>
              <w:rPr>
                <w:rFonts w:cs="Calibri"/>
                <w:sz w:val="24"/>
                <w:szCs w:val="24"/>
                <w:lang w:eastAsia="ru-RU"/>
              </w:rPr>
            </w:pPr>
          </w:p>
        </w:tc>
        <w:tc>
          <w:tcPr>
            <w:tcW w:w="139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0BB9" w:rsidRDefault="00980BB9" w:rsidP="00F31D44">
            <w:pPr>
              <w:spacing w:after="0" w:line="240" w:lineRule="auto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</w:p>
        </w:tc>
        <w:tc>
          <w:tcPr>
            <w:tcW w:w="95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0BB9" w:rsidRDefault="00980BB9" w:rsidP="00F31D44">
            <w:pPr>
              <w:spacing w:after="0" w:line="240" w:lineRule="auto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</w:p>
        </w:tc>
      </w:tr>
      <w:tr w:rsidR="00980BB9" w:rsidTr="00223D07">
        <w:trPr>
          <w:trHeight w:val="1"/>
        </w:trPr>
        <w:tc>
          <w:tcPr>
            <w:tcW w:w="9945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0BB9" w:rsidRPr="008A7D72" w:rsidRDefault="00980BB9" w:rsidP="008A7D72">
            <w:pPr>
              <w:spacing w:after="0" w:line="240" w:lineRule="auto"/>
              <w:jc w:val="center"/>
              <w:rPr>
                <w:rFonts w:ascii="Times New Roman CYR" w:hAnsi="Times New Roman CYR" w:cs="Times New Roman CYR"/>
                <w:b/>
                <w:sz w:val="24"/>
                <w:szCs w:val="24"/>
                <w:lang w:eastAsia="ru-RU"/>
              </w:rPr>
            </w:pPr>
            <w:r w:rsidRPr="008A7D72">
              <w:rPr>
                <w:rFonts w:ascii="Times New Roman CYR" w:hAnsi="Times New Roman CYR" w:cs="Times New Roman CYR"/>
                <w:b/>
                <w:sz w:val="24"/>
                <w:szCs w:val="24"/>
                <w:lang w:eastAsia="ru-RU"/>
              </w:rPr>
              <w:t xml:space="preserve">Раздел 1. </w:t>
            </w:r>
            <w:r>
              <w:rPr>
                <w:rFonts w:ascii="Times New Roman CYR" w:hAnsi="Times New Roman CYR" w:cs="Times New Roman CYR"/>
                <w:b/>
                <w:sz w:val="24"/>
                <w:szCs w:val="24"/>
                <w:lang w:eastAsia="ru-RU"/>
              </w:rPr>
              <w:t>Основы местного самоуправления</w:t>
            </w:r>
          </w:p>
        </w:tc>
      </w:tr>
      <w:tr w:rsidR="00980BB9" w:rsidTr="00B96224">
        <w:trPr>
          <w:trHeight w:val="1"/>
        </w:trPr>
        <w:tc>
          <w:tcPr>
            <w:tcW w:w="40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80BB9" w:rsidRPr="00A33D3E" w:rsidRDefault="00980BB9" w:rsidP="00F31D44">
            <w:pPr>
              <w:spacing w:before="100" w:beforeAutospacing="1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1 1. </w:t>
            </w:r>
            <w:r w:rsidRPr="00A33D3E">
              <w:rPr>
                <w:rFonts w:ascii="Times New Roman" w:hAnsi="Times New Roman"/>
                <w:sz w:val="24"/>
                <w:szCs w:val="24"/>
              </w:rPr>
              <w:t>Понятие, принципы, функции местного самоуправления</w:t>
            </w:r>
          </w:p>
        </w:tc>
        <w:tc>
          <w:tcPr>
            <w:tcW w:w="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0BB9" w:rsidRDefault="00980BB9" w:rsidP="00F31D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0BB9" w:rsidRDefault="00980BB9" w:rsidP="00F31D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5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80BB9" w:rsidRDefault="00980BB9" w:rsidP="00F31D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80BB9" w:rsidRDefault="00980BB9" w:rsidP="00F31D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9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80BB9" w:rsidRDefault="00980BB9" w:rsidP="00F31D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17</w:t>
            </w:r>
          </w:p>
        </w:tc>
      </w:tr>
      <w:tr w:rsidR="00980BB9" w:rsidTr="00B96224">
        <w:trPr>
          <w:trHeight w:val="1"/>
        </w:trPr>
        <w:tc>
          <w:tcPr>
            <w:tcW w:w="40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80BB9" w:rsidRPr="00A33D3E" w:rsidRDefault="00980BB9" w:rsidP="00F31D44">
            <w:pPr>
              <w:spacing w:before="100" w:beforeAutospacing="1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1.2. </w:t>
            </w:r>
            <w:r w:rsidRPr="00A33D3E">
              <w:rPr>
                <w:rFonts w:ascii="Times New Roman" w:hAnsi="Times New Roman"/>
                <w:sz w:val="24"/>
                <w:szCs w:val="24"/>
              </w:rPr>
              <w:t>Территориальные основы местного самоуправления. Вопросы местного значения.</w:t>
            </w:r>
          </w:p>
        </w:tc>
        <w:tc>
          <w:tcPr>
            <w:tcW w:w="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0BB9" w:rsidRDefault="00980BB9" w:rsidP="00F31D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0BB9" w:rsidRDefault="00980BB9" w:rsidP="00F31D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5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80BB9" w:rsidRDefault="00980BB9" w:rsidP="00F31D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80BB9" w:rsidRDefault="00980BB9" w:rsidP="00F31D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9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80BB9" w:rsidRDefault="00980BB9" w:rsidP="00F31D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17</w:t>
            </w:r>
          </w:p>
        </w:tc>
      </w:tr>
      <w:tr w:rsidR="00980BB9" w:rsidTr="00B96224">
        <w:trPr>
          <w:trHeight w:val="1"/>
        </w:trPr>
        <w:tc>
          <w:tcPr>
            <w:tcW w:w="40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80BB9" w:rsidRPr="00A33D3E" w:rsidRDefault="00980BB9" w:rsidP="00F31D44">
            <w:pPr>
              <w:spacing w:before="100" w:beforeAutospacing="1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1.3.</w:t>
            </w:r>
            <w:r w:rsidRPr="00A33D3E">
              <w:rPr>
                <w:rFonts w:ascii="Times New Roman" w:hAnsi="Times New Roman"/>
                <w:sz w:val="24"/>
                <w:szCs w:val="24"/>
              </w:rPr>
              <w:t>Формы непосредственного осуществления населением местного самоуправления и формы участия населения в осуществлении местного самоуправления</w:t>
            </w:r>
          </w:p>
        </w:tc>
        <w:tc>
          <w:tcPr>
            <w:tcW w:w="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0BB9" w:rsidRDefault="00980BB9" w:rsidP="00F31D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0BB9" w:rsidRDefault="00980BB9" w:rsidP="00F31D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5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80BB9" w:rsidRDefault="00980BB9" w:rsidP="00F31D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80BB9" w:rsidRDefault="00980BB9" w:rsidP="00F31D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9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80BB9" w:rsidRDefault="00980BB9" w:rsidP="00F31D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17</w:t>
            </w:r>
          </w:p>
        </w:tc>
      </w:tr>
      <w:tr w:rsidR="00980BB9" w:rsidTr="001F5C87">
        <w:trPr>
          <w:trHeight w:val="1"/>
        </w:trPr>
        <w:tc>
          <w:tcPr>
            <w:tcW w:w="9945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80BB9" w:rsidRPr="008A7D72" w:rsidRDefault="00980BB9" w:rsidP="00F31D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8A7D72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Раздел 2. О</w:t>
            </w: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рганизация местного самоуправления</w:t>
            </w:r>
          </w:p>
        </w:tc>
      </w:tr>
      <w:tr w:rsidR="00980BB9" w:rsidTr="00B96224">
        <w:trPr>
          <w:trHeight w:val="1"/>
        </w:trPr>
        <w:tc>
          <w:tcPr>
            <w:tcW w:w="40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80BB9" w:rsidRPr="00A33D3E" w:rsidRDefault="00980BB9" w:rsidP="00F31D44">
            <w:pPr>
              <w:spacing w:before="100" w:beforeAutospacing="1" w:line="240" w:lineRule="auto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2.1 </w:t>
            </w:r>
            <w:r w:rsidRPr="00A33D3E">
              <w:rPr>
                <w:rFonts w:ascii="Times New Roman" w:hAnsi="Times New Roman"/>
                <w:sz w:val="24"/>
                <w:szCs w:val="24"/>
              </w:rPr>
              <w:t>Органы местного самоуправления</w:t>
            </w:r>
          </w:p>
        </w:tc>
        <w:tc>
          <w:tcPr>
            <w:tcW w:w="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0BB9" w:rsidRDefault="00980BB9" w:rsidP="00F31D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0BB9" w:rsidRDefault="00980BB9" w:rsidP="00F31D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5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80BB9" w:rsidRDefault="00980BB9" w:rsidP="00F31D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80BB9" w:rsidRDefault="00980BB9" w:rsidP="00F31D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9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80BB9" w:rsidRDefault="00980BB9" w:rsidP="00F31D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19</w:t>
            </w:r>
          </w:p>
        </w:tc>
      </w:tr>
      <w:tr w:rsidR="00980BB9" w:rsidTr="00B96224">
        <w:trPr>
          <w:trHeight w:val="1"/>
        </w:trPr>
        <w:tc>
          <w:tcPr>
            <w:tcW w:w="40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80BB9" w:rsidRPr="00A33D3E" w:rsidRDefault="00980BB9" w:rsidP="00F31D44">
            <w:pPr>
              <w:spacing w:before="100" w:beforeAutospacing="1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2.2. </w:t>
            </w:r>
            <w:r w:rsidRPr="00A33D3E">
              <w:rPr>
                <w:rFonts w:ascii="Times New Roman" w:hAnsi="Times New Roman"/>
                <w:sz w:val="24"/>
                <w:szCs w:val="24"/>
              </w:rPr>
              <w:t>Гарантии и защита прав местного самоуправления</w:t>
            </w:r>
          </w:p>
        </w:tc>
        <w:tc>
          <w:tcPr>
            <w:tcW w:w="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0BB9" w:rsidRDefault="00980BB9" w:rsidP="00F31D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0BB9" w:rsidRDefault="00980BB9" w:rsidP="00F31D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5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80BB9" w:rsidRDefault="00980BB9" w:rsidP="00F31D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80BB9" w:rsidRDefault="00980BB9" w:rsidP="00F31D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9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80BB9" w:rsidRDefault="00980BB9" w:rsidP="00F31D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19</w:t>
            </w:r>
          </w:p>
        </w:tc>
      </w:tr>
      <w:tr w:rsidR="00980BB9" w:rsidTr="00B96224">
        <w:trPr>
          <w:trHeight w:val="1"/>
        </w:trPr>
        <w:tc>
          <w:tcPr>
            <w:tcW w:w="40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80BB9" w:rsidRPr="00A33D3E" w:rsidRDefault="00980BB9" w:rsidP="00F31D44">
            <w:pPr>
              <w:spacing w:before="100" w:beforeAutospacing="1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2.3. </w:t>
            </w:r>
            <w:r w:rsidRPr="00A33D3E">
              <w:rPr>
                <w:rFonts w:ascii="Times New Roman" w:hAnsi="Times New Roman"/>
                <w:sz w:val="24"/>
                <w:szCs w:val="24"/>
              </w:rPr>
              <w:t xml:space="preserve">Ответственность органов местного самоуправления и должностных лиц. </w:t>
            </w:r>
          </w:p>
        </w:tc>
        <w:tc>
          <w:tcPr>
            <w:tcW w:w="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0BB9" w:rsidRDefault="00980BB9" w:rsidP="00F31D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0BB9" w:rsidRDefault="00980BB9" w:rsidP="00F31D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5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80BB9" w:rsidRDefault="00980BB9" w:rsidP="00F31D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80BB9" w:rsidRDefault="00980BB9" w:rsidP="00F31D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9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80BB9" w:rsidRDefault="00980BB9" w:rsidP="00F31D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19</w:t>
            </w:r>
          </w:p>
        </w:tc>
      </w:tr>
      <w:tr w:rsidR="00980BB9" w:rsidTr="00B96224">
        <w:trPr>
          <w:trHeight w:val="1"/>
        </w:trPr>
        <w:tc>
          <w:tcPr>
            <w:tcW w:w="40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0BB9" w:rsidRDefault="00980BB9" w:rsidP="00F31D44">
            <w:pPr>
              <w:spacing w:after="0" w:line="240" w:lineRule="auto"/>
              <w:jc w:val="right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0BB9" w:rsidRDefault="00980BB9" w:rsidP="00F31D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0BB9" w:rsidRDefault="00980BB9" w:rsidP="00F31D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5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80BB9" w:rsidRDefault="00980BB9" w:rsidP="00F31D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3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80BB9" w:rsidRDefault="00980BB9" w:rsidP="00F31D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54</w:t>
            </w:r>
          </w:p>
        </w:tc>
        <w:tc>
          <w:tcPr>
            <w:tcW w:w="9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80BB9" w:rsidRDefault="00980BB9" w:rsidP="00F31D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144</w:t>
            </w:r>
          </w:p>
        </w:tc>
      </w:tr>
    </w:tbl>
    <w:p w:rsidR="00980BB9" w:rsidRDefault="00980BB9" w:rsidP="00F31D44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980BB9" w:rsidRDefault="00980BB9" w:rsidP="00F31D44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980BB9" w:rsidRPr="0063090F" w:rsidRDefault="00980BB9" w:rsidP="00F31D44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  <w:r w:rsidRPr="0063090F">
        <w:rPr>
          <w:rFonts w:ascii="Times New Roman" w:hAnsi="Times New Roman"/>
          <w:sz w:val="24"/>
          <w:szCs w:val="24"/>
          <w:lang w:eastAsia="ru-RU"/>
        </w:rPr>
        <w:t>Объяснительно-иллюстративный.</w:t>
      </w:r>
    </w:p>
    <w:p w:rsidR="00980BB9" w:rsidRPr="0063090F" w:rsidRDefault="00980BB9" w:rsidP="00F31D44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  <w:r w:rsidRPr="0063090F">
        <w:rPr>
          <w:rFonts w:ascii="Times New Roman" w:hAnsi="Times New Roman"/>
          <w:sz w:val="24"/>
          <w:szCs w:val="24"/>
          <w:lang w:eastAsia="ru-RU"/>
        </w:rPr>
        <w:t xml:space="preserve">Метод </w:t>
      </w:r>
      <w:r>
        <w:rPr>
          <w:rFonts w:ascii="Times New Roman" w:hAnsi="Times New Roman"/>
          <w:sz w:val="24"/>
          <w:szCs w:val="24"/>
          <w:lang w:eastAsia="ru-RU"/>
        </w:rPr>
        <w:t>имитационного моделирования</w:t>
      </w:r>
    </w:p>
    <w:p w:rsidR="00980BB9" w:rsidRDefault="00980BB9" w:rsidP="00F31D44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sz w:val="24"/>
          <w:szCs w:val="24"/>
        </w:rPr>
      </w:pPr>
    </w:p>
    <w:p w:rsidR="00980BB9" w:rsidRDefault="00980BB9" w:rsidP="00957A93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t>6. Рейтинг-план</w:t>
      </w:r>
    </w:p>
    <w:tbl>
      <w:tblPr>
        <w:tblW w:w="0" w:type="auto"/>
        <w:jc w:val="center"/>
        <w:tblLayout w:type="fixed"/>
        <w:tblLook w:val="0000"/>
      </w:tblPr>
      <w:tblGrid>
        <w:gridCol w:w="1008"/>
        <w:gridCol w:w="1981"/>
        <w:gridCol w:w="1800"/>
        <w:gridCol w:w="1080"/>
        <w:gridCol w:w="900"/>
        <w:gridCol w:w="880"/>
        <w:gridCol w:w="851"/>
        <w:gridCol w:w="814"/>
      </w:tblGrid>
      <w:tr w:rsidR="00980BB9" w:rsidTr="008769F7">
        <w:trPr>
          <w:trHeight w:val="600"/>
          <w:jc w:val="center"/>
        </w:trPr>
        <w:tc>
          <w:tcPr>
            <w:tcW w:w="100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80BB9" w:rsidRDefault="00980BB9" w:rsidP="008769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№ п/п</w:t>
            </w:r>
          </w:p>
        </w:tc>
        <w:tc>
          <w:tcPr>
            <w:tcW w:w="198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80BB9" w:rsidRDefault="00980BB9" w:rsidP="008769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Образовательные результаты</w:t>
            </w:r>
          </w:p>
        </w:tc>
        <w:tc>
          <w:tcPr>
            <w:tcW w:w="180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80BB9" w:rsidRDefault="00980BB9" w:rsidP="008769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Виды учебной деятельности</w:t>
            </w:r>
          </w:p>
          <w:p w:rsidR="00980BB9" w:rsidRDefault="00980BB9" w:rsidP="008769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обучающегося</w:t>
            </w:r>
          </w:p>
        </w:tc>
        <w:tc>
          <w:tcPr>
            <w:tcW w:w="108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80BB9" w:rsidRDefault="00980BB9" w:rsidP="008769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Средства оценивания</w:t>
            </w:r>
          </w:p>
        </w:tc>
        <w:tc>
          <w:tcPr>
            <w:tcW w:w="90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80BB9" w:rsidRDefault="00980BB9" w:rsidP="008769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Балл за конкретное задание</w:t>
            </w:r>
          </w:p>
          <w:p w:rsidR="00980BB9" w:rsidRDefault="00980BB9" w:rsidP="008769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(</w:t>
            </w:r>
            <w:r>
              <w:rPr>
                <w:rFonts w:ascii="Times New Roman" w:hAnsi="Times New Roman"/>
                <w:color w:val="000000"/>
                <w:lang w:val="en-US" w:eastAsia="ru-RU"/>
              </w:rPr>
              <w:t>min</w:t>
            </w:r>
            <w:r>
              <w:rPr>
                <w:rFonts w:ascii="Times New Roman" w:hAnsi="Times New Roman"/>
                <w:color w:val="000000"/>
                <w:lang w:eastAsia="ru-RU"/>
              </w:rPr>
              <w:t>-</w:t>
            </w:r>
            <w:r>
              <w:rPr>
                <w:rFonts w:ascii="Times New Roman" w:hAnsi="Times New Roman"/>
                <w:color w:val="000000"/>
                <w:lang w:val="en-US" w:eastAsia="ru-RU"/>
              </w:rPr>
              <w:t>max</w:t>
            </w:r>
            <w:r>
              <w:rPr>
                <w:rFonts w:ascii="Times New Roman" w:hAnsi="Times New Roman"/>
                <w:color w:val="000000"/>
                <w:lang w:eastAsia="ru-RU"/>
              </w:rPr>
              <w:t>)</w:t>
            </w:r>
          </w:p>
        </w:tc>
        <w:tc>
          <w:tcPr>
            <w:tcW w:w="88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80BB9" w:rsidRDefault="00980BB9" w:rsidP="008769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Число заданий за семестр</w:t>
            </w:r>
          </w:p>
        </w:tc>
        <w:tc>
          <w:tcPr>
            <w:tcW w:w="166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980BB9" w:rsidRDefault="00980BB9" w:rsidP="008769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Баллы</w:t>
            </w:r>
          </w:p>
        </w:tc>
      </w:tr>
      <w:tr w:rsidR="00980BB9" w:rsidTr="008769F7">
        <w:trPr>
          <w:trHeight w:val="300"/>
          <w:jc w:val="center"/>
        </w:trPr>
        <w:tc>
          <w:tcPr>
            <w:tcW w:w="1008" w:type="dxa"/>
            <w:vMerge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80BB9" w:rsidRDefault="00980BB9" w:rsidP="008769F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1" w:type="dxa"/>
            <w:vMerge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80BB9" w:rsidRDefault="00980BB9" w:rsidP="008769F7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vMerge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80BB9" w:rsidRDefault="00980BB9" w:rsidP="008769F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8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0BB9" w:rsidRDefault="00980BB9" w:rsidP="008769F7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0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0BB9" w:rsidRDefault="00980BB9" w:rsidP="008769F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8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0BB9" w:rsidRDefault="00980BB9" w:rsidP="008769F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980BB9" w:rsidRDefault="00980BB9" w:rsidP="008769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Минимальный</w:t>
            </w:r>
          </w:p>
        </w:tc>
        <w:tc>
          <w:tcPr>
            <w:tcW w:w="81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980BB9" w:rsidRDefault="00980BB9" w:rsidP="008769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Максимальный</w:t>
            </w:r>
          </w:p>
        </w:tc>
      </w:tr>
      <w:tr w:rsidR="00980BB9" w:rsidTr="008769F7">
        <w:trPr>
          <w:trHeight w:val="300"/>
          <w:jc w:val="center"/>
        </w:trPr>
        <w:tc>
          <w:tcPr>
            <w:tcW w:w="1008" w:type="dxa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80BB9" w:rsidRDefault="00980BB9" w:rsidP="008769F7">
            <w:pPr>
              <w:tabs>
                <w:tab w:val="left" w:pos="-180"/>
                <w:tab w:val="left" w:pos="0"/>
              </w:tabs>
              <w:autoSpaceDE w:val="0"/>
              <w:autoSpaceDN w:val="0"/>
              <w:adjustRightInd w:val="0"/>
              <w:spacing w:after="0" w:line="240" w:lineRule="auto"/>
              <w:ind w:right="612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1981" w:type="dxa"/>
            <w:vMerge w:val="restart"/>
            <w:tcBorders>
              <w:top w:val="nil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980BB9" w:rsidRDefault="00980BB9" w:rsidP="008769F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ОР.1.</w:t>
            </w:r>
          </w:p>
        </w:tc>
        <w:tc>
          <w:tcPr>
            <w:tcW w:w="180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80BB9" w:rsidRDefault="00980BB9" w:rsidP="008769F7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Эссе</w:t>
            </w:r>
          </w:p>
        </w:tc>
        <w:tc>
          <w:tcPr>
            <w:tcW w:w="1080" w:type="dxa"/>
            <w:vMerge w:val="restart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80BB9" w:rsidRDefault="00980BB9" w:rsidP="008769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42F6B">
              <w:rPr>
                <w:rFonts w:ascii="Times New Roman" w:hAnsi="Times New Roman"/>
                <w:lang w:bidi="mr-IN"/>
              </w:rPr>
              <w:t>Тематика эссе</w:t>
            </w:r>
          </w:p>
        </w:tc>
        <w:tc>
          <w:tcPr>
            <w:tcW w:w="90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80BB9" w:rsidRDefault="00980BB9" w:rsidP="008769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15-20</w:t>
            </w:r>
          </w:p>
        </w:tc>
        <w:tc>
          <w:tcPr>
            <w:tcW w:w="88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80BB9" w:rsidRDefault="00980BB9" w:rsidP="008769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vMerge w:val="restart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80BB9" w:rsidRDefault="00980BB9" w:rsidP="008769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14" w:type="dxa"/>
            <w:vMerge w:val="restart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80BB9" w:rsidRDefault="00980BB9" w:rsidP="008769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980BB9" w:rsidTr="008769F7">
        <w:trPr>
          <w:trHeight w:val="870"/>
          <w:jc w:val="center"/>
        </w:trPr>
        <w:tc>
          <w:tcPr>
            <w:tcW w:w="100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980BB9" w:rsidRDefault="00980BB9" w:rsidP="008769F7">
            <w:pPr>
              <w:tabs>
                <w:tab w:val="left" w:pos="0"/>
                <w:tab w:val="left" w:pos="180"/>
              </w:tabs>
              <w:autoSpaceDE w:val="0"/>
              <w:autoSpaceDN w:val="0"/>
              <w:adjustRightInd w:val="0"/>
              <w:spacing w:after="0" w:line="240" w:lineRule="auto"/>
              <w:ind w:right="612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981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</w:tcPr>
          <w:p w:rsidR="00980BB9" w:rsidRDefault="00980BB9" w:rsidP="008769F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vMerge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80BB9" w:rsidRDefault="00980BB9" w:rsidP="008769F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80" w:type="dxa"/>
            <w:vMerge/>
            <w:tcBorders>
              <w:top w:val="nil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80BB9" w:rsidRDefault="00980BB9" w:rsidP="008769F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00" w:type="dxa"/>
            <w:vMerge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80BB9" w:rsidRDefault="00980BB9" w:rsidP="008769F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80" w:type="dxa"/>
            <w:vMerge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80BB9" w:rsidRDefault="00980BB9" w:rsidP="008769F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vMerge/>
            <w:tcBorders>
              <w:top w:val="nil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980BB9" w:rsidRDefault="00980BB9" w:rsidP="008769F7">
            <w:pPr>
              <w:spacing w:after="0" w:line="240" w:lineRule="auto"/>
              <w:rPr>
                <w:rFonts w:ascii="Times New Roman" w:hAnsi="Times New Roman"/>
                <w:color w:val="000000"/>
                <w:lang w:eastAsia="ru-RU"/>
              </w:rPr>
            </w:pPr>
          </w:p>
        </w:tc>
        <w:tc>
          <w:tcPr>
            <w:tcW w:w="814" w:type="dxa"/>
            <w:vMerge/>
            <w:tcBorders>
              <w:top w:val="nil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980BB9" w:rsidRDefault="00980BB9" w:rsidP="008769F7">
            <w:pPr>
              <w:spacing w:after="0" w:line="240" w:lineRule="auto"/>
              <w:rPr>
                <w:rFonts w:ascii="Times New Roman" w:hAnsi="Times New Roman"/>
                <w:color w:val="000000"/>
                <w:lang w:eastAsia="ru-RU"/>
              </w:rPr>
            </w:pPr>
          </w:p>
        </w:tc>
      </w:tr>
      <w:tr w:rsidR="00980BB9" w:rsidTr="008769F7">
        <w:trPr>
          <w:trHeight w:val="390"/>
          <w:jc w:val="center"/>
        </w:trPr>
        <w:tc>
          <w:tcPr>
            <w:tcW w:w="100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80BB9" w:rsidRDefault="00980BB9" w:rsidP="008769F7">
            <w:pPr>
              <w:tabs>
                <w:tab w:val="left" w:pos="0"/>
                <w:tab w:val="left" w:pos="180"/>
              </w:tabs>
              <w:autoSpaceDE w:val="0"/>
              <w:autoSpaceDN w:val="0"/>
              <w:adjustRightInd w:val="0"/>
              <w:spacing w:after="0" w:line="240" w:lineRule="auto"/>
              <w:ind w:right="612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1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80BB9" w:rsidRDefault="00980BB9" w:rsidP="008769F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0BB9" w:rsidRDefault="00980BB9" w:rsidP="008769F7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Тестирование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80BB9" w:rsidRDefault="00980BB9" w:rsidP="008769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42F6B">
              <w:rPr>
                <w:rFonts w:ascii="Times New Roman" w:hAnsi="Times New Roman"/>
              </w:rPr>
              <w:t>Фонд тестовых заданий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0BB9" w:rsidRDefault="00980BB9" w:rsidP="008769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2,5-5</w:t>
            </w:r>
          </w:p>
        </w:tc>
        <w:tc>
          <w:tcPr>
            <w:tcW w:w="88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0BB9" w:rsidRDefault="00980BB9" w:rsidP="008769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80BB9" w:rsidRDefault="00980BB9" w:rsidP="008769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4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80BB9" w:rsidRDefault="00980BB9" w:rsidP="008769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980BB9" w:rsidTr="008769F7">
        <w:trPr>
          <w:trHeight w:val="300"/>
          <w:jc w:val="center"/>
        </w:trPr>
        <w:tc>
          <w:tcPr>
            <w:tcW w:w="10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80BB9" w:rsidRDefault="00980BB9" w:rsidP="008769F7">
            <w:pPr>
              <w:tabs>
                <w:tab w:val="left" w:pos="0"/>
                <w:tab w:val="left" w:pos="180"/>
              </w:tabs>
              <w:autoSpaceDE w:val="0"/>
              <w:autoSpaceDN w:val="0"/>
              <w:adjustRightInd w:val="0"/>
              <w:spacing w:after="0" w:line="240" w:lineRule="auto"/>
              <w:ind w:right="612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98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0BB9" w:rsidRDefault="00980BB9" w:rsidP="008769F7">
            <w:pPr>
              <w:autoSpaceDE w:val="0"/>
              <w:autoSpaceDN w:val="0"/>
              <w:adjustRightInd w:val="0"/>
              <w:spacing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ОР-2</w:t>
            </w:r>
          </w:p>
        </w:tc>
        <w:tc>
          <w:tcPr>
            <w:tcW w:w="18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80BB9" w:rsidRDefault="00980BB9" w:rsidP="008769F7">
            <w:pPr>
              <w:spacing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42F6B">
              <w:rPr>
                <w:rFonts w:ascii="Times New Roman" w:hAnsi="Times New Roman"/>
              </w:rPr>
              <w:t>Кейс-задание</w:t>
            </w:r>
          </w:p>
        </w:tc>
        <w:tc>
          <w:tcPr>
            <w:tcW w:w="10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80BB9" w:rsidRDefault="00980BB9" w:rsidP="008769F7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42F6B">
              <w:rPr>
                <w:rFonts w:ascii="Times New Roman" w:hAnsi="Times New Roman"/>
                <w:lang w:bidi="mr-IN"/>
              </w:rPr>
              <w:t>Задания для решения кейс-задания</w:t>
            </w:r>
          </w:p>
        </w:tc>
        <w:tc>
          <w:tcPr>
            <w:tcW w:w="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80BB9" w:rsidRDefault="00980BB9" w:rsidP="008769F7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5-10</w:t>
            </w:r>
          </w:p>
        </w:tc>
        <w:tc>
          <w:tcPr>
            <w:tcW w:w="8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80BB9" w:rsidRDefault="00980BB9" w:rsidP="008769F7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80BB9" w:rsidRDefault="00980BB9" w:rsidP="008769F7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30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80BB9" w:rsidRDefault="00980BB9" w:rsidP="008769F7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60</w:t>
            </w:r>
          </w:p>
        </w:tc>
      </w:tr>
      <w:tr w:rsidR="00980BB9" w:rsidTr="008769F7">
        <w:trPr>
          <w:trHeight w:val="300"/>
          <w:jc w:val="center"/>
        </w:trPr>
        <w:tc>
          <w:tcPr>
            <w:tcW w:w="10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80BB9" w:rsidRDefault="00980BB9" w:rsidP="008769F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80BB9" w:rsidRDefault="00980BB9" w:rsidP="008769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80BB9" w:rsidRDefault="00980BB9" w:rsidP="008769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0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80BB9" w:rsidRDefault="00980BB9" w:rsidP="008769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80BB9" w:rsidRDefault="00980BB9" w:rsidP="008769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80BB9" w:rsidRDefault="00980BB9" w:rsidP="008769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80BB9" w:rsidRDefault="00980BB9" w:rsidP="008769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80BB9" w:rsidRDefault="00980BB9" w:rsidP="008769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:rsidR="00980BB9" w:rsidRDefault="00980BB9" w:rsidP="00F31D44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980BB9" w:rsidRDefault="00980BB9" w:rsidP="00F31D44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980BB9" w:rsidRPr="00C20093" w:rsidRDefault="00980BB9" w:rsidP="00F31D4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C20093">
        <w:rPr>
          <w:rFonts w:ascii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C20093">
        <w:rPr>
          <w:rFonts w:ascii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980BB9" w:rsidRPr="00F31D44" w:rsidRDefault="00980BB9" w:rsidP="00646300">
      <w:pPr>
        <w:numPr>
          <w:ilvl w:val="0"/>
          <w:numId w:val="6"/>
        </w:numPr>
        <w:tabs>
          <w:tab w:val="clear" w:pos="720"/>
          <w:tab w:val="num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20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F31D44">
        <w:rPr>
          <w:rFonts w:ascii="Times New Roman" w:hAnsi="Times New Roman"/>
          <w:sz w:val="24"/>
          <w:szCs w:val="24"/>
        </w:rPr>
        <w:t xml:space="preserve">Муниципальное право России / под ред. К.К. Гасанова, Е.Н. Хазова, Л.Т. Чихлалзе. – 8-е изд., перераб. и доп. – Москва : ЮНИТИ-ДАНА, 2016. – 399 с. – (Dura lex, sed lex). – Режим доступа: по подписке. – URL: </w:t>
      </w:r>
      <w:hyperlink r:id="rId19" w:history="1">
        <w:r w:rsidRPr="00F31D44">
          <w:rPr>
            <w:rStyle w:val="Hyperlink"/>
            <w:rFonts w:ascii="Times New Roman" w:hAnsi="Times New Roman"/>
            <w:sz w:val="24"/>
            <w:szCs w:val="24"/>
          </w:rPr>
          <w:t>http://biblioclub.ru/index.php?page=book&amp;id=447056</w:t>
        </w:r>
      </w:hyperlink>
      <w:r w:rsidRPr="00F31D44">
        <w:rPr>
          <w:rFonts w:ascii="Times New Roman" w:hAnsi="Times New Roman"/>
          <w:bCs/>
          <w:sz w:val="24"/>
          <w:szCs w:val="24"/>
          <w:lang w:eastAsia="ru-RU"/>
        </w:rPr>
        <w:t>.</w:t>
      </w:r>
    </w:p>
    <w:p w:rsidR="00980BB9" w:rsidRPr="00F31D44" w:rsidRDefault="00980BB9" w:rsidP="00646300">
      <w:pPr>
        <w:numPr>
          <w:ilvl w:val="0"/>
          <w:numId w:val="6"/>
        </w:numPr>
        <w:tabs>
          <w:tab w:val="clear" w:pos="720"/>
          <w:tab w:val="num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20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F31D44">
        <w:rPr>
          <w:rFonts w:ascii="Times New Roman" w:hAnsi="Times New Roman"/>
          <w:sz w:val="24"/>
          <w:szCs w:val="24"/>
        </w:rPr>
        <w:t xml:space="preserve">Местное самоуправление и муниципальное управление / И.В. Мухачев, П.А. Алексеев, А.С. Прудников и др. ; ред. А.С. Прудников, Д.С. Белявский. – Москва : Юнити-Дана, 2015. – 399 с. – (Муниципальное право России). – Режим доступа: по подписке. – URL: </w:t>
      </w:r>
      <w:hyperlink r:id="rId20" w:history="1">
        <w:r w:rsidRPr="00F31D44">
          <w:rPr>
            <w:rStyle w:val="Hyperlink"/>
            <w:rFonts w:ascii="Times New Roman" w:hAnsi="Times New Roman"/>
            <w:sz w:val="24"/>
            <w:szCs w:val="24"/>
          </w:rPr>
          <w:t>http://biblioclub.ru/index.php?page=book&amp;id=118331</w:t>
        </w:r>
      </w:hyperlink>
      <w:r w:rsidRPr="00F31D44">
        <w:rPr>
          <w:rFonts w:ascii="Times New Roman" w:hAnsi="Times New Roman"/>
          <w:sz w:val="24"/>
          <w:szCs w:val="24"/>
        </w:rPr>
        <w:t xml:space="preserve"> </w:t>
      </w:r>
    </w:p>
    <w:p w:rsidR="00980BB9" w:rsidRPr="00F31D44" w:rsidRDefault="00980BB9" w:rsidP="00F31D4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980BB9" w:rsidRPr="00F31D44" w:rsidRDefault="00980BB9" w:rsidP="00F31D4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Cs/>
          <w:sz w:val="24"/>
          <w:szCs w:val="24"/>
          <w:lang w:eastAsia="ru-RU"/>
        </w:rPr>
      </w:pPr>
      <w:r w:rsidRPr="00F31D44">
        <w:rPr>
          <w:rFonts w:ascii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980BB9" w:rsidRPr="00F31D44" w:rsidRDefault="00980BB9" w:rsidP="00646300">
      <w:pPr>
        <w:numPr>
          <w:ilvl w:val="0"/>
          <w:numId w:val="25"/>
        </w:numPr>
        <w:tabs>
          <w:tab w:val="clear" w:pos="1440"/>
          <w:tab w:val="num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20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F31D44">
        <w:rPr>
          <w:rFonts w:ascii="Times New Roman" w:hAnsi="Times New Roman"/>
          <w:sz w:val="24"/>
          <w:szCs w:val="24"/>
        </w:rPr>
        <w:t xml:space="preserve">Актуальные проблемы муниципального права / под ред. Л.Т. Чихладзе, Е.Н. Хазова. – Москва : ЮНИТИ-ДАНА, 2016. – 559 с. – Режим доступа: по подписке. – URL: </w:t>
      </w:r>
      <w:hyperlink r:id="rId21" w:history="1">
        <w:r w:rsidRPr="00F31D44">
          <w:rPr>
            <w:rStyle w:val="Hyperlink"/>
            <w:rFonts w:ascii="Times New Roman" w:hAnsi="Times New Roman"/>
            <w:sz w:val="24"/>
            <w:szCs w:val="24"/>
          </w:rPr>
          <w:t>http://biblioclub.ru/index.php?page=book&amp;id=446883</w:t>
        </w:r>
      </w:hyperlink>
    </w:p>
    <w:p w:rsidR="00980BB9" w:rsidRPr="00F31D44" w:rsidRDefault="00980BB9" w:rsidP="00646300">
      <w:pPr>
        <w:numPr>
          <w:ilvl w:val="0"/>
          <w:numId w:val="25"/>
        </w:numPr>
        <w:tabs>
          <w:tab w:val="clear" w:pos="1440"/>
          <w:tab w:val="num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20"/>
        <w:jc w:val="both"/>
        <w:rPr>
          <w:rFonts w:ascii="Times New Roman" w:hAnsi="Times New Roman"/>
          <w:sz w:val="24"/>
          <w:szCs w:val="24"/>
        </w:rPr>
      </w:pPr>
      <w:r w:rsidRPr="00F31D44">
        <w:rPr>
          <w:rFonts w:ascii="Times New Roman" w:hAnsi="Times New Roman"/>
          <w:sz w:val="24"/>
          <w:szCs w:val="24"/>
        </w:rPr>
        <w:t xml:space="preserve">Муниципальное право : в 5 ч. / О.В. Ахрамеева, И.Ф. Дедюхина, О.В. Жданова и др. ; Федеральное государственное бюджетное образовательное учреждение высшего профессионального образования Ставропольский государственный аграрный университет, Кафедра государственного и муниципального управления и права. – Ставрополь : Ставропольский государственный аграрный университет, 2015. – Ч. 1. – 53 с. – Режим доступа: по подписке. – URL: </w:t>
      </w:r>
      <w:hyperlink r:id="rId22" w:history="1">
        <w:r w:rsidRPr="00F31D44">
          <w:rPr>
            <w:rStyle w:val="Hyperlink"/>
            <w:rFonts w:ascii="Times New Roman" w:hAnsi="Times New Roman"/>
            <w:sz w:val="24"/>
            <w:szCs w:val="24"/>
          </w:rPr>
          <w:t>http://biblioclub.ru/index.php?page=book&amp;id=438592</w:t>
        </w:r>
      </w:hyperlink>
    </w:p>
    <w:p w:rsidR="00980BB9" w:rsidRPr="00F31D44" w:rsidRDefault="00980BB9" w:rsidP="00646300">
      <w:pPr>
        <w:numPr>
          <w:ilvl w:val="0"/>
          <w:numId w:val="25"/>
        </w:numPr>
        <w:tabs>
          <w:tab w:val="clear" w:pos="1440"/>
          <w:tab w:val="num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20"/>
        <w:jc w:val="both"/>
        <w:rPr>
          <w:rFonts w:ascii="Times New Roman" w:hAnsi="Times New Roman"/>
          <w:sz w:val="24"/>
          <w:szCs w:val="24"/>
        </w:rPr>
      </w:pPr>
      <w:r w:rsidRPr="00F31D44">
        <w:rPr>
          <w:rFonts w:ascii="Times New Roman" w:hAnsi="Times New Roman"/>
          <w:sz w:val="24"/>
          <w:szCs w:val="24"/>
        </w:rPr>
        <w:t xml:space="preserve">Муниципальное право : в 5 ч. / О.В. Ахрамеева, И.Ф. Дедюхина, О.В. Жданова и др. ; Федеральное государственное бюджетное образовательное учреждение высшего профессионального образования Ставропольский государственный аграрный университет, Кафедра государственного и муниципального управления и права. – Ставрополь : Ставропольский государственный аграрный университет, 2015. – Ч. 2. – 53 с. – Режим доступа: по подписке. – URL: </w:t>
      </w:r>
      <w:hyperlink r:id="rId23" w:history="1">
        <w:r w:rsidRPr="00F31D44">
          <w:rPr>
            <w:rStyle w:val="Hyperlink"/>
            <w:rFonts w:ascii="Times New Roman" w:hAnsi="Times New Roman"/>
            <w:sz w:val="24"/>
            <w:szCs w:val="24"/>
          </w:rPr>
          <w:t>http://biblioclub.ru/index.php?page=book&amp;id=438593</w:t>
        </w:r>
      </w:hyperlink>
    </w:p>
    <w:p w:rsidR="00980BB9" w:rsidRPr="00F31D44" w:rsidRDefault="00980BB9" w:rsidP="00646300">
      <w:pPr>
        <w:numPr>
          <w:ilvl w:val="0"/>
          <w:numId w:val="25"/>
        </w:numPr>
        <w:tabs>
          <w:tab w:val="clear" w:pos="1440"/>
          <w:tab w:val="num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20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F31D44">
        <w:rPr>
          <w:rFonts w:ascii="Times New Roman" w:hAnsi="Times New Roman"/>
          <w:sz w:val="24"/>
          <w:szCs w:val="24"/>
        </w:rPr>
        <w:t xml:space="preserve">Муниципальное право : в 5 ч. / О.В. Ахрамеева, И.Ф. Дедюхина, О.В. Жданова и др. ; Федеральное государственное бюджетное образовательное учреждение высшего профессионального образования Ставропольский государственный аграрный университет, Кафедра государственного и муниципального управления и права. – Ставрополь : Ставропольский государственный аграрный университет, 2015. – Ч. 3. – 79 с. – Режим доступа: по подписке. – URL: </w:t>
      </w:r>
      <w:hyperlink r:id="rId24" w:history="1">
        <w:r w:rsidRPr="00F31D44">
          <w:rPr>
            <w:rStyle w:val="Hyperlink"/>
            <w:rFonts w:ascii="Times New Roman" w:hAnsi="Times New Roman"/>
            <w:sz w:val="24"/>
            <w:szCs w:val="24"/>
          </w:rPr>
          <w:t>http://biblioclub.ru/index.php?page=book&amp;id=438594</w:t>
        </w:r>
      </w:hyperlink>
    </w:p>
    <w:p w:rsidR="00980BB9" w:rsidRDefault="00980BB9" w:rsidP="00F31D4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360"/>
        <w:jc w:val="center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</w:p>
    <w:p w:rsidR="00980BB9" w:rsidRDefault="00980BB9" w:rsidP="00F31D4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360"/>
        <w:jc w:val="center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hAnsi="Times New Roman"/>
          <w:bCs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:rsidR="00980BB9" w:rsidRDefault="00980BB9" w:rsidP="00F31D44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 xml:space="preserve">Текущая самостоятельная работа по дисциплине «Муниципальное право», направлена на углубление и закрепление знаний студента, на развитие практических умений. </w:t>
      </w:r>
    </w:p>
    <w:p w:rsidR="00980BB9" w:rsidRDefault="00980BB9" w:rsidP="00F31D44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Самостоятельная работа студента включает в себя:  изучение теоретического лекционного материала; проработка и усвоение теоретического материала (работа с основной и дополнительной литературой);  работа с рекомендуемыми методическими материалами (методическими указаниями, учебными пособиями, раздаточным материалом); - выполнение заданий по пройденным темам; подготовка к зачету.</w:t>
      </w:r>
    </w:p>
    <w:p w:rsidR="00980BB9" w:rsidRDefault="00980BB9" w:rsidP="00F31D44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Самостоятельная работа студентов проводится с использованием электронного учебно-методического комплекса, разработанного в электронной образовательной среде университета.</w:t>
      </w:r>
    </w:p>
    <w:p w:rsidR="00980BB9" w:rsidRDefault="00980BB9" w:rsidP="00F31D4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</w:p>
    <w:p w:rsidR="00980BB9" w:rsidRPr="00ED7DAA" w:rsidRDefault="00980BB9" w:rsidP="00F31D4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bookmarkStart w:id="8" w:name="_Toc3236616"/>
      <w:r w:rsidRPr="00393609">
        <w:rPr>
          <w:rFonts w:ascii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980BB9" w:rsidRPr="00B676E0" w:rsidRDefault="00980BB9" w:rsidP="00F31D44">
      <w:pPr>
        <w:spacing w:after="0" w:line="240" w:lineRule="auto"/>
        <w:rPr>
          <w:rFonts w:ascii="Times New Roman" w:hAnsi="Times New Roman"/>
          <w:sz w:val="24"/>
        </w:rPr>
      </w:pPr>
    </w:p>
    <w:p w:rsidR="00980BB9" w:rsidRPr="00ED7DAA" w:rsidRDefault="00980BB9" w:rsidP="00F82578">
      <w:pPr>
        <w:numPr>
          <w:ilvl w:val="0"/>
          <w:numId w:val="38"/>
        </w:numPr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>Официальный Интернет-портал правовой информации. Государственная система правовой информации [Электронный ресурс]: [офиц. cайт] / Федер. служба охраны Рос. Федерации. - Электрон.дан.– [М.], 2005 – 201</w:t>
      </w:r>
      <w:r>
        <w:rPr>
          <w:rFonts w:ascii="Times New Roman" w:hAnsi="Times New Roman"/>
          <w:sz w:val="24"/>
          <w:szCs w:val="24"/>
          <w:lang w:eastAsia="ru-RU"/>
        </w:rPr>
        <w:t>7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. - Режим доступа: </w:t>
      </w:r>
      <w:r w:rsidRPr="00ED7DAA">
        <w:rPr>
          <w:rFonts w:ascii="Times New Roman" w:hAnsi="Times New Roman"/>
          <w:sz w:val="24"/>
          <w:szCs w:val="24"/>
          <w:u w:val="single"/>
          <w:lang w:eastAsia="ru-RU"/>
        </w:rPr>
        <w:t>www.pravo.gov.ru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, свободный </w:t>
      </w:r>
    </w:p>
    <w:p w:rsidR="00980BB9" w:rsidRPr="00ED7DAA" w:rsidRDefault="00980BB9" w:rsidP="00646300">
      <w:pPr>
        <w:numPr>
          <w:ilvl w:val="0"/>
          <w:numId w:val="38"/>
        </w:numPr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>Юридическая Россия [Электронный ресурс]: [сайт]. - Электрон.дан.– [М.], 201</w:t>
      </w:r>
      <w:r>
        <w:rPr>
          <w:rFonts w:ascii="Times New Roman" w:hAnsi="Times New Roman"/>
          <w:sz w:val="24"/>
          <w:szCs w:val="24"/>
          <w:lang w:eastAsia="ru-RU"/>
        </w:rPr>
        <w:t>7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. - Режим доступа: </w:t>
      </w:r>
      <w:r w:rsidRPr="00ED7DAA">
        <w:rPr>
          <w:rFonts w:ascii="Times New Roman" w:hAnsi="Times New Roman"/>
          <w:sz w:val="24"/>
          <w:szCs w:val="24"/>
          <w:u w:val="single"/>
          <w:lang w:eastAsia="ru-RU"/>
        </w:rPr>
        <w:t>http://law.edu.ru/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, свободный </w:t>
      </w:r>
    </w:p>
    <w:p w:rsidR="00980BB9" w:rsidRPr="00ED7DAA" w:rsidRDefault="00980BB9" w:rsidP="00646300">
      <w:pPr>
        <w:numPr>
          <w:ilvl w:val="0"/>
          <w:numId w:val="38"/>
        </w:numPr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>RG.ru: Российская газета [Электронный ресурс]: Интернет-портал «Российской газеты»: [сайт] / «Российская газета». – [М.], 199</w:t>
      </w:r>
      <w:r>
        <w:rPr>
          <w:rFonts w:ascii="Times New Roman" w:hAnsi="Times New Roman"/>
          <w:sz w:val="24"/>
          <w:szCs w:val="24"/>
          <w:lang w:eastAsia="ru-RU"/>
        </w:rPr>
        <w:t>8 – 2017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. – Режим доступа: </w:t>
      </w:r>
      <w:r w:rsidRPr="00ED7DAA">
        <w:rPr>
          <w:rFonts w:ascii="Times New Roman" w:hAnsi="Times New Roman"/>
          <w:sz w:val="24"/>
          <w:szCs w:val="24"/>
          <w:u w:val="single"/>
          <w:lang w:eastAsia="ru-RU"/>
        </w:rPr>
        <w:t>http://www.rg.ru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, свободный </w:t>
      </w:r>
    </w:p>
    <w:p w:rsidR="00980BB9" w:rsidRPr="00ED7DAA" w:rsidRDefault="00980BB9" w:rsidP="00F31D4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980BB9" w:rsidRPr="00ED7DAA" w:rsidRDefault="00980BB9" w:rsidP="00F31D44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ED7DAA">
        <w:rPr>
          <w:rFonts w:ascii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980BB9" w:rsidRPr="00ED7DAA" w:rsidRDefault="00980BB9" w:rsidP="00F31D44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24"/>
          <w:szCs w:val="24"/>
          <w:lang w:eastAsia="ru-RU"/>
        </w:rPr>
      </w:pPr>
      <w:r w:rsidRPr="00ED7DAA">
        <w:rPr>
          <w:rFonts w:ascii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980BB9" w:rsidRPr="00ED7DAA" w:rsidRDefault="00980BB9" w:rsidP="00F31D4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980BB9" w:rsidRPr="00ED7DAA" w:rsidRDefault="00980BB9" w:rsidP="00F31D44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ED7DAA">
        <w:rPr>
          <w:rFonts w:ascii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980BB9" w:rsidRPr="00ED7DAA" w:rsidRDefault="00980BB9" w:rsidP="00F31D44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ED7DAA">
        <w:rPr>
          <w:rFonts w:ascii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980BB9" w:rsidRPr="00ED7DAA" w:rsidRDefault="00980BB9" w:rsidP="00F31D44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>Для проведения занятий по дисциплине используются аудитории университета, в том числе оборудованные мультимедийными ресурсами (компьютер, проектор, колонки), что необходимо для лекционных занятий, а также при контроле самостоятельной работы и выполнения заданий в рамках подготовки к практическим занятиям. Возможно проведение практических занятий в классах, оборудованных компьютерной техникой.</w:t>
      </w:r>
    </w:p>
    <w:p w:rsidR="00980BB9" w:rsidRPr="00ED7DAA" w:rsidRDefault="00980BB9" w:rsidP="00F31D4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980BB9" w:rsidRPr="00ED7DAA" w:rsidRDefault="00980BB9" w:rsidP="00F31D4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ED7DAA">
        <w:rPr>
          <w:rFonts w:ascii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980BB9" w:rsidRPr="00ED7DAA" w:rsidRDefault="00980BB9" w:rsidP="00F31D44">
      <w:pPr>
        <w:spacing w:after="0" w:line="240" w:lineRule="auto"/>
        <w:jc w:val="center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>Программное обеспечение:</w:t>
      </w:r>
    </w:p>
    <w:p w:rsidR="00980BB9" w:rsidRPr="00ED7DAA" w:rsidRDefault="00980BB9" w:rsidP="00F31D44">
      <w:pPr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 xml:space="preserve">Microsoft Word, Power Point, Microsoft Internet Explorer, СПС «Консультант+», «Гарант», </w:t>
      </w:r>
    </w:p>
    <w:p w:rsidR="00980BB9" w:rsidRPr="00ED7DAA" w:rsidRDefault="00980BB9" w:rsidP="00F31D44">
      <w:pPr>
        <w:spacing w:after="0" w:line="240" w:lineRule="auto"/>
        <w:jc w:val="center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>Интернет ресурсы:</w:t>
      </w:r>
    </w:p>
    <w:p w:rsidR="00980BB9" w:rsidRPr="00ED7DAA" w:rsidRDefault="00980BB9" w:rsidP="00F82578">
      <w:pPr>
        <w:numPr>
          <w:ilvl w:val="0"/>
          <w:numId w:val="40"/>
        </w:numPr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>Информационно-правовой портал «Гарант» (нормативные правовые акты, новости федерального и регионального законодательства, юридические консультации) [Электронный ресурс]: [cайт]. – Электрон.дан. - [М.], 201</w:t>
      </w:r>
      <w:r>
        <w:rPr>
          <w:rFonts w:ascii="Times New Roman" w:hAnsi="Times New Roman"/>
          <w:sz w:val="24"/>
          <w:szCs w:val="24"/>
          <w:lang w:eastAsia="ru-RU"/>
        </w:rPr>
        <w:t>7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. - Режим доступа: </w:t>
      </w:r>
      <w:r w:rsidRPr="00ED7DAA">
        <w:rPr>
          <w:rFonts w:ascii="Times New Roman" w:hAnsi="Times New Roman"/>
          <w:sz w:val="24"/>
          <w:szCs w:val="24"/>
          <w:u w:val="single"/>
          <w:lang w:eastAsia="ru-RU"/>
        </w:rPr>
        <w:t>www.garant.ru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, свободный </w:t>
      </w:r>
    </w:p>
    <w:p w:rsidR="00980BB9" w:rsidRPr="00ED7DAA" w:rsidRDefault="00980BB9" w:rsidP="00646300">
      <w:pPr>
        <w:numPr>
          <w:ilvl w:val="0"/>
          <w:numId w:val="40"/>
        </w:numPr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>Официальный сайт компании «Консультант Плюс» [Электронный ресурс]: [cайт]. –</w:t>
      </w:r>
      <w:r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ED7DAA">
        <w:rPr>
          <w:rFonts w:ascii="Times New Roman" w:hAnsi="Times New Roman"/>
          <w:sz w:val="24"/>
          <w:szCs w:val="24"/>
          <w:lang w:eastAsia="ru-RU"/>
        </w:rPr>
        <w:t>Электрон.дан. - [М.], 201</w:t>
      </w:r>
      <w:r>
        <w:rPr>
          <w:rFonts w:ascii="Times New Roman" w:hAnsi="Times New Roman"/>
          <w:sz w:val="24"/>
          <w:szCs w:val="24"/>
          <w:lang w:eastAsia="ru-RU"/>
        </w:rPr>
        <w:t>7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. - Режим доступа: </w:t>
      </w:r>
      <w:r w:rsidRPr="00ED7DAA">
        <w:rPr>
          <w:rFonts w:ascii="Times New Roman" w:hAnsi="Times New Roman"/>
          <w:sz w:val="24"/>
          <w:szCs w:val="24"/>
          <w:u w:val="single"/>
          <w:lang w:eastAsia="ru-RU"/>
        </w:rPr>
        <w:t>www.consultant.ru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, свободный </w:t>
      </w:r>
    </w:p>
    <w:p w:rsidR="00980BB9" w:rsidRPr="00ED7DAA" w:rsidRDefault="00980BB9" w:rsidP="00F31D44">
      <w:pPr>
        <w:spacing w:after="0" w:line="240" w:lineRule="auto"/>
        <w:ind w:firstLine="720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>Возможна организация взаимодействия с обучающимися посредством электронной почты. Для инвалидов и лиц с ограниченными возможностями здоровья, освоение данной дисциплины может быть осуществлено с использованием дистанционных образовательных технологий, посредством скайпа, видеоконференцсвязи.</w:t>
      </w:r>
    </w:p>
    <w:p w:rsidR="00980BB9" w:rsidRDefault="00980BB9" w:rsidP="004F63B0">
      <w:pPr>
        <w:pStyle w:val="Heading1"/>
        <w:jc w:val="center"/>
        <w:rPr>
          <w:rFonts w:ascii="Times New Roman" w:hAnsi="Times New Roman"/>
          <w:caps/>
          <w:color w:val="auto"/>
        </w:rPr>
      </w:pPr>
      <w:r>
        <w:br w:type="page"/>
      </w:r>
      <w:r>
        <w:rPr>
          <w:rFonts w:ascii="Times New Roman" w:hAnsi="Times New Roman"/>
          <w:caps/>
          <w:color w:val="auto"/>
        </w:rPr>
        <w:t>5.3. ПРОГРАММА ДИСЦИПЛИНЫ «Образовательное право»</w:t>
      </w:r>
      <w:bookmarkEnd w:id="8"/>
    </w:p>
    <w:p w:rsidR="00980BB9" w:rsidRDefault="00980BB9" w:rsidP="008F70B2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</w:p>
    <w:p w:rsidR="00980BB9" w:rsidRPr="00857416" w:rsidRDefault="00980BB9" w:rsidP="00857416">
      <w:pPr>
        <w:spacing w:before="180" w:after="12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857416">
        <w:rPr>
          <w:rFonts w:ascii="Times New Roman" w:hAnsi="Times New Roman"/>
          <w:b/>
          <w:sz w:val="24"/>
          <w:szCs w:val="24"/>
        </w:rPr>
        <w:t>1. Пояснительная записка</w:t>
      </w:r>
    </w:p>
    <w:p w:rsidR="00980BB9" w:rsidRPr="00857416" w:rsidRDefault="00980BB9" w:rsidP="00857416">
      <w:pPr>
        <w:spacing w:after="0" w:line="240" w:lineRule="auto"/>
        <w:ind w:firstLine="720"/>
        <w:jc w:val="both"/>
        <w:rPr>
          <w:rFonts w:ascii="Times New Roman" w:hAnsi="Times New Roman"/>
          <w:kern w:val="24"/>
          <w:sz w:val="24"/>
          <w:szCs w:val="24"/>
          <w:lang w:eastAsia="ru-RU"/>
        </w:rPr>
      </w:pPr>
      <w:r w:rsidRPr="00857416">
        <w:rPr>
          <w:rFonts w:ascii="Times New Roman" w:hAnsi="Times New Roman"/>
          <w:kern w:val="24"/>
          <w:sz w:val="24"/>
          <w:szCs w:val="24"/>
          <w:lang w:eastAsia="ru-RU"/>
        </w:rPr>
        <w:t>Правовое регулирование образовательной сферы призвано обеспечить: реализацию многоуровневого и непрерывного образования; защиту конституционных прав личности на доступность, свободу и плюрализм обучения; дифференциацию существующей образовательной системы с учетом изменений, происходящих в экономике и социальной политике.</w:t>
      </w:r>
    </w:p>
    <w:p w:rsidR="00980BB9" w:rsidRPr="00857416" w:rsidRDefault="00980BB9" w:rsidP="00857416">
      <w:pPr>
        <w:spacing w:after="0" w:line="240" w:lineRule="auto"/>
        <w:ind w:firstLine="720"/>
        <w:jc w:val="both"/>
        <w:rPr>
          <w:rFonts w:ascii="Times New Roman" w:hAnsi="Times New Roman"/>
          <w:kern w:val="24"/>
          <w:sz w:val="24"/>
          <w:szCs w:val="24"/>
          <w:lang w:eastAsia="ru-RU"/>
        </w:rPr>
      </w:pPr>
      <w:r w:rsidRPr="00857416">
        <w:rPr>
          <w:rFonts w:ascii="Times New Roman" w:hAnsi="Times New Roman"/>
          <w:kern w:val="24"/>
          <w:sz w:val="24"/>
          <w:szCs w:val="24"/>
          <w:lang w:eastAsia="ru-RU"/>
        </w:rPr>
        <w:t>Функционирование и развитие информационных, социально-педагогических, профессионально-технологических, социокультурных, профессионально-педагогических систем, приводящих образовательную деятельность в новое качественное состояние, невозможно без глубокого исследования  правового регулирования  образовательной сферы.</w:t>
      </w:r>
    </w:p>
    <w:p w:rsidR="00980BB9" w:rsidRPr="00857416" w:rsidRDefault="00980BB9" w:rsidP="00857416">
      <w:pPr>
        <w:spacing w:after="0" w:line="240" w:lineRule="auto"/>
        <w:ind w:firstLine="720"/>
        <w:jc w:val="both"/>
        <w:rPr>
          <w:rFonts w:ascii="Times New Roman" w:hAnsi="Times New Roman"/>
          <w:kern w:val="24"/>
          <w:sz w:val="24"/>
          <w:szCs w:val="24"/>
          <w:lang w:eastAsia="ru-RU"/>
        </w:rPr>
      </w:pPr>
      <w:r w:rsidRPr="00857416">
        <w:rPr>
          <w:rFonts w:ascii="Times New Roman" w:hAnsi="Times New Roman"/>
          <w:kern w:val="24"/>
          <w:sz w:val="24"/>
          <w:szCs w:val="24"/>
          <w:lang w:eastAsia="ru-RU"/>
        </w:rPr>
        <w:t xml:space="preserve">В связи с возросшей актуальностью и стратегической значимостью правового образования в России образовательное право является учебной дисциплиной в профессиональной подготовке специалистов правового профиля высшей квалификации  для всех областей общественной и государственной жизни. </w:t>
      </w:r>
    </w:p>
    <w:p w:rsidR="00980BB9" w:rsidRPr="00857416" w:rsidRDefault="00980BB9" w:rsidP="00857416">
      <w:pPr>
        <w:spacing w:after="0" w:line="240" w:lineRule="auto"/>
        <w:ind w:firstLine="720"/>
        <w:jc w:val="both"/>
        <w:rPr>
          <w:rFonts w:ascii="Times New Roman" w:hAnsi="Times New Roman"/>
          <w:kern w:val="24"/>
          <w:sz w:val="24"/>
          <w:szCs w:val="24"/>
          <w:lang w:eastAsia="ru-RU"/>
        </w:rPr>
      </w:pPr>
      <w:r w:rsidRPr="00857416">
        <w:rPr>
          <w:rFonts w:ascii="Times New Roman" w:hAnsi="Times New Roman"/>
          <w:kern w:val="24"/>
          <w:sz w:val="24"/>
          <w:szCs w:val="24"/>
          <w:lang w:eastAsia="ru-RU"/>
        </w:rPr>
        <w:t>Данная учебная дисциплина ориентирована на совершенствование организационного поведения  по  правоприменению в системе образования, построена  на  основе ведущих теоретических положений, закономерностей, принципов профессиональной педагогики, правоведения, педагогических и юридических технологий.</w:t>
      </w:r>
    </w:p>
    <w:p w:rsidR="00980BB9" w:rsidRPr="00857416" w:rsidRDefault="00980BB9" w:rsidP="00857416">
      <w:pPr>
        <w:spacing w:before="180" w:after="12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857416">
        <w:rPr>
          <w:rFonts w:ascii="Times New Roman" w:hAnsi="Times New Roman"/>
          <w:b/>
          <w:sz w:val="24"/>
          <w:szCs w:val="24"/>
        </w:rPr>
        <w:t>2. Место в структуре образовательного модуля</w:t>
      </w:r>
    </w:p>
    <w:p w:rsidR="00980BB9" w:rsidRPr="00857416" w:rsidRDefault="00980BB9" w:rsidP="00857416">
      <w:pPr>
        <w:tabs>
          <w:tab w:val="left" w:pos="567"/>
        </w:tabs>
        <w:spacing w:after="0" w:line="240" w:lineRule="auto"/>
        <w:ind w:firstLine="700"/>
        <w:jc w:val="both"/>
        <w:rPr>
          <w:rFonts w:ascii="Times New Roman" w:hAnsi="Times New Roman"/>
          <w:sz w:val="24"/>
          <w:szCs w:val="24"/>
          <w:lang w:eastAsia="ru-RU"/>
        </w:rPr>
      </w:pPr>
      <w:r w:rsidRPr="00857416">
        <w:rPr>
          <w:rFonts w:ascii="Times New Roman" w:hAnsi="Times New Roman"/>
          <w:sz w:val="24"/>
          <w:szCs w:val="24"/>
          <w:lang w:eastAsia="ru-RU"/>
        </w:rPr>
        <w:t>Дисциплина относится к модулю государственное и муниципальное управление. Освоение данной дисциплины является необходимой основой для формирования у студентов системного комплексного представления о системе правовых норм, регулирующих общественные отношения в сфере образования, положительного отношения к необходимости соблюдения действующего законодательства Российской Федерации.</w:t>
      </w:r>
    </w:p>
    <w:p w:rsidR="00980BB9" w:rsidRPr="00857416" w:rsidRDefault="00980BB9" w:rsidP="00857416">
      <w:pPr>
        <w:spacing w:before="180" w:after="12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857416">
        <w:rPr>
          <w:rFonts w:ascii="Times New Roman" w:hAnsi="Times New Roman"/>
          <w:b/>
          <w:sz w:val="24"/>
          <w:szCs w:val="24"/>
        </w:rPr>
        <w:t>3. Цели и задачи</w:t>
      </w:r>
    </w:p>
    <w:p w:rsidR="00980BB9" w:rsidRPr="00857416" w:rsidRDefault="00980BB9" w:rsidP="00857416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857416">
        <w:rPr>
          <w:rFonts w:ascii="Times New Roman" w:hAnsi="Times New Roman"/>
          <w:sz w:val="24"/>
          <w:szCs w:val="24"/>
          <w:lang w:eastAsia="ru-RU"/>
        </w:rPr>
        <w:t>Целью дисциплины «Образовательное право» является формирование системы знаний о механизме правового регулирования в сфере образования.</w:t>
      </w:r>
    </w:p>
    <w:p w:rsidR="00980BB9" w:rsidRPr="00857416" w:rsidRDefault="00980BB9" w:rsidP="00857416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857416">
        <w:rPr>
          <w:rFonts w:ascii="Times New Roman" w:hAnsi="Times New Roman"/>
          <w:sz w:val="24"/>
          <w:szCs w:val="24"/>
          <w:lang w:eastAsia="ru-RU"/>
        </w:rPr>
        <w:t>Задачи дисциплины:</w:t>
      </w:r>
    </w:p>
    <w:p w:rsidR="00980BB9" w:rsidRPr="00857416" w:rsidRDefault="00980BB9" w:rsidP="00646300">
      <w:pPr>
        <w:numPr>
          <w:ilvl w:val="0"/>
          <w:numId w:val="7"/>
        </w:numPr>
        <w:tabs>
          <w:tab w:val="clear" w:pos="720"/>
          <w:tab w:val="num" w:pos="0"/>
        </w:tabs>
        <w:spacing w:after="0" w:line="240" w:lineRule="auto"/>
        <w:ind w:left="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857416">
        <w:rPr>
          <w:rFonts w:ascii="Times New Roman" w:hAnsi="Times New Roman"/>
          <w:sz w:val="24"/>
          <w:szCs w:val="24"/>
          <w:lang w:eastAsia="ru-RU"/>
        </w:rPr>
        <w:t>уяснение понятия и содержания образования, его значения в государственно-политическом и социально- экономическом устройстве России, его места в системе российского права,</w:t>
      </w:r>
    </w:p>
    <w:p w:rsidR="00980BB9" w:rsidRPr="00857416" w:rsidRDefault="00980BB9" w:rsidP="00646300">
      <w:pPr>
        <w:numPr>
          <w:ilvl w:val="0"/>
          <w:numId w:val="7"/>
        </w:numPr>
        <w:tabs>
          <w:tab w:val="clear" w:pos="720"/>
          <w:tab w:val="num" w:pos="0"/>
        </w:tabs>
        <w:spacing w:after="0" w:line="240" w:lineRule="auto"/>
        <w:ind w:left="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857416">
        <w:rPr>
          <w:rFonts w:ascii="Times New Roman" w:hAnsi="Times New Roman"/>
          <w:sz w:val="24"/>
          <w:szCs w:val="24"/>
          <w:lang w:eastAsia="ru-RU"/>
        </w:rPr>
        <w:t>изучение законодательства в сфере образования, его систематизации и классификации;</w:t>
      </w:r>
    </w:p>
    <w:p w:rsidR="00980BB9" w:rsidRPr="00857416" w:rsidRDefault="00980BB9" w:rsidP="00646300">
      <w:pPr>
        <w:numPr>
          <w:ilvl w:val="0"/>
          <w:numId w:val="7"/>
        </w:numPr>
        <w:tabs>
          <w:tab w:val="clear" w:pos="720"/>
          <w:tab w:val="num" w:pos="0"/>
        </w:tabs>
        <w:spacing w:after="0" w:line="240" w:lineRule="auto"/>
        <w:ind w:left="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857416">
        <w:rPr>
          <w:rFonts w:ascii="Times New Roman" w:hAnsi="Times New Roman"/>
          <w:sz w:val="24"/>
          <w:szCs w:val="24"/>
          <w:lang w:eastAsia="ru-RU"/>
        </w:rPr>
        <w:t>осмысление структуры системы образования и компонентов образовательной деятельности, правового положения субъектов, включенных в образовательную деятельность..</w:t>
      </w:r>
    </w:p>
    <w:p w:rsidR="00980BB9" w:rsidRPr="00857416" w:rsidRDefault="00980BB9" w:rsidP="00857416">
      <w:pPr>
        <w:spacing w:after="0" w:line="240" w:lineRule="auto"/>
        <w:ind w:left="567"/>
        <w:jc w:val="center"/>
        <w:rPr>
          <w:rFonts w:ascii="Times New Roman" w:hAnsi="Times New Roman"/>
          <w:sz w:val="24"/>
          <w:szCs w:val="24"/>
          <w:lang w:eastAsia="ru-RU"/>
        </w:rPr>
      </w:pPr>
    </w:p>
    <w:p w:rsidR="00980BB9" w:rsidRPr="00857416" w:rsidRDefault="00980BB9" w:rsidP="00857416">
      <w:pPr>
        <w:spacing w:after="0" w:line="240" w:lineRule="auto"/>
        <w:ind w:left="567"/>
        <w:jc w:val="center"/>
        <w:rPr>
          <w:rFonts w:ascii="Times New Roman" w:hAnsi="Times New Roman"/>
          <w:b/>
          <w:sz w:val="24"/>
          <w:szCs w:val="24"/>
        </w:rPr>
      </w:pPr>
      <w:r w:rsidRPr="00857416">
        <w:rPr>
          <w:rFonts w:ascii="Times New Roman" w:hAnsi="Times New Roman"/>
          <w:b/>
          <w:sz w:val="24"/>
          <w:szCs w:val="24"/>
        </w:rPr>
        <w:t>4. Образовательные результаты</w:t>
      </w:r>
    </w:p>
    <w:tbl>
      <w:tblPr>
        <w:tblW w:w="9854" w:type="dxa"/>
        <w:tblLayout w:type="fixed"/>
        <w:tblLook w:val="0000"/>
      </w:tblPr>
      <w:tblGrid>
        <w:gridCol w:w="1129"/>
        <w:gridCol w:w="2035"/>
        <w:gridCol w:w="1264"/>
        <w:gridCol w:w="2340"/>
        <w:gridCol w:w="1260"/>
        <w:gridCol w:w="1826"/>
      </w:tblGrid>
      <w:tr w:rsidR="00980BB9" w:rsidRPr="00857416" w:rsidTr="00B96224">
        <w:trPr>
          <w:trHeight w:val="385"/>
        </w:trPr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80BB9" w:rsidRPr="00857416" w:rsidRDefault="00980BB9" w:rsidP="0085741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5741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0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80BB9" w:rsidRPr="00857416" w:rsidRDefault="00980BB9" w:rsidP="00857416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5741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2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80BB9" w:rsidRPr="00857416" w:rsidRDefault="00980BB9" w:rsidP="0085741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5741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3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80BB9" w:rsidRPr="00857416" w:rsidRDefault="00980BB9" w:rsidP="0085741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5741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2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80BB9" w:rsidRPr="00857416" w:rsidRDefault="00980BB9" w:rsidP="0085741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5741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8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80BB9" w:rsidRPr="00857416" w:rsidRDefault="00980BB9" w:rsidP="0085741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5741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980BB9" w:rsidRPr="00857416" w:rsidTr="00B96224">
        <w:trPr>
          <w:trHeight w:val="385"/>
        </w:trPr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80BB9" w:rsidRPr="00857416" w:rsidRDefault="00980BB9" w:rsidP="00857416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57416">
              <w:rPr>
                <w:rFonts w:ascii="Times New Roman" w:hAnsi="Times New Roman"/>
                <w:sz w:val="24"/>
                <w:szCs w:val="24"/>
                <w:lang w:eastAsia="ru-RU"/>
              </w:rPr>
              <w:t>ОР. 1</w:t>
            </w:r>
          </w:p>
        </w:tc>
        <w:tc>
          <w:tcPr>
            <w:tcW w:w="20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80BB9" w:rsidRPr="00857416" w:rsidRDefault="00980BB9" w:rsidP="00857416">
            <w:pPr>
              <w:shd w:val="clear" w:color="auto" w:fill="FFFFFF"/>
              <w:tabs>
                <w:tab w:val="left" w:pos="1123"/>
              </w:tabs>
              <w:spacing w:after="0" w:line="240" w:lineRule="auto"/>
              <w:ind w:right="130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57416">
              <w:rPr>
                <w:rFonts w:ascii="Times New Roman" w:hAnsi="Times New Roman"/>
                <w:sz w:val="24"/>
                <w:szCs w:val="24"/>
              </w:rPr>
              <w:t>Демонстрирует умения  анализировать правовые акты для решения профессионально-педагогических задач.</w:t>
            </w:r>
          </w:p>
        </w:tc>
        <w:tc>
          <w:tcPr>
            <w:tcW w:w="12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80BB9" w:rsidRPr="00857416" w:rsidRDefault="00980BB9" w:rsidP="0085741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5741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ОР.2-3-1</w:t>
            </w:r>
          </w:p>
        </w:tc>
        <w:tc>
          <w:tcPr>
            <w:tcW w:w="23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80BB9" w:rsidRPr="00857416" w:rsidRDefault="00980BB9" w:rsidP="0085741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57416">
              <w:rPr>
                <w:rFonts w:ascii="Times New Roman" w:hAnsi="Times New Roman"/>
                <w:sz w:val="24"/>
                <w:szCs w:val="24"/>
                <w:lang w:eastAsia="ru-RU"/>
              </w:rPr>
              <w:t>Демонстрирует умение использовать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основные категории</w:t>
            </w:r>
            <w:r w:rsidRPr="00857416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и понятия образовательного права.</w:t>
            </w:r>
          </w:p>
        </w:tc>
        <w:tc>
          <w:tcPr>
            <w:tcW w:w="12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80BB9" w:rsidRPr="00857416" w:rsidRDefault="00980BB9" w:rsidP="0085741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57416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ОК-1; </w:t>
            </w:r>
          </w:p>
          <w:p w:rsidR="00980BB9" w:rsidRPr="00857416" w:rsidRDefault="00980BB9" w:rsidP="0085741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57416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ОК-6; </w:t>
            </w:r>
          </w:p>
          <w:p w:rsidR="00980BB9" w:rsidRPr="00857416" w:rsidRDefault="00980BB9" w:rsidP="0085741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80BB9" w:rsidRPr="00857416" w:rsidRDefault="00980BB9" w:rsidP="0085741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5741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тестирование;</w:t>
            </w:r>
          </w:p>
          <w:p w:rsidR="00980BB9" w:rsidRPr="00857416" w:rsidRDefault="00980BB9" w:rsidP="0085741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5741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эссе.</w:t>
            </w:r>
          </w:p>
        </w:tc>
      </w:tr>
      <w:tr w:rsidR="00980BB9" w:rsidRPr="00857416" w:rsidTr="00B96224">
        <w:trPr>
          <w:trHeight w:val="385"/>
        </w:trPr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80BB9" w:rsidRPr="00857416" w:rsidRDefault="00980BB9" w:rsidP="00857416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57416">
              <w:rPr>
                <w:rFonts w:ascii="Times New Roman" w:hAnsi="Times New Roman"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20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80BB9" w:rsidRPr="00857416" w:rsidRDefault="00980BB9" w:rsidP="00857416">
            <w:pPr>
              <w:spacing w:line="240" w:lineRule="auto"/>
              <w:rPr>
                <w:sz w:val="24"/>
                <w:szCs w:val="24"/>
              </w:rPr>
            </w:pPr>
            <w:r w:rsidRPr="00857416">
              <w:rPr>
                <w:rFonts w:ascii="Times New Roman" w:hAnsi="Times New Roman"/>
                <w:sz w:val="24"/>
                <w:szCs w:val="24"/>
              </w:rPr>
              <w:t xml:space="preserve">Демонстрирует умения выполнять  профессионально-педагогические функции на нормативно-правовой основе </w:t>
            </w:r>
          </w:p>
          <w:p w:rsidR="00980BB9" w:rsidRPr="00857416" w:rsidRDefault="00980BB9" w:rsidP="00857416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80BB9" w:rsidRPr="00857416" w:rsidRDefault="00980BB9" w:rsidP="0085741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5741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ОР.2-3-1</w:t>
            </w:r>
          </w:p>
        </w:tc>
        <w:tc>
          <w:tcPr>
            <w:tcW w:w="23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80BB9" w:rsidRPr="00857416" w:rsidRDefault="00980BB9" w:rsidP="0085741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57416">
              <w:rPr>
                <w:rFonts w:ascii="Times New Roman" w:hAnsi="Times New Roman"/>
                <w:sz w:val="24"/>
                <w:szCs w:val="24"/>
                <w:lang w:eastAsia="ru-RU"/>
              </w:rPr>
              <w:t>Демонстрирует навыки работы с актами образовательного законодательства Российской Федерации и иными источниками образовательного права.</w:t>
            </w:r>
          </w:p>
        </w:tc>
        <w:tc>
          <w:tcPr>
            <w:tcW w:w="12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80BB9" w:rsidRPr="00857416" w:rsidRDefault="00980BB9" w:rsidP="0085741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57416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ОПК-9; </w:t>
            </w:r>
          </w:p>
          <w:p w:rsidR="00980BB9" w:rsidRPr="00857416" w:rsidRDefault="00980BB9" w:rsidP="0085741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57416">
              <w:rPr>
                <w:rFonts w:ascii="Times New Roman" w:hAnsi="Times New Roman"/>
                <w:sz w:val="24"/>
                <w:szCs w:val="24"/>
                <w:lang w:eastAsia="ru-RU"/>
              </w:rPr>
              <w:t>ПК-1</w:t>
            </w:r>
          </w:p>
        </w:tc>
        <w:tc>
          <w:tcPr>
            <w:tcW w:w="18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80BB9" w:rsidRPr="00857416" w:rsidRDefault="00980BB9" w:rsidP="0085741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5741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кейс-задание;</w:t>
            </w:r>
          </w:p>
          <w:p w:rsidR="00980BB9" w:rsidRPr="00857416" w:rsidRDefault="00980BB9" w:rsidP="0085741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</w:tr>
    </w:tbl>
    <w:p w:rsidR="00980BB9" w:rsidRPr="00857416" w:rsidRDefault="00980BB9" w:rsidP="00857416">
      <w:pPr>
        <w:spacing w:before="180" w:after="120" w:line="240" w:lineRule="auto"/>
        <w:jc w:val="both"/>
        <w:rPr>
          <w:rFonts w:ascii="Times New Roman" w:hAnsi="Times New Roman"/>
          <w:sz w:val="24"/>
          <w:szCs w:val="24"/>
        </w:rPr>
      </w:pPr>
    </w:p>
    <w:p w:rsidR="00980BB9" w:rsidRPr="00857416" w:rsidRDefault="00980BB9" w:rsidP="00857416">
      <w:pPr>
        <w:spacing w:before="180" w:after="12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857416">
        <w:rPr>
          <w:rFonts w:ascii="Times New Roman" w:hAnsi="Times New Roman"/>
          <w:b/>
          <w:sz w:val="24"/>
          <w:szCs w:val="24"/>
        </w:rPr>
        <w:t>5. Содержание дисциплины</w:t>
      </w:r>
    </w:p>
    <w:p w:rsidR="00980BB9" w:rsidRPr="00857416" w:rsidRDefault="00980BB9" w:rsidP="00857416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 CYR" w:hAnsi="Times New Roman CYR" w:cs="Times New Roman CYR"/>
          <w:bCs/>
          <w:i/>
          <w:sz w:val="24"/>
          <w:szCs w:val="24"/>
          <w:lang w:eastAsia="ru-RU"/>
        </w:rPr>
      </w:pPr>
      <w:r w:rsidRPr="00857416">
        <w:rPr>
          <w:rFonts w:ascii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857416">
        <w:rPr>
          <w:rFonts w:ascii="Times New Roman CYR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9945" w:type="dxa"/>
        <w:tblLayout w:type="fixed"/>
        <w:tblLook w:val="0000"/>
      </w:tblPr>
      <w:tblGrid>
        <w:gridCol w:w="4086"/>
        <w:gridCol w:w="961"/>
        <w:gridCol w:w="956"/>
        <w:gridCol w:w="1593"/>
        <w:gridCol w:w="1390"/>
        <w:gridCol w:w="959"/>
      </w:tblGrid>
      <w:tr w:rsidR="00980BB9" w:rsidRPr="00857416" w:rsidTr="00B96224">
        <w:trPr>
          <w:trHeight w:val="204"/>
        </w:trPr>
        <w:tc>
          <w:tcPr>
            <w:tcW w:w="408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80BB9" w:rsidRPr="00857416" w:rsidRDefault="00980BB9" w:rsidP="0085741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b/>
                <w:sz w:val="24"/>
                <w:szCs w:val="24"/>
                <w:lang w:eastAsia="ru-RU"/>
              </w:rPr>
            </w:pPr>
            <w:r w:rsidRPr="00857416">
              <w:rPr>
                <w:rFonts w:ascii="Times New Roman CYR" w:hAnsi="Times New Roman CYR" w:cs="Times New Roman CYR"/>
                <w:b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510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80BB9" w:rsidRPr="00857416" w:rsidRDefault="00980BB9" w:rsidP="0085741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b/>
                <w:sz w:val="24"/>
                <w:szCs w:val="24"/>
                <w:lang w:eastAsia="ru-RU"/>
              </w:rPr>
            </w:pPr>
            <w:r w:rsidRPr="00857416">
              <w:rPr>
                <w:rFonts w:ascii="Times New Roman CYR" w:hAnsi="Times New Roman CYR" w:cs="Times New Roman CYR"/>
                <w:b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39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80BB9" w:rsidRPr="00857416" w:rsidRDefault="00980BB9" w:rsidP="0085741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b/>
                <w:sz w:val="24"/>
                <w:szCs w:val="24"/>
                <w:lang w:eastAsia="ru-RU"/>
              </w:rPr>
            </w:pPr>
            <w:r w:rsidRPr="00857416">
              <w:rPr>
                <w:rFonts w:ascii="Times New Roman CYR" w:hAnsi="Times New Roman CYR" w:cs="Times New Roman CYR"/>
                <w:b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95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80BB9" w:rsidRPr="00857416" w:rsidRDefault="00980BB9" w:rsidP="0085741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b/>
                <w:sz w:val="24"/>
                <w:szCs w:val="24"/>
                <w:lang w:eastAsia="ru-RU"/>
              </w:rPr>
            </w:pPr>
            <w:r w:rsidRPr="00857416">
              <w:rPr>
                <w:rFonts w:ascii="Times New Roman CYR" w:hAnsi="Times New Roman CYR" w:cs="Times New Roman CYR"/>
                <w:b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980BB9" w:rsidRPr="00857416" w:rsidTr="00B96224">
        <w:trPr>
          <w:trHeight w:val="535"/>
        </w:trPr>
        <w:tc>
          <w:tcPr>
            <w:tcW w:w="408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0BB9" w:rsidRPr="00857416" w:rsidRDefault="00980BB9" w:rsidP="00857416">
            <w:pPr>
              <w:spacing w:after="0" w:line="240" w:lineRule="auto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</w:p>
        </w:tc>
        <w:tc>
          <w:tcPr>
            <w:tcW w:w="191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80BB9" w:rsidRPr="00857416" w:rsidRDefault="00980BB9" w:rsidP="0085741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b/>
                <w:sz w:val="24"/>
                <w:szCs w:val="24"/>
                <w:lang w:eastAsia="ru-RU"/>
              </w:rPr>
            </w:pPr>
            <w:r w:rsidRPr="00857416">
              <w:rPr>
                <w:rFonts w:ascii="Times New Roman CYR" w:hAnsi="Times New Roman CYR" w:cs="Times New Roman CYR"/>
                <w:b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59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80BB9" w:rsidRPr="00857416" w:rsidRDefault="00980BB9" w:rsidP="0085741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857416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 xml:space="preserve">Контактная СР (в т.ч. </w:t>
            </w:r>
          </w:p>
          <w:p w:rsidR="00980BB9" w:rsidRPr="00857416" w:rsidRDefault="00980BB9" w:rsidP="0085741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  <w:r w:rsidRPr="00857416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39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0BB9" w:rsidRPr="00857416" w:rsidRDefault="00980BB9" w:rsidP="00857416">
            <w:pPr>
              <w:spacing w:after="0" w:line="240" w:lineRule="auto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</w:p>
        </w:tc>
        <w:tc>
          <w:tcPr>
            <w:tcW w:w="95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0BB9" w:rsidRPr="00857416" w:rsidRDefault="00980BB9" w:rsidP="00857416">
            <w:pPr>
              <w:spacing w:after="0" w:line="240" w:lineRule="auto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</w:p>
        </w:tc>
      </w:tr>
      <w:tr w:rsidR="00980BB9" w:rsidRPr="00857416" w:rsidTr="00B96224">
        <w:trPr>
          <w:trHeight w:val="1"/>
        </w:trPr>
        <w:tc>
          <w:tcPr>
            <w:tcW w:w="408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0BB9" w:rsidRPr="00857416" w:rsidRDefault="00980BB9" w:rsidP="00857416">
            <w:pPr>
              <w:spacing w:after="0" w:line="240" w:lineRule="auto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80BB9" w:rsidRPr="00857416" w:rsidRDefault="00980BB9" w:rsidP="0085741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b/>
                <w:sz w:val="24"/>
                <w:szCs w:val="24"/>
                <w:lang w:eastAsia="ru-RU"/>
              </w:rPr>
            </w:pPr>
            <w:r w:rsidRPr="00857416">
              <w:rPr>
                <w:rFonts w:ascii="Times New Roman CYR" w:hAnsi="Times New Roman CYR" w:cs="Times New Roman CYR"/>
                <w:b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80BB9" w:rsidRPr="00857416" w:rsidRDefault="00980BB9" w:rsidP="0085741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b/>
                <w:sz w:val="24"/>
                <w:szCs w:val="24"/>
                <w:lang w:eastAsia="ru-RU"/>
              </w:rPr>
            </w:pPr>
            <w:r w:rsidRPr="00857416">
              <w:rPr>
                <w:rFonts w:ascii="Times New Roman CYR" w:hAnsi="Times New Roman CYR" w:cs="Times New Roman CYR"/>
                <w:b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59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0BB9" w:rsidRPr="00857416" w:rsidRDefault="00980BB9" w:rsidP="00857416">
            <w:pPr>
              <w:spacing w:after="0" w:line="240" w:lineRule="auto"/>
              <w:rPr>
                <w:rFonts w:cs="Calibri"/>
                <w:sz w:val="24"/>
                <w:szCs w:val="24"/>
                <w:lang w:eastAsia="ru-RU"/>
              </w:rPr>
            </w:pPr>
          </w:p>
        </w:tc>
        <w:tc>
          <w:tcPr>
            <w:tcW w:w="139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0BB9" w:rsidRPr="00857416" w:rsidRDefault="00980BB9" w:rsidP="00857416">
            <w:pPr>
              <w:spacing w:after="0" w:line="240" w:lineRule="auto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</w:p>
        </w:tc>
        <w:tc>
          <w:tcPr>
            <w:tcW w:w="95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0BB9" w:rsidRPr="00857416" w:rsidRDefault="00980BB9" w:rsidP="00857416">
            <w:pPr>
              <w:spacing w:after="0" w:line="240" w:lineRule="auto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</w:p>
        </w:tc>
      </w:tr>
      <w:tr w:rsidR="00980BB9" w:rsidRPr="00857416" w:rsidTr="00F87744">
        <w:trPr>
          <w:trHeight w:val="1"/>
        </w:trPr>
        <w:tc>
          <w:tcPr>
            <w:tcW w:w="9945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0BB9" w:rsidRPr="004C1E1C" w:rsidRDefault="00980BB9" w:rsidP="004C1E1C">
            <w:pPr>
              <w:spacing w:after="0" w:line="240" w:lineRule="auto"/>
              <w:jc w:val="center"/>
              <w:rPr>
                <w:rFonts w:ascii="Times New Roman CYR" w:hAnsi="Times New Roman CYR" w:cs="Times New Roman CYR"/>
                <w:b/>
                <w:sz w:val="24"/>
                <w:szCs w:val="24"/>
                <w:lang w:eastAsia="ru-RU"/>
              </w:rPr>
            </w:pPr>
            <w:r w:rsidRPr="004C1E1C">
              <w:rPr>
                <w:rFonts w:ascii="Times New Roman CYR" w:hAnsi="Times New Roman CYR" w:cs="Times New Roman CYR"/>
                <w:b/>
                <w:sz w:val="24"/>
                <w:szCs w:val="24"/>
                <w:lang w:eastAsia="ru-RU"/>
              </w:rPr>
              <w:t>Раздел 1. Система образования. Управление образованием</w:t>
            </w:r>
          </w:p>
        </w:tc>
      </w:tr>
      <w:tr w:rsidR="00980BB9" w:rsidRPr="00857416" w:rsidTr="00B96224">
        <w:trPr>
          <w:trHeight w:val="1"/>
        </w:trPr>
        <w:tc>
          <w:tcPr>
            <w:tcW w:w="40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80BB9" w:rsidRPr="00857416" w:rsidRDefault="00980BB9" w:rsidP="00857416">
            <w:pPr>
              <w:shd w:val="clear" w:color="auto" w:fill="FFFFFF"/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1.1</w:t>
            </w:r>
            <w:r w:rsidRPr="00857416">
              <w:rPr>
                <w:rFonts w:ascii="Times New Roman" w:hAnsi="Times New Roman"/>
                <w:sz w:val="24"/>
                <w:szCs w:val="24"/>
              </w:rPr>
              <w:t xml:space="preserve"> Образовательное право как отрасль права</w:t>
            </w:r>
          </w:p>
        </w:tc>
        <w:tc>
          <w:tcPr>
            <w:tcW w:w="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0BB9" w:rsidRPr="00857416" w:rsidRDefault="00980BB9" w:rsidP="0085741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57416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0BB9" w:rsidRPr="00857416" w:rsidRDefault="00980BB9" w:rsidP="0085741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57416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5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80BB9" w:rsidRPr="00857416" w:rsidRDefault="00980BB9" w:rsidP="0085741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57416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80BB9" w:rsidRPr="00857416" w:rsidRDefault="00980BB9" w:rsidP="0085741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57416"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9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80BB9" w:rsidRPr="00857416" w:rsidRDefault="00980BB9" w:rsidP="0085741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57416">
              <w:rPr>
                <w:rFonts w:ascii="Times New Roman" w:hAnsi="Times New Roman"/>
                <w:sz w:val="24"/>
                <w:szCs w:val="24"/>
                <w:lang w:eastAsia="ru-RU"/>
              </w:rPr>
              <w:t>16</w:t>
            </w:r>
          </w:p>
        </w:tc>
      </w:tr>
      <w:tr w:rsidR="00980BB9" w:rsidRPr="00857416" w:rsidTr="00B96224">
        <w:trPr>
          <w:trHeight w:val="1"/>
        </w:trPr>
        <w:tc>
          <w:tcPr>
            <w:tcW w:w="40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80BB9" w:rsidRPr="00857416" w:rsidRDefault="00980BB9" w:rsidP="00857416">
            <w:pPr>
              <w:shd w:val="clear" w:color="auto" w:fill="FFFFFF"/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1.</w:t>
            </w:r>
            <w:r w:rsidRPr="00857416">
              <w:rPr>
                <w:rFonts w:ascii="Times New Roman" w:hAnsi="Times New Roman"/>
                <w:sz w:val="24"/>
                <w:szCs w:val="24"/>
              </w:rPr>
              <w:t>2 Система образовательного законодательства.</w:t>
            </w:r>
          </w:p>
        </w:tc>
        <w:tc>
          <w:tcPr>
            <w:tcW w:w="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0BB9" w:rsidRPr="00857416" w:rsidRDefault="00980BB9" w:rsidP="0085741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57416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0BB9" w:rsidRPr="00857416" w:rsidRDefault="00980BB9" w:rsidP="0085741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57416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5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80BB9" w:rsidRPr="00857416" w:rsidRDefault="00980BB9" w:rsidP="0085741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57416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80BB9" w:rsidRPr="00857416" w:rsidRDefault="00980BB9" w:rsidP="0085741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57416"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9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80BB9" w:rsidRPr="00857416" w:rsidRDefault="00980BB9" w:rsidP="0085741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57416">
              <w:rPr>
                <w:rFonts w:ascii="Times New Roman" w:hAnsi="Times New Roman"/>
                <w:sz w:val="24"/>
                <w:szCs w:val="24"/>
                <w:lang w:eastAsia="ru-RU"/>
              </w:rPr>
              <w:t>18</w:t>
            </w:r>
          </w:p>
        </w:tc>
      </w:tr>
      <w:tr w:rsidR="00980BB9" w:rsidRPr="00857416" w:rsidTr="00B96224">
        <w:trPr>
          <w:trHeight w:val="1"/>
        </w:trPr>
        <w:tc>
          <w:tcPr>
            <w:tcW w:w="40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80BB9" w:rsidRPr="00857416" w:rsidRDefault="00980BB9" w:rsidP="00857416">
            <w:pPr>
              <w:shd w:val="clear" w:color="auto" w:fill="FFFFFF"/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1.3</w:t>
            </w:r>
            <w:r w:rsidRPr="00857416">
              <w:rPr>
                <w:sz w:val="24"/>
                <w:szCs w:val="24"/>
              </w:rPr>
              <w:t xml:space="preserve"> </w:t>
            </w:r>
            <w:r w:rsidRPr="00857416">
              <w:rPr>
                <w:rFonts w:ascii="Times New Roman" w:hAnsi="Times New Roman"/>
                <w:sz w:val="24"/>
                <w:szCs w:val="24"/>
              </w:rPr>
              <w:t xml:space="preserve">Государственное управление образованием в РФ </w:t>
            </w:r>
          </w:p>
        </w:tc>
        <w:tc>
          <w:tcPr>
            <w:tcW w:w="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0BB9" w:rsidRPr="00857416" w:rsidRDefault="00980BB9" w:rsidP="0085741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57416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0BB9" w:rsidRPr="00857416" w:rsidRDefault="00980BB9" w:rsidP="0085741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57416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5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80BB9" w:rsidRPr="00857416" w:rsidRDefault="00980BB9" w:rsidP="0085741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57416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80BB9" w:rsidRPr="00857416" w:rsidRDefault="00980BB9" w:rsidP="0085741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57416"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9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80BB9" w:rsidRPr="00857416" w:rsidRDefault="00980BB9" w:rsidP="0085741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57416">
              <w:rPr>
                <w:rFonts w:ascii="Times New Roman" w:hAnsi="Times New Roman"/>
                <w:sz w:val="24"/>
                <w:szCs w:val="24"/>
                <w:lang w:eastAsia="ru-RU"/>
              </w:rPr>
              <w:t>16</w:t>
            </w:r>
          </w:p>
        </w:tc>
      </w:tr>
      <w:tr w:rsidR="00980BB9" w:rsidRPr="00857416" w:rsidTr="00B96224">
        <w:trPr>
          <w:trHeight w:val="1"/>
        </w:trPr>
        <w:tc>
          <w:tcPr>
            <w:tcW w:w="40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80BB9" w:rsidRPr="00857416" w:rsidRDefault="00980BB9" w:rsidP="00857416">
            <w:pPr>
              <w:shd w:val="clear" w:color="auto" w:fill="FFFFFF"/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1.4</w:t>
            </w:r>
            <w:r w:rsidRPr="00857416">
              <w:rPr>
                <w:rFonts w:ascii="Times New Roman" w:hAnsi="Times New Roman"/>
                <w:sz w:val="24"/>
                <w:szCs w:val="24"/>
              </w:rPr>
              <w:t xml:space="preserve"> Регламентация образовательной деятельности.</w:t>
            </w:r>
          </w:p>
        </w:tc>
        <w:tc>
          <w:tcPr>
            <w:tcW w:w="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0BB9" w:rsidRPr="00857416" w:rsidRDefault="00980BB9" w:rsidP="0085741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57416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0BB9" w:rsidRPr="00857416" w:rsidRDefault="00980BB9" w:rsidP="0085741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57416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5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80BB9" w:rsidRPr="00857416" w:rsidRDefault="00980BB9" w:rsidP="0085741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57416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80BB9" w:rsidRPr="00857416" w:rsidRDefault="00980BB9" w:rsidP="0085741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57416"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9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80BB9" w:rsidRPr="00857416" w:rsidRDefault="00980BB9" w:rsidP="0085741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57416">
              <w:rPr>
                <w:rFonts w:ascii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980BB9" w:rsidRPr="00857416" w:rsidTr="00A4454E">
        <w:trPr>
          <w:trHeight w:val="1"/>
        </w:trPr>
        <w:tc>
          <w:tcPr>
            <w:tcW w:w="9945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80BB9" w:rsidRPr="004C1E1C" w:rsidRDefault="00980BB9" w:rsidP="0085741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4C1E1C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Раздел 2. Образовательные отношения</w:t>
            </w:r>
          </w:p>
        </w:tc>
      </w:tr>
      <w:tr w:rsidR="00980BB9" w:rsidRPr="00857416" w:rsidTr="00B96224">
        <w:trPr>
          <w:trHeight w:val="1"/>
        </w:trPr>
        <w:tc>
          <w:tcPr>
            <w:tcW w:w="40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80BB9" w:rsidRPr="00857416" w:rsidRDefault="00980BB9" w:rsidP="00857416">
            <w:pPr>
              <w:shd w:val="clear" w:color="auto" w:fill="FFFFFF"/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2.1.</w:t>
            </w:r>
            <w:r w:rsidRPr="00857416">
              <w:rPr>
                <w:rFonts w:ascii="Times New Roman" w:hAnsi="Times New Roman"/>
                <w:sz w:val="24"/>
                <w:szCs w:val="24"/>
              </w:rPr>
              <w:t xml:space="preserve"> Правовой статус образовательной организации</w:t>
            </w:r>
          </w:p>
        </w:tc>
        <w:tc>
          <w:tcPr>
            <w:tcW w:w="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0BB9" w:rsidRPr="00857416" w:rsidRDefault="00980BB9" w:rsidP="0085741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57416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0BB9" w:rsidRPr="00857416" w:rsidRDefault="00980BB9" w:rsidP="0085741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57416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5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80BB9" w:rsidRPr="00857416" w:rsidRDefault="00980BB9" w:rsidP="0085741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57416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80BB9" w:rsidRPr="00857416" w:rsidRDefault="00980BB9" w:rsidP="0085741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57416"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9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80BB9" w:rsidRPr="00857416" w:rsidRDefault="00980BB9" w:rsidP="0085741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57416">
              <w:rPr>
                <w:rFonts w:ascii="Times New Roman" w:hAnsi="Times New Roman"/>
                <w:sz w:val="24"/>
                <w:szCs w:val="24"/>
                <w:lang w:eastAsia="ru-RU"/>
              </w:rPr>
              <w:t>16</w:t>
            </w:r>
          </w:p>
        </w:tc>
      </w:tr>
      <w:tr w:rsidR="00980BB9" w:rsidRPr="00857416" w:rsidTr="00B96224">
        <w:trPr>
          <w:trHeight w:val="1"/>
        </w:trPr>
        <w:tc>
          <w:tcPr>
            <w:tcW w:w="40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80BB9" w:rsidRPr="00857416" w:rsidRDefault="00980BB9" w:rsidP="00857416">
            <w:pPr>
              <w:shd w:val="clear" w:color="auto" w:fill="FFFFFF"/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2.2</w:t>
            </w:r>
            <w:r w:rsidRPr="00857416">
              <w:rPr>
                <w:rFonts w:ascii="Times New Roman" w:hAnsi="Times New Roman"/>
                <w:sz w:val="24"/>
                <w:szCs w:val="24"/>
              </w:rPr>
              <w:t xml:space="preserve"> Правовой статус обучающихся</w:t>
            </w:r>
          </w:p>
        </w:tc>
        <w:tc>
          <w:tcPr>
            <w:tcW w:w="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0BB9" w:rsidRPr="00857416" w:rsidRDefault="00980BB9" w:rsidP="0085741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57416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0BB9" w:rsidRPr="00857416" w:rsidRDefault="00980BB9" w:rsidP="0085741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57416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5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80BB9" w:rsidRPr="00857416" w:rsidRDefault="00980BB9" w:rsidP="0085741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57416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80BB9" w:rsidRPr="00857416" w:rsidRDefault="00980BB9" w:rsidP="0085741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57416"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9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80BB9" w:rsidRPr="00857416" w:rsidRDefault="00980BB9" w:rsidP="0085741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57416">
              <w:rPr>
                <w:rFonts w:ascii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980BB9" w:rsidRPr="00857416" w:rsidTr="00B96224">
        <w:trPr>
          <w:trHeight w:val="1"/>
        </w:trPr>
        <w:tc>
          <w:tcPr>
            <w:tcW w:w="40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80BB9" w:rsidRPr="00857416" w:rsidRDefault="00980BB9" w:rsidP="00857416">
            <w:pPr>
              <w:shd w:val="clear" w:color="auto" w:fill="FFFFFF"/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2.3</w:t>
            </w:r>
            <w:r w:rsidRPr="00857416">
              <w:rPr>
                <w:rFonts w:ascii="Times New Roman" w:hAnsi="Times New Roman"/>
                <w:sz w:val="24"/>
                <w:szCs w:val="24"/>
              </w:rPr>
              <w:t>. Правовой статус педагогических работников</w:t>
            </w:r>
          </w:p>
        </w:tc>
        <w:tc>
          <w:tcPr>
            <w:tcW w:w="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0BB9" w:rsidRPr="00857416" w:rsidRDefault="00980BB9" w:rsidP="0085741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57416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0BB9" w:rsidRPr="00857416" w:rsidRDefault="00980BB9" w:rsidP="0085741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57416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5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80BB9" w:rsidRPr="00857416" w:rsidRDefault="00980BB9" w:rsidP="0085741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57416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80BB9" w:rsidRPr="00857416" w:rsidRDefault="00980BB9" w:rsidP="0085741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57416"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9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80BB9" w:rsidRPr="00857416" w:rsidRDefault="00980BB9" w:rsidP="0085741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57416">
              <w:rPr>
                <w:rFonts w:ascii="Times New Roman" w:hAnsi="Times New Roman"/>
                <w:sz w:val="24"/>
                <w:szCs w:val="24"/>
                <w:lang w:eastAsia="ru-RU"/>
              </w:rPr>
              <w:t>18</w:t>
            </w:r>
          </w:p>
        </w:tc>
      </w:tr>
      <w:tr w:rsidR="00980BB9" w:rsidRPr="00857416" w:rsidTr="00B96224">
        <w:trPr>
          <w:trHeight w:val="1"/>
        </w:trPr>
        <w:tc>
          <w:tcPr>
            <w:tcW w:w="40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80BB9" w:rsidRPr="00857416" w:rsidRDefault="00980BB9" w:rsidP="00857416">
            <w:pPr>
              <w:shd w:val="clear" w:color="auto" w:fill="FFFFFF"/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2.4</w:t>
            </w:r>
            <w:r w:rsidRPr="00857416">
              <w:rPr>
                <w:rFonts w:ascii="Times New Roman" w:hAnsi="Times New Roman"/>
                <w:sz w:val="24"/>
                <w:szCs w:val="24"/>
              </w:rPr>
              <w:t>.</w:t>
            </w:r>
            <w:r w:rsidRPr="00857416">
              <w:rPr>
                <w:sz w:val="24"/>
                <w:szCs w:val="24"/>
              </w:rPr>
              <w:t xml:space="preserve"> </w:t>
            </w:r>
            <w:r w:rsidRPr="00857416">
              <w:rPr>
                <w:rFonts w:ascii="Times New Roman" w:hAnsi="Times New Roman"/>
                <w:sz w:val="24"/>
                <w:szCs w:val="24"/>
              </w:rPr>
              <w:t>Нормативно-правовое обеспечение уровней образования и реализации отдельных видов образовательных программ</w:t>
            </w:r>
          </w:p>
        </w:tc>
        <w:tc>
          <w:tcPr>
            <w:tcW w:w="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0BB9" w:rsidRPr="00857416" w:rsidRDefault="00980BB9" w:rsidP="0085741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57416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0BB9" w:rsidRPr="00857416" w:rsidRDefault="00980BB9" w:rsidP="0085741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57416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5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80BB9" w:rsidRPr="00857416" w:rsidRDefault="00980BB9" w:rsidP="0085741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57416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80BB9" w:rsidRPr="00857416" w:rsidRDefault="00980BB9" w:rsidP="0085741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57416"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9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80BB9" w:rsidRPr="00857416" w:rsidRDefault="00980BB9" w:rsidP="0085741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57416">
              <w:rPr>
                <w:rFonts w:ascii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980BB9" w:rsidRPr="00857416" w:rsidTr="00B96224">
        <w:trPr>
          <w:trHeight w:val="1"/>
        </w:trPr>
        <w:tc>
          <w:tcPr>
            <w:tcW w:w="40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0BB9" w:rsidRPr="00857416" w:rsidRDefault="00980BB9" w:rsidP="00857416">
            <w:pPr>
              <w:spacing w:after="0" w:line="240" w:lineRule="auto"/>
              <w:jc w:val="right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857416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0BB9" w:rsidRPr="00857416" w:rsidRDefault="00980BB9" w:rsidP="0085741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57416">
              <w:rPr>
                <w:rFonts w:ascii="Times New Roman" w:hAnsi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0BB9" w:rsidRPr="00857416" w:rsidRDefault="00980BB9" w:rsidP="0085741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57416">
              <w:rPr>
                <w:rFonts w:ascii="Times New Roman" w:hAnsi="Times New Roman"/>
                <w:sz w:val="24"/>
                <w:szCs w:val="24"/>
                <w:lang w:eastAsia="ru-RU"/>
              </w:rPr>
              <w:t>32</w:t>
            </w:r>
          </w:p>
        </w:tc>
        <w:tc>
          <w:tcPr>
            <w:tcW w:w="15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80BB9" w:rsidRPr="00857416" w:rsidRDefault="00980BB9" w:rsidP="0085741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57416">
              <w:rPr>
                <w:rFonts w:ascii="Times New Roman" w:hAnsi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3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80BB9" w:rsidRPr="00857416" w:rsidRDefault="00980BB9" w:rsidP="0085741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57416">
              <w:rPr>
                <w:rFonts w:ascii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9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80BB9" w:rsidRPr="00857416" w:rsidRDefault="00980BB9" w:rsidP="0085741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57416">
              <w:rPr>
                <w:rFonts w:ascii="Times New Roman" w:hAnsi="Times New Roman"/>
                <w:sz w:val="24"/>
                <w:szCs w:val="24"/>
                <w:lang w:eastAsia="ru-RU"/>
              </w:rPr>
              <w:t>144</w:t>
            </w:r>
          </w:p>
        </w:tc>
      </w:tr>
    </w:tbl>
    <w:p w:rsidR="00980BB9" w:rsidRPr="00857416" w:rsidRDefault="00980BB9" w:rsidP="00857416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980BB9" w:rsidRPr="00857416" w:rsidRDefault="00980BB9" w:rsidP="00857416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857416">
        <w:rPr>
          <w:rFonts w:ascii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980BB9" w:rsidRPr="00857416" w:rsidRDefault="00980BB9" w:rsidP="00857416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  <w:r w:rsidRPr="00857416">
        <w:rPr>
          <w:rFonts w:ascii="Times New Roman" w:hAnsi="Times New Roman"/>
          <w:sz w:val="24"/>
          <w:szCs w:val="24"/>
          <w:lang w:eastAsia="ru-RU"/>
        </w:rPr>
        <w:t>Объяснительно-иллюстративный.</w:t>
      </w:r>
    </w:p>
    <w:p w:rsidR="00980BB9" w:rsidRPr="00857416" w:rsidRDefault="00980BB9" w:rsidP="00857416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  <w:r w:rsidRPr="00857416">
        <w:rPr>
          <w:rFonts w:ascii="Times New Roman" w:hAnsi="Times New Roman"/>
          <w:sz w:val="24"/>
          <w:szCs w:val="24"/>
          <w:lang w:eastAsia="ru-RU"/>
        </w:rPr>
        <w:t>Метод имитационного моделирования</w:t>
      </w:r>
    </w:p>
    <w:p w:rsidR="00980BB9" w:rsidRDefault="00980BB9" w:rsidP="00957A93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t>6. Рейтинг-план</w:t>
      </w:r>
    </w:p>
    <w:tbl>
      <w:tblPr>
        <w:tblW w:w="0" w:type="auto"/>
        <w:jc w:val="center"/>
        <w:tblLayout w:type="fixed"/>
        <w:tblLook w:val="0000"/>
      </w:tblPr>
      <w:tblGrid>
        <w:gridCol w:w="1008"/>
        <w:gridCol w:w="1981"/>
        <w:gridCol w:w="1800"/>
        <w:gridCol w:w="1080"/>
        <w:gridCol w:w="900"/>
        <w:gridCol w:w="880"/>
        <w:gridCol w:w="851"/>
        <w:gridCol w:w="814"/>
      </w:tblGrid>
      <w:tr w:rsidR="00980BB9" w:rsidTr="008769F7">
        <w:trPr>
          <w:trHeight w:val="600"/>
          <w:jc w:val="center"/>
        </w:trPr>
        <w:tc>
          <w:tcPr>
            <w:tcW w:w="100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80BB9" w:rsidRDefault="00980BB9" w:rsidP="008769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№ п/п</w:t>
            </w:r>
          </w:p>
        </w:tc>
        <w:tc>
          <w:tcPr>
            <w:tcW w:w="198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80BB9" w:rsidRDefault="00980BB9" w:rsidP="008769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Образовательные результаты</w:t>
            </w:r>
          </w:p>
        </w:tc>
        <w:tc>
          <w:tcPr>
            <w:tcW w:w="180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80BB9" w:rsidRDefault="00980BB9" w:rsidP="008769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Виды учебной деятельности</w:t>
            </w:r>
          </w:p>
          <w:p w:rsidR="00980BB9" w:rsidRDefault="00980BB9" w:rsidP="008769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обучающегося</w:t>
            </w:r>
          </w:p>
        </w:tc>
        <w:tc>
          <w:tcPr>
            <w:tcW w:w="108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80BB9" w:rsidRDefault="00980BB9" w:rsidP="008769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Средства оценивания</w:t>
            </w:r>
          </w:p>
        </w:tc>
        <w:tc>
          <w:tcPr>
            <w:tcW w:w="90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80BB9" w:rsidRDefault="00980BB9" w:rsidP="008769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Балл за конкретное задание</w:t>
            </w:r>
          </w:p>
          <w:p w:rsidR="00980BB9" w:rsidRDefault="00980BB9" w:rsidP="008769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(</w:t>
            </w:r>
            <w:r>
              <w:rPr>
                <w:rFonts w:ascii="Times New Roman" w:hAnsi="Times New Roman"/>
                <w:color w:val="000000"/>
                <w:lang w:val="en-US" w:eastAsia="ru-RU"/>
              </w:rPr>
              <w:t>min</w:t>
            </w:r>
            <w:r>
              <w:rPr>
                <w:rFonts w:ascii="Times New Roman" w:hAnsi="Times New Roman"/>
                <w:color w:val="000000"/>
                <w:lang w:eastAsia="ru-RU"/>
              </w:rPr>
              <w:t>-</w:t>
            </w:r>
            <w:r>
              <w:rPr>
                <w:rFonts w:ascii="Times New Roman" w:hAnsi="Times New Roman"/>
                <w:color w:val="000000"/>
                <w:lang w:val="en-US" w:eastAsia="ru-RU"/>
              </w:rPr>
              <w:t>max</w:t>
            </w:r>
            <w:r>
              <w:rPr>
                <w:rFonts w:ascii="Times New Roman" w:hAnsi="Times New Roman"/>
                <w:color w:val="000000"/>
                <w:lang w:eastAsia="ru-RU"/>
              </w:rPr>
              <w:t>)</w:t>
            </w:r>
          </w:p>
        </w:tc>
        <w:tc>
          <w:tcPr>
            <w:tcW w:w="88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80BB9" w:rsidRDefault="00980BB9" w:rsidP="008769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Число заданий за семестр</w:t>
            </w:r>
          </w:p>
        </w:tc>
        <w:tc>
          <w:tcPr>
            <w:tcW w:w="166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980BB9" w:rsidRDefault="00980BB9" w:rsidP="008769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Баллы</w:t>
            </w:r>
          </w:p>
        </w:tc>
      </w:tr>
      <w:tr w:rsidR="00980BB9" w:rsidTr="008769F7">
        <w:trPr>
          <w:trHeight w:val="300"/>
          <w:jc w:val="center"/>
        </w:trPr>
        <w:tc>
          <w:tcPr>
            <w:tcW w:w="1008" w:type="dxa"/>
            <w:vMerge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80BB9" w:rsidRDefault="00980BB9" w:rsidP="008769F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1" w:type="dxa"/>
            <w:vMerge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80BB9" w:rsidRDefault="00980BB9" w:rsidP="008769F7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vMerge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80BB9" w:rsidRDefault="00980BB9" w:rsidP="008769F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8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0BB9" w:rsidRDefault="00980BB9" w:rsidP="008769F7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0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0BB9" w:rsidRDefault="00980BB9" w:rsidP="008769F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8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0BB9" w:rsidRDefault="00980BB9" w:rsidP="008769F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980BB9" w:rsidRDefault="00980BB9" w:rsidP="008769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Минимальный</w:t>
            </w:r>
          </w:p>
        </w:tc>
        <w:tc>
          <w:tcPr>
            <w:tcW w:w="81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980BB9" w:rsidRDefault="00980BB9" w:rsidP="008769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Максимальный</w:t>
            </w:r>
          </w:p>
        </w:tc>
      </w:tr>
      <w:tr w:rsidR="00980BB9" w:rsidTr="008769F7">
        <w:trPr>
          <w:trHeight w:val="300"/>
          <w:jc w:val="center"/>
        </w:trPr>
        <w:tc>
          <w:tcPr>
            <w:tcW w:w="1008" w:type="dxa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80BB9" w:rsidRDefault="00980BB9" w:rsidP="008769F7">
            <w:pPr>
              <w:tabs>
                <w:tab w:val="left" w:pos="-180"/>
                <w:tab w:val="left" w:pos="0"/>
              </w:tabs>
              <w:autoSpaceDE w:val="0"/>
              <w:autoSpaceDN w:val="0"/>
              <w:adjustRightInd w:val="0"/>
              <w:spacing w:after="0" w:line="240" w:lineRule="auto"/>
              <w:ind w:right="612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1981" w:type="dxa"/>
            <w:vMerge w:val="restart"/>
            <w:tcBorders>
              <w:top w:val="nil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980BB9" w:rsidRDefault="00980BB9" w:rsidP="008769F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ОР.1.</w:t>
            </w:r>
          </w:p>
        </w:tc>
        <w:tc>
          <w:tcPr>
            <w:tcW w:w="180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80BB9" w:rsidRDefault="00980BB9" w:rsidP="008769F7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Эссе</w:t>
            </w:r>
          </w:p>
        </w:tc>
        <w:tc>
          <w:tcPr>
            <w:tcW w:w="1080" w:type="dxa"/>
            <w:vMerge w:val="restart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80BB9" w:rsidRDefault="00980BB9" w:rsidP="008769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42F6B">
              <w:rPr>
                <w:rFonts w:ascii="Times New Roman" w:hAnsi="Times New Roman"/>
                <w:lang w:bidi="mr-IN"/>
              </w:rPr>
              <w:t>Тематика эссе</w:t>
            </w:r>
          </w:p>
        </w:tc>
        <w:tc>
          <w:tcPr>
            <w:tcW w:w="90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80BB9" w:rsidRDefault="00980BB9" w:rsidP="008769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15-20</w:t>
            </w:r>
          </w:p>
        </w:tc>
        <w:tc>
          <w:tcPr>
            <w:tcW w:w="88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80BB9" w:rsidRDefault="00980BB9" w:rsidP="008769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vMerge w:val="restart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80BB9" w:rsidRDefault="00980BB9" w:rsidP="008769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14" w:type="dxa"/>
            <w:vMerge w:val="restart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80BB9" w:rsidRDefault="00980BB9" w:rsidP="008769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980BB9" w:rsidTr="008769F7">
        <w:trPr>
          <w:trHeight w:val="870"/>
          <w:jc w:val="center"/>
        </w:trPr>
        <w:tc>
          <w:tcPr>
            <w:tcW w:w="100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980BB9" w:rsidRDefault="00980BB9" w:rsidP="008769F7">
            <w:pPr>
              <w:tabs>
                <w:tab w:val="left" w:pos="0"/>
                <w:tab w:val="left" w:pos="180"/>
              </w:tabs>
              <w:autoSpaceDE w:val="0"/>
              <w:autoSpaceDN w:val="0"/>
              <w:adjustRightInd w:val="0"/>
              <w:spacing w:after="0" w:line="240" w:lineRule="auto"/>
              <w:ind w:right="612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981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</w:tcPr>
          <w:p w:rsidR="00980BB9" w:rsidRDefault="00980BB9" w:rsidP="008769F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vMerge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80BB9" w:rsidRDefault="00980BB9" w:rsidP="008769F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80" w:type="dxa"/>
            <w:vMerge/>
            <w:tcBorders>
              <w:top w:val="nil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80BB9" w:rsidRDefault="00980BB9" w:rsidP="008769F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00" w:type="dxa"/>
            <w:vMerge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80BB9" w:rsidRDefault="00980BB9" w:rsidP="008769F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80" w:type="dxa"/>
            <w:vMerge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80BB9" w:rsidRDefault="00980BB9" w:rsidP="008769F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vMerge/>
            <w:tcBorders>
              <w:top w:val="nil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980BB9" w:rsidRDefault="00980BB9" w:rsidP="008769F7">
            <w:pPr>
              <w:spacing w:after="0" w:line="240" w:lineRule="auto"/>
              <w:rPr>
                <w:rFonts w:ascii="Times New Roman" w:hAnsi="Times New Roman"/>
                <w:color w:val="000000"/>
                <w:lang w:eastAsia="ru-RU"/>
              </w:rPr>
            </w:pPr>
          </w:p>
        </w:tc>
        <w:tc>
          <w:tcPr>
            <w:tcW w:w="814" w:type="dxa"/>
            <w:vMerge/>
            <w:tcBorders>
              <w:top w:val="nil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980BB9" w:rsidRDefault="00980BB9" w:rsidP="008769F7">
            <w:pPr>
              <w:spacing w:after="0" w:line="240" w:lineRule="auto"/>
              <w:rPr>
                <w:rFonts w:ascii="Times New Roman" w:hAnsi="Times New Roman"/>
                <w:color w:val="000000"/>
                <w:lang w:eastAsia="ru-RU"/>
              </w:rPr>
            </w:pPr>
          </w:p>
        </w:tc>
      </w:tr>
      <w:tr w:rsidR="00980BB9" w:rsidTr="008769F7">
        <w:trPr>
          <w:trHeight w:val="390"/>
          <w:jc w:val="center"/>
        </w:trPr>
        <w:tc>
          <w:tcPr>
            <w:tcW w:w="100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80BB9" w:rsidRDefault="00980BB9" w:rsidP="008769F7">
            <w:pPr>
              <w:tabs>
                <w:tab w:val="left" w:pos="0"/>
                <w:tab w:val="left" w:pos="180"/>
              </w:tabs>
              <w:autoSpaceDE w:val="0"/>
              <w:autoSpaceDN w:val="0"/>
              <w:adjustRightInd w:val="0"/>
              <w:spacing w:after="0" w:line="240" w:lineRule="auto"/>
              <w:ind w:right="612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1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80BB9" w:rsidRDefault="00980BB9" w:rsidP="008769F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0BB9" w:rsidRDefault="00980BB9" w:rsidP="008769F7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Тестирование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80BB9" w:rsidRDefault="00980BB9" w:rsidP="008769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42F6B">
              <w:rPr>
                <w:rFonts w:ascii="Times New Roman" w:hAnsi="Times New Roman"/>
              </w:rPr>
              <w:t>Фонд тестовых заданий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0BB9" w:rsidRDefault="00980BB9" w:rsidP="008769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2,5-5</w:t>
            </w:r>
          </w:p>
        </w:tc>
        <w:tc>
          <w:tcPr>
            <w:tcW w:w="88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0BB9" w:rsidRDefault="00980BB9" w:rsidP="008769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80BB9" w:rsidRDefault="00980BB9" w:rsidP="008769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4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80BB9" w:rsidRDefault="00980BB9" w:rsidP="008769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980BB9" w:rsidTr="008769F7">
        <w:trPr>
          <w:trHeight w:val="300"/>
          <w:jc w:val="center"/>
        </w:trPr>
        <w:tc>
          <w:tcPr>
            <w:tcW w:w="10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80BB9" w:rsidRDefault="00980BB9" w:rsidP="008769F7">
            <w:pPr>
              <w:tabs>
                <w:tab w:val="left" w:pos="0"/>
                <w:tab w:val="left" w:pos="180"/>
              </w:tabs>
              <w:autoSpaceDE w:val="0"/>
              <w:autoSpaceDN w:val="0"/>
              <w:adjustRightInd w:val="0"/>
              <w:spacing w:after="0" w:line="240" w:lineRule="auto"/>
              <w:ind w:right="612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98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0BB9" w:rsidRDefault="00980BB9" w:rsidP="008769F7">
            <w:pPr>
              <w:autoSpaceDE w:val="0"/>
              <w:autoSpaceDN w:val="0"/>
              <w:adjustRightInd w:val="0"/>
              <w:spacing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ОР-2</w:t>
            </w:r>
          </w:p>
        </w:tc>
        <w:tc>
          <w:tcPr>
            <w:tcW w:w="18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80BB9" w:rsidRDefault="00980BB9" w:rsidP="008769F7">
            <w:pPr>
              <w:spacing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42F6B">
              <w:rPr>
                <w:rFonts w:ascii="Times New Roman" w:hAnsi="Times New Roman"/>
              </w:rPr>
              <w:t>Кейс-задание</w:t>
            </w:r>
          </w:p>
        </w:tc>
        <w:tc>
          <w:tcPr>
            <w:tcW w:w="10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80BB9" w:rsidRDefault="00980BB9" w:rsidP="008769F7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42F6B">
              <w:rPr>
                <w:rFonts w:ascii="Times New Roman" w:hAnsi="Times New Roman"/>
                <w:lang w:bidi="mr-IN"/>
              </w:rPr>
              <w:t>Задания для решения кейс-задания</w:t>
            </w:r>
          </w:p>
        </w:tc>
        <w:tc>
          <w:tcPr>
            <w:tcW w:w="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80BB9" w:rsidRDefault="00980BB9" w:rsidP="008769F7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5-10</w:t>
            </w:r>
          </w:p>
        </w:tc>
        <w:tc>
          <w:tcPr>
            <w:tcW w:w="8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80BB9" w:rsidRDefault="00980BB9" w:rsidP="008769F7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80BB9" w:rsidRDefault="00980BB9" w:rsidP="008769F7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30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80BB9" w:rsidRDefault="00980BB9" w:rsidP="008769F7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60</w:t>
            </w:r>
          </w:p>
        </w:tc>
      </w:tr>
      <w:tr w:rsidR="00980BB9" w:rsidTr="008769F7">
        <w:trPr>
          <w:trHeight w:val="300"/>
          <w:jc w:val="center"/>
        </w:trPr>
        <w:tc>
          <w:tcPr>
            <w:tcW w:w="10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80BB9" w:rsidRDefault="00980BB9" w:rsidP="008769F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80BB9" w:rsidRDefault="00980BB9" w:rsidP="008769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80BB9" w:rsidRDefault="00980BB9" w:rsidP="008769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0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80BB9" w:rsidRDefault="00980BB9" w:rsidP="008769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80BB9" w:rsidRDefault="00980BB9" w:rsidP="008769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80BB9" w:rsidRDefault="00980BB9" w:rsidP="008769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80BB9" w:rsidRDefault="00980BB9" w:rsidP="008769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80BB9" w:rsidRDefault="00980BB9" w:rsidP="008769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:rsidR="00980BB9" w:rsidRPr="00857416" w:rsidRDefault="00980BB9" w:rsidP="00857416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980BB9" w:rsidRPr="00857416" w:rsidRDefault="00980BB9" w:rsidP="00857416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980BB9" w:rsidRPr="00857416" w:rsidRDefault="00980BB9" w:rsidP="00857416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857416">
        <w:rPr>
          <w:rFonts w:ascii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980BB9" w:rsidRPr="00857416" w:rsidRDefault="00980BB9" w:rsidP="0085741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857416">
        <w:rPr>
          <w:rFonts w:ascii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857416">
        <w:rPr>
          <w:rFonts w:ascii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980BB9" w:rsidRPr="00857416" w:rsidRDefault="00980BB9" w:rsidP="00646300">
      <w:pPr>
        <w:numPr>
          <w:ilvl w:val="0"/>
          <w:numId w:val="8"/>
        </w:numPr>
        <w:tabs>
          <w:tab w:val="clear" w:pos="720"/>
          <w:tab w:val="left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20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857416">
        <w:rPr>
          <w:rFonts w:ascii="Times New Roman" w:hAnsi="Times New Roman"/>
          <w:bCs/>
          <w:sz w:val="24"/>
          <w:szCs w:val="24"/>
          <w:lang w:eastAsia="ru-RU"/>
        </w:rPr>
        <w:t xml:space="preserve">Приказчикова, О.В. Государственно-правовое обеспечение образования в Российской Федерации: учебное пособие / О.В. Приказчикова, И.А. Терентьева, И.С. Черепова; Министерство образования и науки Российской Федерации, Федеральное государственное бюджетное образовательное учреждение высшего образования «Оренбургский государственный университет». - Оренбург: ОГУ, 2017. - 436 с.: ил. - Библиогр. в кн. - ISBN 978-5-7410-1834-7; То же [Электронный ресурс]. - URL: </w:t>
      </w:r>
      <w:hyperlink r:id="rId25" w:history="1">
        <w:r w:rsidRPr="00857416">
          <w:rPr>
            <w:rStyle w:val="Hyperlink"/>
            <w:rFonts w:ascii="Times New Roman" w:hAnsi="Times New Roman"/>
            <w:bCs/>
            <w:sz w:val="24"/>
            <w:szCs w:val="24"/>
            <w:lang w:eastAsia="ru-RU"/>
          </w:rPr>
          <w:t>http://biblioclub.ru/index.php?page=book&amp;id=485484</w:t>
        </w:r>
      </w:hyperlink>
    </w:p>
    <w:p w:rsidR="00980BB9" w:rsidRPr="00857416" w:rsidRDefault="00980BB9" w:rsidP="00646300">
      <w:pPr>
        <w:numPr>
          <w:ilvl w:val="0"/>
          <w:numId w:val="8"/>
        </w:numPr>
        <w:tabs>
          <w:tab w:val="clear" w:pos="720"/>
          <w:tab w:val="left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20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857416">
        <w:rPr>
          <w:rFonts w:ascii="Times New Roman" w:hAnsi="Times New Roman"/>
          <w:bCs/>
          <w:sz w:val="24"/>
          <w:szCs w:val="24"/>
          <w:lang w:eastAsia="ru-RU"/>
        </w:rPr>
        <w:t xml:space="preserve">Шкатулла, В.И. Образовательное право России : учебник для вузов / В.И. Шкатулла. - 2-е изд., испр. - Москва: Юстицинформ, 2016. - 774 с. - (Образование). - Библиогр. в кн. - ISBN 978-5-7205-1293-4; То же [Электронный ресурс]. - URL: </w:t>
      </w:r>
      <w:hyperlink r:id="rId26" w:history="1">
        <w:r w:rsidRPr="00857416">
          <w:rPr>
            <w:rStyle w:val="Hyperlink"/>
            <w:rFonts w:ascii="Times New Roman" w:hAnsi="Times New Roman"/>
            <w:bCs/>
            <w:sz w:val="24"/>
            <w:szCs w:val="24"/>
            <w:lang w:eastAsia="ru-RU"/>
          </w:rPr>
          <w:t>http://biblioclub.ru/index.php?page=book&amp;id=460435</w:t>
        </w:r>
      </w:hyperlink>
      <w:r w:rsidRPr="00857416">
        <w:rPr>
          <w:rFonts w:ascii="Times New Roman" w:hAnsi="Times New Roman"/>
          <w:bCs/>
          <w:sz w:val="24"/>
          <w:szCs w:val="24"/>
          <w:lang w:eastAsia="ru-RU"/>
        </w:rPr>
        <w:t>.</w:t>
      </w:r>
    </w:p>
    <w:p w:rsidR="00980BB9" w:rsidRPr="00857416" w:rsidRDefault="00980BB9" w:rsidP="0085741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</w:p>
    <w:p w:rsidR="00980BB9" w:rsidRPr="00857416" w:rsidRDefault="00980BB9" w:rsidP="0085741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857416">
        <w:rPr>
          <w:rFonts w:ascii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980BB9" w:rsidRPr="00857416" w:rsidRDefault="00980BB9" w:rsidP="00646300">
      <w:pPr>
        <w:numPr>
          <w:ilvl w:val="0"/>
          <w:numId w:val="14"/>
        </w:numPr>
        <w:tabs>
          <w:tab w:val="clear" w:pos="720"/>
          <w:tab w:val="num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20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857416">
        <w:rPr>
          <w:rFonts w:ascii="Times New Roman" w:hAnsi="Times New Roman"/>
          <w:bCs/>
          <w:sz w:val="24"/>
          <w:szCs w:val="24"/>
          <w:lang w:eastAsia="ru-RU"/>
        </w:rPr>
        <w:t xml:space="preserve">Братановский, С.Н. Государственное управление социально-культурной сферой в Российской Федерации: учебное пособие для бакалавров / С.Н. Братановский, М.С. Братановская. - Москва ; Берлин : Директ-Медиа, 2017. - 104 с. - Библиогр. в кн. - ISBN 978-5-4475-9235-6; То же [Электронный ресурс]. - URL: </w:t>
      </w:r>
      <w:hyperlink r:id="rId27" w:history="1">
        <w:r w:rsidRPr="00857416">
          <w:rPr>
            <w:rStyle w:val="Hyperlink"/>
            <w:rFonts w:ascii="Times New Roman" w:hAnsi="Times New Roman"/>
            <w:bCs/>
            <w:sz w:val="24"/>
            <w:szCs w:val="24"/>
            <w:lang w:eastAsia="ru-RU"/>
          </w:rPr>
          <w:t>http://biblioclub.ru/index.php?page=book&amp;id=462557</w:t>
        </w:r>
      </w:hyperlink>
    </w:p>
    <w:p w:rsidR="00980BB9" w:rsidRPr="00857416" w:rsidRDefault="00980BB9" w:rsidP="00646300">
      <w:pPr>
        <w:numPr>
          <w:ilvl w:val="0"/>
          <w:numId w:val="14"/>
        </w:numPr>
        <w:tabs>
          <w:tab w:val="clear" w:pos="720"/>
          <w:tab w:val="num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20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857416">
        <w:rPr>
          <w:rFonts w:ascii="Times New Roman" w:hAnsi="Times New Roman"/>
          <w:bCs/>
          <w:sz w:val="24"/>
          <w:szCs w:val="24"/>
          <w:lang w:eastAsia="ru-RU"/>
        </w:rPr>
        <w:t xml:space="preserve">Нестерова, Н.М. Правовое регулирование гражданско-правовых отношений в сфере образования: учебное пособие / Н.М. Нестерова;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«Московский педагогический государственный университет». - Москва : МПГУ, 2016. - 108 с. - Библиогр. в кн. - ISBN 978-5-4263-0466-6; То же [Электронный ресурс]. - URL: </w:t>
      </w:r>
      <w:hyperlink r:id="rId28" w:history="1">
        <w:r w:rsidRPr="00857416">
          <w:rPr>
            <w:rStyle w:val="Hyperlink"/>
            <w:rFonts w:ascii="Times New Roman" w:hAnsi="Times New Roman"/>
            <w:bCs/>
            <w:sz w:val="24"/>
            <w:szCs w:val="24"/>
            <w:lang w:eastAsia="ru-RU"/>
          </w:rPr>
          <w:t>http://biblioclub.ru/index.php?page=book&amp;id=471110</w:t>
        </w:r>
      </w:hyperlink>
    </w:p>
    <w:p w:rsidR="00980BB9" w:rsidRPr="00857416" w:rsidRDefault="00980BB9" w:rsidP="00646300">
      <w:pPr>
        <w:numPr>
          <w:ilvl w:val="0"/>
          <w:numId w:val="14"/>
        </w:numPr>
        <w:tabs>
          <w:tab w:val="clear" w:pos="720"/>
          <w:tab w:val="num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20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857416">
        <w:rPr>
          <w:rFonts w:ascii="Times New Roman" w:hAnsi="Times New Roman"/>
          <w:sz w:val="24"/>
          <w:szCs w:val="24"/>
        </w:rPr>
        <w:t xml:space="preserve">Серякова, С.Б. Теория и практика дополнительного профессионального образования в России и за рубежом: учебное пособие / С.Б. Серякова, В.В. Кравченко; под науч. ред. С.Б. Серяковой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«Московский педагогический государственный университет». - Москва: МПГУ, 2016. - 212 с.: ил. - Библиогр. в кн. - ISBN 978-5-4263-0341-6; То же [Электронный ресурс]. - URL: </w:t>
      </w:r>
      <w:hyperlink r:id="rId29" w:history="1">
        <w:r w:rsidRPr="00857416">
          <w:rPr>
            <w:rStyle w:val="Hyperlink"/>
            <w:rFonts w:ascii="Times New Roman" w:hAnsi="Times New Roman"/>
            <w:sz w:val="24"/>
            <w:szCs w:val="24"/>
          </w:rPr>
          <w:t>http://biblioclub.ru/index.php?page=book&amp;id=471231</w:t>
        </w:r>
      </w:hyperlink>
    </w:p>
    <w:p w:rsidR="00980BB9" w:rsidRPr="00857416" w:rsidRDefault="00980BB9" w:rsidP="00646300">
      <w:pPr>
        <w:numPr>
          <w:ilvl w:val="0"/>
          <w:numId w:val="14"/>
        </w:numPr>
        <w:tabs>
          <w:tab w:val="clear" w:pos="720"/>
          <w:tab w:val="num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20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857416">
        <w:rPr>
          <w:rFonts w:ascii="Times New Roman" w:hAnsi="Times New Roman"/>
          <w:bCs/>
          <w:sz w:val="24"/>
          <w:szCs w:val="24"/>
          <w:lang w:eastAsia="ru-RU"/>
        </w:rPr>
        <w:t xml:space="preserve">Скоробогатов, А.В. Нормативно-правовое обеспечение образования: учебное пособие / А.В. Скоробогатов, Н.Р. Борисова ; Институт экономики, управления и права (г. Казань). - Казань : Познание, 2014. - 288 с. : ил., табл. - Библиогр. в кн. ; То же [Электронный ресурс]. - URL: </w:t>
      </w:r>
      <w:hyperlink r:id="rId30" w:history="1">
        <w:r w:rsidRPr="00857416">
          <w:rPr>
            <w:rStyle w:val="Hyperlink"/>
            <w:rFonts w:ascii="Times New Roman" w:hAnsi="Times New Roman"/>
            <w:bCs/>
            <w:sz w:val="24"/>
            <w:szCs w:val="24"/>
            <w:lang w:eastAsia="ru-RU"/>
          </w:rPr>
          <w:t>http://biblioclub.ru/index.php?page=book&amp;id=257983</w:t>
        </w:r>
      </w:hyperlink>
      <w:r w:rsidRPr="00857416">
        <w:rPr>
          <w:rFonts w:ascii="Times New Roman" w:hAnsi="Times New Roman"/>
          <w:bCs/>
          <w:sz w:val="24"/>
          <w:szCs w:val="24"/>
          <w:lang w:eastAsia="ru-RU"/>
        </w:rPr>
        <w:t>.</w:t>
      </w:r>
    </w:p>
    <w:p w:rsidR="00980BB9" w:rsidRPr="00857416" w:rsidRDefault="00980BB9" w:rsidP="0085741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</w:p>
    <w:p w:rsidR="00980BB9" w:rsidRPr="00857416" w:rsidRDefault="00980BB9" w:rsidP="0085741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360"/>
        <w:jc w:val="center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857416">
        <w:rPr>
          <w:rFonts w:ascii="Times New Roman" w:hAnsi="Times New Roman"/>
          <w:bCs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:rsidR="00980BB9" w:rsidRPr="00857416" w:rsidRDefault="00980BB9" w:rsidP="00857416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857416">
        <w:rPr>
          <w:rFonts w:ascii="Times New Roman" w:hAnsi="Times New Roman"/>
          <w:sz w:val="24"/>
          <w:szCs w:val="24"/>
          <w:lang w:eastAsia="ru-RU"/>
        </w:rPr>
        <w:t xml:space="preserve">Текущая самостоятельная работа по дисциплине «Образовательное право», направлена на углубление и закрепление знаний студента, на развитие практических умений. </w:t>
      </w:r>
    </w:p>
    <w:p w:rsidR="00980BB9" w:rsidRPr="00857416" w:rsidRDefault="00980BB9" w:rsidP="00857416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857416">
        <w:rPr>
          <w:rFonts w:ascii="Times New Roman" w:hAnsi="Times New Roman"/>
          <w:sz w:val="24"/>
          <w:szCs w:val="24"/>
          <w:lang w:eastAsia="ru-RU"/>
        </w:rPr>
        <w:t>Самостоятельная работа студента включает в себя: изучение теоретического лекционного материала; проработка и усвоение теоретического материала (работа с основной и дополнительной литературой);  работа с рекомендуемыми методическими материалами (методическими указаниями, учебными пособиями, раздаточным материалом); - выполнение заданий по пройденным темам; подготовка к зачету.</w:t>
      </w:r>
    </w:p>
    <w:p w:rsidR="00980BB9" w:rsidRDefault="00980BB9" w:rsidP="00857416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857416">
        <w:rPr>
          <w:rFonts w:ascii="Times New Roman" w:hAnsi="Times New Roman"/>
          <w:sz w:val="24"/>
          <w:szCs w:val="24"/>
          <w:lang w:eastAsia="ru-RU"/>
        </w:rPr>
        <w:t>Самостоятельная работа студентов проводится с использованием электронного учебно-методического комплекса, разработанного в электронной образовательной среде университета.</w:t>
      </w:r>
    </w:p>
    <w:p w:rsidR="00980BB9" w:rsidRPr="00857416" w:rsidRDefault="00980BB9" w:rsidP="00857416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980BB9" w:rsidRPr="00857416" w:rsidRDefault="00980BB9" w:rsidP="0085741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bookmarkStart w:id="9" w:name="_Toc3236617"/>
      <w:r w:rsidRPr="00857416">
        <w:rPr>
          <w:rFonts w:ascii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980BB9" w:rsidRPr="00857416" w:rsidRDefault="00980BB9" w:rsidP="00857416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980BB9" w:rsidRPr="00857416" w:rsidRDefault="00980BB9" w:rsidP="00646300">
      <w:pPr>
        <w:numPr>
          <w:ilvl w:val="0"/>
          <w:numId w:val="29"/>
        </w:numPr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857416">
        <w:rPr>
          <w:rFonts w:ascii="Times New Roman" w:hAnsi="Times New Roman"/>
          <w:sz w:val="24"/>
          <w:szCs w:val="24"/>
          <w:lang w:eastAsia="ru-RU"/>
        </w:rPr>
        <w:t xml:space="preserve">Официальный Интернет-портал правовой информации. Государственная система правовой информации [Электронный ресурс]: [офиц. cайт] / Федер. служба охраны Рос. Федерации. - Электрон.дан.– [М.], 2005 – 2017. - Режим доступа: </w:t>
      </w:r>
      <w:r w:rsidRPr="00857416">
        <w:rPr>
          <w:rFonts w:ascii="Times New Roman" w:hAnsi="Times New Roman"/>
          <w:sz w:val="24"/>
          <w:szCs w:val="24"/>
          <w:u w:val="single"/>
          <w:lang w:eastAsia="ru-RU"/>
        </w:rPr>
        <w:t>www.pravo.gov.ru</w:t>
      </w:r>
      <w:r w:rsidRPr="00857416">
        <w:rPr>
          <w:rFonts w:ascii="Times New Roman" w:hAnsi="Times New Roman"/>
          <w:sz w:val="24"/>
          <w:szCs w:val="24"/>
          <w:lang w:eastAsia="ru-RU"/>
        </w:rPr>
        <w:t xml:space="preserve">, свободный </w:t>
      </w:r>
    </w:p>
    <w:p w:rsidR="00980BB9" w:rsidRPr="00857416" w:rsidRDefault="00980BB9" w:rsidP="00857416">
      <w:pPr>
        <w:numPr>
          <w:ilvl w:val="0"/>
          <w:numId w:val="29"/>
        </w:numPr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857416">
        <w:rPr>
          <w:rFonts w:ascii="Times New Roman" w:hAnsi="Times New Roman"/>
          <w:sz w:val="24"/>
          <w:szCs w:val="24"/>
          <w:lang w:eastAsia="ru-RU"/>
        </w:rPr>
        <w:t xml:space="preserve">Юридическая Россия [Электронный ресурс]: [сайт]. - Электрон.дан.– [М.], 2017. - Режим доступа: </w:t>
      </w:r>
      <w:r w:rsidRPr="00857416">
        <w:rPr>
          <w:rFonts w:ascii="Times New Roman" w:hAnsi="Times New Roman"/>
          <w:sz w:val="24"/>
          <w:szCs w:val="24"/>
          <w:u w:val="single"/>
          <w:lang w:eastAsia="ru-RU"/>
        </w:rPr>
        <w:t>http://law.edu.ru/</w:t>
      </w:r>
      <w:r w:rsidRPr="00857416">
        <w:rPr>
          <w:rFonts w:ascii="Times New Roman" w:hAnsi="Times New Roman"/>
          <w:sz w:val="24"/>
          <w:szCs w:val="24"/>
          <w:lang w:eastAsia="ru-RU"/>
        </w:rPr>
        <w:t xml:space="preserve">, свободный </w:t>
      </w:r>
    </w:p>
    <w:p w:rsidR="00980BB9" w:rsidRPr="00857416" w:rsidRDefault="00980BB9" w:rsidP="00857416">
      <w:pPr>
        <w:numPr>
          <w:ilvl w:val="0"/>
          <w:numId w:val="29"/>
        </w:numPr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857416">
        <w:rPr>
          <w:rFonts w:ascii="Times New Roman" w:hAnsi="Times New Roman"/>
          <w:sz w:val="24"/>
          <w:szCs w:val="24"/>
          <w:lang w:eastAsia="ru-RU"/>
        </w:rPr>
        <w:t xml:space="preserve">RG.ru: Российская газета [Электронный ресурс]: Интернет-портал «Российской газеты»: [сайт] / «Российская газета». – [М.], 1998 – 2017. – Режим доступа: </w:t>
      </w:r>
      <w:r w:rsidRPr="00857416">
        <w:rPr>
          <w:rFonts w:ascii="Times New Roman" w:hAnsi="Times New Roman"/>
          <w:sz w:val="24"/>
          <w:szCs w:val="24"/>
          <w:u w:val="single"/>
          <w:lang w:eastAsia="ru-RU"/>
        </w:rPr>
        <w:t>http://www.rg.ru</w:t>
      </w:r>
      <w:r w:rsidRPr="00857416">
        <w:rPr>
          <w:rFonts w:ascii="Times New Roman" w:hAnsi="Times New Roman"/>
          <w:sz w:val="24"/>
          <w:szCs w:val="24"/>
          <w:lang w:eastAsia="ru-RU"/>
        </w:rPr>
        <w:t xml:space="preserve">, свободный </w:t>
      </w:r>
    </w:p>
    <w:p w:rsidR="00980BB9" w:rsidRPr="00857416" w:rsidRDefault="00980BB9" w:rsidP="0085741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980BB9" w:rsidRPr="00857416" w:rsidRDefault="00980BB9" w:rsidP="00857416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857416">
        <w:rPr>
          <w:rFonts w:ascii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980BB9" w:rsidRPr="00857416" w:rsidRDefault="00980BB9" w:rsidP="00857416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24"/>
          <w:szCs w:val="24"/>
          <w:lang w:eastAsia="ru-RU"/>
        </w:rPr>
      </w:pPr>
      <w:r w:rsidRPr="00857416">
        <w:rPr>
          <w:rFonts w:ascii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980BB9" w:rsidRPr="00857416" w:rsidRDefault="00980BB9" w:rsidP="0085741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980BB9" w:rsidRPr="00857416" w:rsidRDefault="00980BB9" w:rsidP="00857416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857416">
        <w:rPr>
          <w:rFonts w:ascii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980BB9" w:rsidRPr="00857416" w:rsidRDefault="00980BB9" w:rsidP="00857416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857416">
        <w:rPr>
          <w:rFonts w:ascii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980BB9" w:rsidRPr="00857416" w:rsidRDefault="00980BB9" w:rsidP="00857416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857416">
        <w:rPr>
          <w:rFonts w:ascii="Times New Roman" w:hAnsi="Times New Roman"/>
          <w:sz w:val="24"/>
          <w:szCs w:val="24"/>
          <w:lang w:eastAsia="ru-RU"/>
        </w:rPr>
        <w:t>Для проведения занятий по дисциплине используются аудитории университета, в том числе оборудованные мультимедийными ресурсами (компьютер, проектор, колонки), что необходимо для лекционных занятий, а также при контроле самостоятельной работы и выполнения заданий в рамках подготовки к практическим занятиям. Возможно проведение практических занятий в классах, оборудованных компьютерной техникой.</w:t>
      </w:r>
    </w:p>
    <w:p w:rsidR="00980BB9" w:rsidRPr="00857416" w:rsidRDefault="00980BB9" w:rsidP="0085741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980BB9" w:rsidRPr="00857416" w:rsidRDefault="00980BB9" w:rsidP="0085741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857416">
        <w:rPr>
          <w:rFonts w:ascii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980BB9" w:rsidRPr="00857416" w:rsidRDefault="00980BB9" w:rsidP="00857416">
      <w:pPr>
        <w:spacing w:after="0" w:line="240" w:lineRule="auto"/>
        <w:jc w:val="center"/>
        <w:rPr>
          <w:rFonts w:ascii="Times New Roman" w:hAnsi="Times New Roman"/>
          <w:sz w:val="24"/>
          <w:szCs w:val="24"/>
          <w:lang w:eastAsia="ru-RU"/>
        </w:rPr>
      </w:pPr>
      <w:r w:rsidRPr="00857416">
        <w:rPr>
          <w:rFonts w:ascii="Times New Roman" w:hAnsi="Times New Roman"/>
          <w:sz w:val="24"/>
          <w:szCs w:val="24"/>
          <w:lang w:eastAsia="ru-RU"/>
        </w:rPr>
        <w:t>Программное обеспечение:</w:t>
      </w:r>
    </w:p>
    <w:p w:rsidR="00980BB9" w:rsidRPr="00857416" w:rsidRDefault="00980BB9" w:rsidP="00857416">
      <w:pPr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857416">
        <w:rPr>
          <w:rFonts w:ascii="Times New Roman" w:hAnsi="Times New Roman"/>
          <w:sz w:val="24"/>
          <w:szCs w:val="24"/>
          <w:lang w:eastAsia="ru-RU"/>
        </w:rPr>
        <w:t xml:space="preserve">Microsoft Word, Power Point, Microsoft Internet Explorer, СПС «Консультант+», «Гарант», </w:t>
      </w:r>
    </w:p>
    <w:p w:rsidR="00980BB9" w:rsidRPr="00857416" w:rsidRDefault="00980BB9" w:rsidP="00857416">
      <w:pPr>
        <w:spacing w:after="0" w:line="240" w:lineRule="auto"/>
        <w:jc w:val="center"/>
        <w:rPr>
          <w:rFonts w:ascii="Times New Roman" w:hAnsi="Times New Roman"/>
          <w:sz w:val="24"/>
          <w:szCs w:val="24"/>
          <w:lang w:eastAsia="ru-RU"/>
        </w:rPr>
      </w:pPr>
      <w:r w:rsidRPr="00857416">
        <w:rPr>
          <w:rFonts w:ascii="Times New Roman" w:hAnsi="Times New Roman"/>
          <w:sz w:val="24"/>
          <w:szCs w:val="24"/>
          <w:lang w:eastAsia="ru-RU"/>
        </w:rPr>
        <w:t>Интернет ресурсы:</w:t>
      </w:r>
    </w:p>
    <w:p w:rsidR="00980BB9" w:rsidRPr="00857416" w:rsidRDefault="00980BB9" w:rsidP="00646300">
      <w:pPr>
        <w:numPr>
          <w:ilvl w:val="0"/>
          <w:numId w:val="28"/>
        </w:numPr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857416">
        <w:rPr>
          <w:rFonts w:ascii="Times New Roman" w:hAnsi="Times New Roman"/>
          <w:sz w:val="24"/>
          <w:szCs w:val="24"/>
          <w:lang w:eastAsia="ru-RU"/>
        </w:rPr>
        <w:t xml:space="preserve">Информационно-правовой портал «Гарант» (нормативные правовые акты, новости федерального и регионального законодательства, юридические консультации) [Электронный ресурс]: [cайт]. – Электрон.дан. - [М.], 2017. - Режим доступа: </w:t>
      </w:r>
      <w:r w:rsidRPr="00857416">
        <w:rPr>
          <w:rFonts w:ascii="Times New Roman" w:hAnsi="Times New Roman"/>
          <w:sz w:val="24"/>
          <w:szCs w:val="24"/>
          <w:u w:val="single"/>
          <w:lang w:eastAsia="ru-RU"/>
        </w:rPr>
        <w:t>www.garant.ru</w:t>
      </w:r>
      <w:r w:rsidRPr="00857416">
        <w:rPr>
          <w:rFonts w:ascii="Times New Roman" w:hAnsi="Times New Roman"/>
          <w:sz w:val="24"/>
          <w:szCs w:val="24"/>
          <w:lang w:eastAsia="ru-RU"/>
        </w:rPr>
        <w:t xml:space="preserve">, свободный </w:t>
      </w:r>
    </w:p>
    <w:p w:rsidR="00980BB9" w:rsidRPr="00857416" w:rsidRDefault="00980BB9" w:rsidP="00857416">
      <w:pPr>
        <w:numPr>
          <w:ilvl w:val="0"/>
          <w:numId w:val="28"/>
        </w:numPr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857416">
        <w:rPr>
          <w:rFonts w:ascii="Times New Roman" w:hAnsi="Times New Roman"/>
          <w:sz w:val="24"/>
          <w:szCs w:val="24"/>
          <w:lang w:eastAsia="ru-RU"/>
        </w:rPr>
        <w:t xml:space="preserve">Официальный сайт компании «Консультант Плюс» [Электронный ресурс]: [cайт]. – Электрон.дан. - [М.], 2017. - Режим доступа: </w:t>
      </w:r>
      <w:r w:rsidRPr="00857416">
        <w:rPr>
          <w:rFonts w:ascii="Times New Roman" w:hAnsi="Times New Roman"/>
          <w:sz w:val="24"/>
          <w:szCs w:val="24"/>
          <w:u w:val="single"/>
          <w:lang w:eastAsia="ru-RU"/>
        </w:rPr>
        <w:t>www.consultant.ru</w:t>
      </w:r>
      <w:r w:rsidRPr="00857416">
        <w:rPr>
          <w:rFonts w:ascii="Times New Roman" w:hAnsi="Times New Roman"/>
          <w:sz w:val="24"/>
          <w:szCs w:val="24"/>
          <w:lang w:eastAsia="ru-RU"/>
        </w:rPr>
        <w:t xml:space="preserve">, свободный </w:t>
      </w:r>
    </w:p>
    <w:p w:rsidR="00980BB9" w:rsidRPr="00857416" w:rsidRDefault="00980BB9" w:rsidP="00857416">
      <w:pPr>
        <w:spacing w:after="0" w:line="240" w:lineRule="auto"/>
        <w:ind w:firstLine="720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857416">
        <w:rPr>
          <w:rFonts w:ascii="Times New Roman" w:hAnsi="Times New Roman"/>
          <w:sz w:val="24"/>
          <w:szCs w:val="24"/>
          <w:lang w:eastAsia="ru-RU"/>
        </w:rPr>
        <w:t>Возможна организация взаимодействия с обучающимися посредством электронной почты. Для инвалидов и лиц с ограниченными возможностями здоровья, освоение данной дисциплины может быть осуществлено с использованием дистанционных образовательных технологий, посредством скайпа, видеоконференцсвязи.</w:t>
      </w:r>
    </w:p>
    <w:p w:rsidR="00980BB9" w:rsidRDefault="00980BB9" w:rsidP="00857416">
      <w:pPr>
        <w:pStyle w:val="Heading1"/>
        <w:spacing w:line="240" w:lineRule="auto"/>
        <w:jc w:val="center"/>
        <w:rPr>
          <w:rFonts w:ascii="Times New Roman" w:hAnsi="Times New Roman"/>
          <w:caps/>
          <w:color w:val="auto"/>
        </w:rPr>
      </w:pPr>
      <w:r w:rsidRPr="00857416">
        <w:rPr>
          <w:sz w:val="24"/>
          <w:szCs w:val="24"/>
        </w:rPr>
        <w:br w:type="page"/>
      </w:r>
      <w:r>
        <w:rPr>
          <w:rFonts w:ascii="Times New Roman" w:hAnsi="Times New Roman"/>
          <w:caps/>
          <w:color w:val="auto"/>
        </w:rPr>
        <w:t>5.4. ПРОГРАММА ДИСЦИПЛИНЫ «право социального обеспечения»</w:t>
      </w:r>
      <w:bookmarkEnd w:id="9"/>
    </w:p>
    <w:p w:rsidR="00980BB9" w:rsidRDefault="00980BB9" w:rsidP="008F70B2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</w:p>
    <w:p w:rsidR="00980BB9" w:rsidRDefault="00980BB9" w:rsidP="00646300">
      <w:pPr>
        <w:spacing w:before="180" w:after="120" w:line="240" w:lineRule="auto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1. Пояснительная записка</w:t>
      </w:r>
    </w:p>
    <w:p w:rsidR="00980BB9" w:rsidRDefault="00980BB9" w:rsidP="00646300">
      <w:pPr>
        <w:pStyle w:val="BodyTextIndent2"/>
        <w:spacing w:after="0" w:line="240" w:lineRule="auto"/>
        <w:ind w:left="0" w:firstLine="709"/>
        <w:jc w:val="both"/>
        <w:rPr>
          <w:rFonts w:ascii="Times New Roman" w:hAnsi="Times New Roman"/>
          <w:szCs w:val="24"/>
        </w:rPr>
      </w:pPr>
      <w:r w:rsidRPr="00545A03">
        <w:rPr>
          <w:rFonts w:ascii="Times New Roman" w:hAnsi="Times New Roman"/>
          <w:szCs w:val="24"/>
        </w:rPr>
        <w:t xml:space="preserve">Право социального обеспечения представляет собой самостоятельную, интенсивно развивающуюся отрасль права и является важнейшей частью системы социальной защиты населения России. </w:t>
      </w:r>
    </w:p>
    <w:p w:rsidR="00980BB9" w:rsidRDefault="00980BB9" w:rsidP="00646300">
      <w:pPr>
        <w:pStyle w:val="BodyTextIndent2"/>
        <w:spacing w:after="0" w:line="240" w:lineRule="auto"/>
        <w:ind w:left="0" w:firstLine="709"/>
        <w:jc w:val="both"/>
        <w:rPr>
          <w:rFonts w:ascii="Times New Roman" w:hAnsi="Times New Roman"/>
          <w:szCs w:val="24"/>
        </w:rPr>
      </w:pPr>
      <w:r w:rsidRPr="00545A03">
        <w:rPr>
          <w:rFonts w:ascii="Times New Roman" w:hAnsi="Times New Roman"/>
          <w:szCs w:val="24"/>
        </w:rPr>
        <w:t xml:space="preserve">Нормы права социального обеспечения адресованы всему населению и сопровождают человека в течение всей его жизни, а сфера социального обеспечения полностью включается в сферу интересов общества. </w:t>
      </w:r>
    </w:p>
    <w:p w:rsidR="00980BB9" w:rsidRPr="00545A03" w:rsidRDefault="00980BB9" w:rsidP="00646300">
      <w:pPr>
        <w:pStyle w:val="BodyTextIndent2"/>
        <w:spacing w:after="0" w:line="240" w:lineRule="auto"/>
        <w:ind w:left="0" w:firstLine="709"/>
        <w:jc w:val="both"/>
        <w:rPr>
          <w:rFonts w:ascii="Times New Roman" w:hAnsi="Times New Roman"/>
          <w:szCs w:val="24"/>
        </w:rPr>
      </w:pPr>
      <w:r w:rsidRPr="00545A03">
        <w:rPr>
          <w:rFonts w:ascii="Times New Roman" w:hAnsi="Times New Roman"/>
          <w:szCs w:val="24"/>
        </w:rPr>
        <w:t xml:space="preserve">Конституция </w:t>
      </w:r>
      <w:r w:rsidRPr="00545A03">
        <w:rPr>
          <w:rFonts w:ascii="Times New Roman" w:hAnsi="Times New Roman"/>
          <w:caps/>
          <w:szCs w:val="24"/>
        </w:rPr>
        <w:t>р</w:t>
      </w:r>
      <w:r>
        <w:rPr>
          <w:rFonts w:ascii="Times New Roman" w:hAnsi="Times New Roman"/>
          <w:szCs w:val="24"/>
        </w:rPr>
        <w:t xml:space="preserve">Ф </w:t>
      </w:r>
      <w:r w:rsidRPr="00545A03">
        <w:rPr>
          <w:rFonts w:ascii="Times New Roman" w:hAnsi="Times New Roman"/>
          <w:szCs w:val="24"/>
        </w:rPr>
        <w:t>гарантирует каждому социальное обеспечение по возрасту, в случае болезни, инвалидности, потери кормильца, при воспитании детей и в иных случаях, установленных законом. Каждый имеет право на охрану здоровья и медицинскую помощь. Семья, материнство и детство находятся под охраной государства. Исходя из значимости данной области правового регулирования, необходимы расширение и углубление научных исследований в этой сфере, решение вопроса о подготовке высококвалифицированных специалистов в системе социальной защиты и социального обеспечения, что должно способствовать повышению уровня государственно-правового упорядочения одной из важнейших групп (систем) общественных отношений.</w:t>
      </w:r>
    </w:p>
    <w:p w:rsidR="00980BB9" w:rsidRPr="00545A03" w:rsidRDefault="00980BB9" w:rsidP="00646300">
      <w:pPr>
        <w:suppressAutoHyphens/>
        <w:spacing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545A03">
        <w:rPr>
          <w:rFonts w:ascii="Times New Roman" w:hAnsi="Times New Roman"/>
          <w:sz w:val="24"/>
          <w:szCs w:val="24"/>
        </w:rPr>
        <w:t>Дисциплина «Право социального обеспечения», изучаемая студентами помогает им разобраться с одним из самых сложных аспектов жизни общества – социальным обеспечением.</w:t>
      </w:r>
    </w:p>
    <w:p w:rsidR="00980BB9" w:rsidRDefault="00980BB9" w:rsidP="00646300">
      <w:pPr>
        <w:spacing w:before="180" w:after="120" w:line="240" w:lineRule="auto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2. Место в структуре образовательного модуля</w:t>
      </w:r>
    </w:p>
    <w:p w:rsidR="00980BB9" w:rsidRDefault="00980BB9" w:rsidP="00646300">
      <w:pPr>
        <w:tabs>
          <w:tab w:val="left" w:pos="567"/>
        </w:tabs>
        <w:spacing w:after="0" w:line="240" w:lineRule="auto"/>
        <w:ind w:firstLine="700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Дисциплина относится к модулю государственное и муниципальное управление. Освоение данной дисциплины является необходимой основой для формирования у студентов системного комплексного представления о системе правовых норм, регулирующих общественные отношения в сфере социального обеспечения, положительного отношения к необходимости соблюдения действующего законодательства Российской Федерации.</w:t>
      </w:r>
    </w:p>
    <w:p w:rsidR="00980BB9" w:rsidRDefault="00980BB9" w:rsidP="00646300">
      <w:pPr>
        <w:spacing w:before="180" w:after="120" w:line="240" w:lineRule="auto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3. Цели и задачи</w:t>
      </w:r>
    </w:p>
    <w:p w:rsidR="00980BB9" w:rsidRPr="00511E33" w:rsidRDefault="00980BB9" w:rsidP="00646300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511E33">
        <w:rPr>
          <w:rFonts w:ascii="Times New Roman" w:hAnsi="Times New Roman"/>
          <w:sz w:val="24"/>
          <w:szCs w:val="24"/>
          <w:lang w:eastAsia="ru-RU"/>
        </w:rPr>
        <w:t>Целью освоения дисциплины «</w:t>
      </w:r>
      <w:r>
        <w:rPr>
          <w:rFonts w:ascii="Times New Roman" w:hAnsi="Times New Roman"/>
          <w:sz w:val="24"/>
          <w:szCs w:val="24"/>
          <w:lang w:eastAsia="ru-RU"/>
        </w:rPr>
        <w:t>Право социального обеспечения</w:t>
      </w:r>
      <w:r w:rsidRPr="00511E33">
        <w:rPr>
          <w:rFonts w:ascii="Times New Roman" w:hAnsi="Times New Roman"/>
          <w:sz w:val="24"/>
          <w:szCs w:val="24"/>
          <w:lang w:eastAsia="ru-RU"/>
        </w:rPr>
        <w:t>» является получение и углубление студентами знаний по вопросам регулирования правоотношений социального обеспечения граждан: осуществления обязательного социального страхования, исчисления трудового стажа, назначения и выплаты страховых пенсий, пенсий по государственному пенсионному обеспечению, пособий и социальных выплат, предоставления льгот и компенсаций и др.</w:t>
      </w:r>
    </w:p>
    <w:p w:rsidR="00980BB9" w:rsidRDefault="00980BB9" w:rsidP="00646300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511E33">
        <w:rPr>
          <w:rFonts w:ascii="Times New Roman" w:hAnsi="Times New Roman"/>
          <w:sz w:val="24"/>
          <w:szCs w:val="24"/>
          <w:lang w:eastAsia="ru-RU"/>
        </w:rPr>
        <w:t>Задачи:</w:t>
      </w:r>
    </w:p>
    <w:p w:rsidR="00980BB9" w:rsidRDefault="00980BB9" w:rsidP="00646300">
      <w:pPr>
        <w:numPr>
          <w:ilvl w:val="0"/>
          <w:numId w:val="7"/>
        </w:numPr>
        <w:tabs>
          <w:tab w:val="clear" w:pos="720"/>
          <w:tab w:val="num" w:pos="0"/>
        </w:tabs>
        <w:spacing w:after="0" w:line="240" w:lineRule="auto"/>
        <w:ind w:left="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511E33">
        <w:rPr>
          <w:rFonts w:ascii="Times New Roman" w:hAnsi="Times New Roman"/>
          <w:sz w:val="24"/>
          <w:szCs w:val="24"/>
          <w:lang w:eastAsia="ru-RU"/>
        </w:rPr>
        <w:t>овладение понятийным аппаратом изучаемой дисциплины</w:t>
      </w:r>
      <w:r>
        <w:rPr>
          <w:rFonts w:ascii="Times New Roman" w:hAnsi="Times New Roman"/>
          <w:sz w:val="24"/>
          <w:szCs w:val="24"/>
          <w:lang w:eastAsia="ru-RU"/>
        </w:rPr>
        <w:t>;</w:t>
      </w:r>
    </w:p>
    <w:p w:rsidR="00980BB9" w:rsidRDefault="00980BB9" w:rsidP="00646300">
      <w:pPr>
        <w:numPr>
          <w:ilvl w:val="0"/>
          <w:numId w:val="7"/>
        </w:numPr>
        <w:tabs>
          <w:tab w:val="clear" w:pos="720"/>
          <w:tab w:val="num" w:pos="0"/>
        </w:tabs>
        <w:spacing w:after="0" w:line="240" w:lineRule="auto"/>
        <w:ind w:left="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511E33">
        <w:rPr>
          <w:rFonts w:ascii="Times New Roman" w:hAnsi="Times New Roman"/>
          <w:sz w:val="24"/>
          <w:szCs w:val="24"/>
          <w:lang w:eastAsia="ru-RU"/>
        </w:rPr>
        <w:t>обучени</w:t>
      </w:r>
      <w:r>
        <w:rPr>
          <w:rFonts w:ascii="Times New Roman" w:hAnsi="Times New Roman"/>
          <w:sz w:val="24"/>
          <w:szCs w:val="24"/>
          <w:lang w:eastAsia="ru-RU"/>
        </w:rPr>
        <w:t>е</w:t>
      </w:r>
      <w:r w:rsidRPr="00511E33">
        <w:rPr>
          <w:rFonts w:ascii="Times New Roman" w:hAnsi="Times New Roman"/>
          <w:sz w:val="24"/>
          <w:szCs w:val="24"/>
          <w:lang w:eastAsia="ru-RU"/>
        </w:rPr>
        <w:t xml:space="preserve"> практическим навыкам применения законодательства п</w:t>
      </w:r>
      <w:r>
        <w:rPr>
          <w:rFonts w:ascii="Times New Roman" w:hAnsi="Times New Roman"/>
          <w:sz w:val="24"/>
          <w:szCs w:val="24"/>
          <w:lang w:eastAsia="ru-RU"/>
        </w:rPr>
        <w:t xml:space="preserve">о праву социального обеспечения, </w:t>
      </w:r>
      <w:r w:rsidRPr="00511E33">
        <w:rPr>
          <w:rFonts w:ascii="Times New Roman" w:hAnsi="Times New Roman"/>
          <w:sz w:val="24"/>
          <w:szCs w:val="24"/>
          <w:lang w:eastAsia="ru-RU"/>
        </w:rPr>
        <w:t xml:space="preserve">приобретение практических навыков юридической работы в сфере социальной защиты населения, </w:t>
      </w:r>
    </w:p>
    <w:p w:rsidR="00980BB9" w:rsidRDefault="00980BB9" w:rsidP="00646300">
      <w:pPr>
        <w:numPr>
          <w:ilvl w:val="0"/>
          <w:numId w:val="7"/>
        </w:numPr>
        <w:tabs>
          <w:tab w:val="clear" w:pos="720"/>
          <w:tab w:val="num" w:pos="0"/>
        </w:tabs>
        <w:spacing w:after="0" w:line="240" w:lineRule="auto"/>
        <w:ind w:left="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формирование навыков</w:t>
      </w:r>
      <w:r w:rsidRPr="00511E33">
        <w:rPr>
          <w:rFonts w:ascii="Times New Roman" w:hAnsi="Times New Roman"/>
          <w:sz w:val="24"/>
          <w:szCs w:val="24"/>
          <w:lang w:eastAsia="ru-RU"/>
        </w:rPr>
        <w:t xml:space="preserve"> составления юридических документов, необходимых для реализации социальных прав граждан.</w:t>
      </w:r>
    </w:p>
    <w:p w:rsidR="00980BB9" w:rsidRDefault="00980BB9" w:rsidP="00646300">
      <w:pPr>
        <w:spacing w:after="0" w:line="240" w:lineRule="auto"/>
        <w:ind w:left="567"/>
        <w:jc w:val="center"/>
        <w:rPr>
          <w:rFonts w:ascii="Times New Roman" w:hAnsi="Times New Roman"/>
          <w:sz w:val="24"/>
          <w:szCs w:val="24"/>
          <w:lang w:eastAsia="ru-RU"/>
        </w:rPr>
      </w:pPr>
    </w:p>
    <w:p w:rsidR="00980BB9" w:rsidRDefault="00980BB9" w:rsidP="00646300">
      <w:pPr>
        <w:spacing w:after="0" w:line="240" w:lineRule="auto"/>
        <w:ind w:left="567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4. Образовательные результаты</w:t>
      </w:r>
    </w:p>
    <w:tbl>
      <w:tblPr>
        <w:tblW w:w="9854" w:type="dxa"/>
        <w:tblLayout w:type="fixed"/>
        <w:tblLook w:val="0000"/>
      </w:tblPr>
      <w:tblGrid>
        <w:gridCol w:w="1129"/>
        <w:gridCol w:w="2035"/>
        <w:gridCol w:w="1264"/>
        <w:gridCol w:w="2340"/>
        <w:gridCol w:w="1260"/>
        <w:gridCol w:w="1826"/>
      </w:tblGrid>
      <w:tr w:rsidR="00980BB9" w:rsidTr="00B96224">
        <w:trPr>
          <w:trHeight w:val="385"/>
        </w:trPr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80BB9" w:rsidRDefault="00980BB9" w:rsidP="006463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0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80BB9" w:rsidRDefault="00980BB9" w:rsidP="00646300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2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80BB9" w:rsidRDefault="00980BB9" w:rsidP="006463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3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80BB9" w:rsidRDefault="00980BB9" w:rsidP="006463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2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80BB9" w:rsidRDefault="00980BB9" w:rsidP="006463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8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80BB9" w:rsidRDefault="00980BB9" w:rsidP="006463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980BB9" w:rsidTr="00B96224">
        <w:trPr>
          <w:trHeight w:val="385"/>
        </w:trPr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80BB9" w:rsidRPr="00C47D74" w:rsidRDefault="00980BB9" w:rsidP="00646300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47D74">
              <w:rPr>
                <w:rFonts w:ascii="Times New Roman" w:hAnsi="Times New Roman"/>
                <w:sz w:val="24"/>
                <w:szCs w:val="24"/>
                <w:lang w:eastAsia="ru-RU"/>
              </w:rPr>
              <w:t>ОР. 1</w:t>
            </w:r>
          </w:p>
        </w:tc>
        <w:tc>
          <w:tcPr>
            <w:tcW w:w="20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80BB9" w:rsidRPr="00BC3647" w:rsidRDefault="00980BB9" w:rsidP="00646300">
            <w:pPr>
              <w:shd w:val="clear" w:color="auto" w:fill="FFFFFF"/>
              <w:tabs>
                <w:tab w:val="left" w:pos="1123"/>
              </w:tabs>
              <w:spacing w:after="0" w:line="240" w:lineRule="auto"/>
              <w:ind w:right="130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Демонстрирует умения  анализировать правовые акты для решения</w:t>
            </w:r>
            <w:r w:rsidRPr="00983839">
              <w:rPr>
                <w:rFonts w:ascii="Times New Roman" w:hAnsi="Times New Roman"/>
                <w:sz w:val="24"/>
                <w:szCs w:val="24"/>
              </w:rPr>
              <w:t xml:space="preserve"> профессионально-педагогическ</w:t>
            </w:r>
            <w:r>
              <w:rPr>
                <w:rFonts w:ascii="Times New Roman" w:hAnsi="Times New Roman"/>
                <w:sz w:val="24"/>
                <w:szCs w:val="24"/>
              </w:rPr>
              <w:t>их</w:t>
            </w:r>
            <w:r w:rsidRPr="00983839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</w:rPr>
              <w:t>задач.</w:t>
            </w:r>
          </w:p>
        </w:tc>
        <w:tc>
          <w:tcPr>
            <w:tcW w:w="12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80BB9" w:rsidRDefault="00980BB9" w:rsidP="006463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ОР.2-4-1</w:t>
            </w:r>
          </w:p>
        </w:tc>
        <w:tc>
          <w:tcPr>
            <w:tcW w:w="23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80BB9" w:rsidRPr="000C797B" w:rsidRDefault="00980BB9" w:rsidP="0064630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86C07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Демонстрирует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умения </w:t>
            </w:r>
            <w:r w:rsidRPr="00335F13">
              <w:rPr>
                <w:rFonts w:ascii="Times New Roman" w:hAnsi="Times New Roman"/>
                <w:sz w:val="24"/>
                <w:szCs w:val="24"/>
              </w:rPr>
              <w:t xml:space="preserve"> ориентироваться в действ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ующих нормативно-правовых актах в сфере социального обеспечения </w:t>
            </w:r>
          </w:p>
        </w:tc>
        <w:tc>
          <w:tcPr>
            <w:tcW w:w="12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80BB9" w:rsidRDefault="00980BB9" w:rsidP="006463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C797B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ОК-1; </w:t>
            </w:r>
          </w:p>
          <w:p w:rsidR="00980BB9" w:rsidRDefault="00980BB9" w:rsidP="006463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C797B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ОК-6; </w:t>
            </w:r>
          </w:p>
          <w:p w:rsidR="00980BB9" w:rsidRPr="000C797B" w:rsidRDefault="00980BB9" w:rsidP="006463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80BB9" w:rsidRPr="000C797B" w:rsidRDefault="00980BB9" w:rsidP="0064630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0C797B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тестирование</w:t>
            </w: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;</w:t>
            </w:r>
          </w:p>
          <w:p w:rsidR="00980BB9" w:rsidRDefault="00980BB9" w:rsidP="0064630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0C797B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эссе</w:t>
            </w: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.</w:t>
            </w:r>
          </w:p>
        </w:tc>
      </w:tr>
      <w:tr w:rsidR="00980BB9" w:rsidTr="00B96224">
        <w:trPr>
          <w:trHeight w:val="385"/>
        </w:trPr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80BB9" w:rsidRPr="00C47D74" w:rsidRDefault="00980BB9" w:rsidP="00646300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47D74">
              <w:rPr>
                <w:rFonts w:ascii="Times New Roman" w:hAnsi="Times New Roman"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20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80BB9" w:rsidRDefault="00980BB9" w:rsidP="00646300">
            <w:pPr>
              <w:spacing w:line="240" w:lineRule="auto"/>
            </w:pPr>
            <w:r>
              <w:rPr>
                <w:rFonts w:ascii="Times New Roman" w:hAnsi="Times New Roman"/>
                <w:sz w:val="24"/>
                <w:szCs w:val="24"/>
              </w:rPr>
              <w:t xml:space="preserve">Демонстрирует умения выполнять </w:t>
            </w:r>
            <w:r w:rsidRPr="00EF471E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983839">
              <w:rPr>
                <w:rFonts w:ascii="Times New Roman" w:hAnsi="Times New Roman"/>
                <w:sz w:val="24"/>
                <w:szCs w:val="24"/>
              </w:rPr>
              <w:t xml:space="preserve">профессионально-педагогические функции на нормативно-правовой основе </w:t>
            </w:r>
          </w:p>
          <w:p w:rsidR="00980BB9" w:rsidRPr="00EF471E" w:rsidRDefault="00980BB9" w:rsidP="00646300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80BB9" w:rsidRDefault="00980BB9" w:rsidP="006463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ОР.2-4-1</w:t>
            </w:r>
          </w:p>
        </w:tc>
        <w:tc>
          <w:tcPr>
            <w:tcW w:w="23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80BB9" w:rsidRPr="00486C07" w:rsidRDefault="00980BB9" w:rsidP="0064630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Демонстрирует навык</w:t>
            </w:r>
            <w:r w:rsidRPr="00335F13">
              <w:rPr>
                <w:rFonts w:ascii="Times New Roman" w:hAnsi="Times New Roman"/>
                <w:sz w:val="24"/>
                <w:szCs w:val="24"/>
              </w:rPr>
              <w:t xml:space="preserve">и по правильному применению норм права социального обеспечения </w:t>
            </w:r>
            <w:r>
              <w:rPr>
                <w:rFonts w:ascii="Times New Roman" w:hAnsi="Times New Roman"/>
                <w:sz w:val="24"/>
                <w:szCs w:val="24"/>
              </w:rPr>
              <w:t>в профессионально-педагогической деятельности</w:t>
            </w:r>
          </w:p>
        </w:tc>
        <w:tc>
          <w:tcPr>
            <w:tcW w:w="12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80BB9" w:rsidRDefault="00980BB9" w:rsidP="006463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C797B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ОПК-9; </w:t>
            </w:r>
          </w:p>
          <w:p w:rsidR="00980BB9" w:rsidRPr="000C797B" w:rsidRDefault="00980BB9" w:rsidP="006463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C797B">
              <w:rPr>
                <w:rFonts w:ascii="Times New Roman" w:hAnsi="Times New Roman"/>
                <w:sz w:val="24"/>
                <w:szCs w:val="24"/>
                <w:lang w:eastAsia="ru-RU"/>
              </w:rPr>
              <w:t>ПК-1</w:t>
            </w:r>
          </w:p>
        </w:tc>
        <w:tc>
          <w:tcPr>
            <w:tcW w:w="18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80BB9" w:rsidRPr="000C797B" w:rsidRDefault="00980BB9" w:rsidP="0064630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кейс-задание;</w:t>
            </w:r>
          </w:p>
          <w:p w:rsidR="00980BB9" w:rsidRPr="000C797B" w:rsidRDefault="00980BB9" w:rsidP="0064630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</w:tr>
    </w:tbl>
    <w:p w:rsidR="00980BB9" w:rsidRDefault="00980BB9" w:rsidP="00646300">
      <w:pPr>
        <w:spacing w:before="180" w:after="120" w:line="240" w:lineRule="auto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5. Содержание дисциплины</w:t>
      </w:r>
    </w:p>
    <w:p w:rsidR="00980BB9" w:rsidRDefault="00980BB9" w:rsidP="00646300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980BB9" w:rsidRDefault="00980BB9" w:rsidP="00646300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 CYR" w:hAnsi="Times New Roman CYR" w:cs="Times New Roman CYR"/>
          <w:bCs/>
          <w:i/>
          <w:sz w:val="24"/>
          <w:szCs w:val="24"/>
          <w:lang w:eastAsia="ru-RU"/>
        </w:rPr>
      </w:pPr>
      <w:r>
        <w:rPr>
          <w:rFonts w:ascii="Times New Roman" w:hAnsi="Times New Roman"/>
          <w:bCs/>
          <w:i/>
          <w:sz w:val="24"/>
          <w:szCs w:val="24"/>
          <w:lang w:eastAsia="ru-RU"/>
        </w:rPr>
        <w:t xml:space="preserve">5.1. </w:t>
      </w:r>
      <w:r>
        <w:rPr>
          <w:rFonts w:ascii="Times New Roman CYR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9945" w:type="dxa"/>
        <w:tblLayout w:type="fixed"/>
        <w:tblLook w:val="0000"/>
      </w:tblPr>
      <w:tblGrid>
        <w:gridCol w:w="4086"/>
        <w:gridCol w:w="961"/>
        <w:gridCol w:w="956"/>
        <w:gridCol w:w="1593"/>
        <w:gridCol w:w="1390"/>
        <w:gridCol w:w="959"/>
      </w:tblGrid>
      <w:tr w:rsidR="00980BB9" w:rsidTr="00B96224">
        <w:trPr>
          <w:trHeight w:val="204"/>
        </w:trPr>
        <w:tc>
          <w:tcPr>
            <w:tcW w:w="408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80BB9" w:rsidRPr="003619E3" w:rsidRDefault="00980BB9" w:rsidP="006463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b/>
                <w:sz w:val="24"/>
                <w:szCs w:val="24"/>
                <w:lang w:eastAsia="ru-RU"/>
              </w:rPr>
            </w:pPr>
            <w:r w:rsidRPr="003619E3">
              <w:rPr>
                <w:rFonts w:ascii="Times New Roman CYR" w:hAnsi="Times New Roman CYR" w:cs="Times New Roman CYR"/>
                <w:b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510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80BB9" w:rsidRPr="003619E3" w:rsidRDefault="00980BB9" w:rsidP="006463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b/>
                <w:sz w:val="24"/>
                <w:szCs w:val="24"/>
                <w:lang w:eastAsia="ru-RU"/>
              </w:rPr>
            </w:pPr>
            <w:r w:rsidRPr="003619E3">
              <w:rPr>
                <w:rFonts w:ascii="Times New Roman CYR" w:hAnsi="Times New Roman CYR" w:cs="Times New Roman CYR"/>
                <w:b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39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80BB9" w:rsidRPr="003619E3" w:rsidRDefault="00980BB9" w:rsidP="006463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b/>
                <w:sz w:val="24"/>
                <w:szCs w:val="24"/>
                <w:lang w:eastAsia="ru-RU"/>
              </w:rPr>
            </w:pPr>
            <w:r w:rsidRPr="003619E3">
              <w:rPr>
                <w:rFonts w:ascii="Times New Roman CYR" w:hAnsi="Times New Roman CYR" w:cs="Times New Roman CYR"/>
                <w:b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95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80BB9" w:rsidRPr="003619E3" w:rsidRDefault="00980BB9" w:rsidP="006463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b/>
                <w:sz w:val="24"/>
                <w:szCs w:val="24"/>
                <w:lang w:eastAsia="ru-RU"/>
              </w:rPr>
            </w:pPr>
            <w:r w:rsidRPr="003619E3">
              <w:rPr>
                <w:rFonts w:ascii="Times New Roman CYR" w:hAnsi="Times New Roman CYR" w:cs="Times New Roman CYR"/>
                <w:b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980BB9" w:rsidTr="00B96224">
        <w:trPr>
          <w:trHeight w:val="535"/>
        </w:trPr>
        <w:tc>
          <w:tcPr>
            <w:tcW w:w="408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0BB9" w:rsidRDefault="00980BB9" w:rsidP="00646300">
            <w:pPr>
              <w:spacing w:after="0" w:line="240" w:lineRule="auto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</w:p>
        </w:tc>
        <w:tc>
          <w:tcPr>
            <w:tcW w:w="191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80BB9" w:rsidRPr="003619E3" w:rsidRDefault="00980BB9" w:rsidP="006463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b/>
                <w:sz w:val="24"/>
                <w:szCs w:val="24"/>
                <w:lang w:eastAsia="ru-RU"/>
              </w:rPr>
            </w:pPr>
            <w:r w:rsidRPr="003619E3">
              <w:rPr>
                <w:rFonts w:ascii="Times New Roman CYR" w:hAnsi="Times New Roman CYR" w:cs="Times New Roman CYR"/>
                <w:b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59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80BB9" w:rsidRPr="003619E3" w:rsidRDefault="00980BB9" w:rsidP="0064630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3619E3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 xml:space="preserve">Контактная СР (в т.ч. </w:t>
            </w:r>
          </w:p>
          <w:p w:rsidR="00980BB9" w:rsidRDefault="00980BB9" w:rsidP="006463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  <w:r w:rsidRPr="003619E3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39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0BB9" w:rsidRDefault="00980BB9" w:rsidP="00646300">
            <w:pPr>
              <w:spacing w:after="0" w:line="240" w:lineRule="auto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</w:p>
        </w:tc>
        <w:tc>
          <w:tcPr>
            <w:tcW w:w="95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0BB9" w:rsidRDefault="00980BB9" w:rsidP="00646300">
            <w:pPr>
              <w:spacing w:after="0" w:line="240" w:lineRule="auto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</w:p>
        </w:tc>
      </w:tr>
      <w:tr w:rsidR="00980BB9" w:rsidTr="00B96224">
        <w:trPr>
          <w:trHeight w:val="1"/>
        </w:trPr>
        <w:tc>
          <w:tcPr>
            <w:tcW w:w="408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0BB9" w:rsidRDefault="00980BB9" w:rsidP="00646300">
            <w:pPr>
              <w:spacing w:after="0" w:line="240" w:lineRule="auto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80BB9" w:rsidRPr="003619E3" w:rsidRDefault="00980BB9" w:rsidP="006463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b/>
                <w:sz w:val="24"/>
                <w:szCs w:val="24"/>
                <w:lang w:eastAsia="ru-RU"/>
              </w:rPr>
            </w:pPr>
            <w:r w:rsidRPr="003619E3">
              <w:rPr>
                <w:rFonts w:ascii="Times New Roman CYR" w:hAnsi="Times New Roman CYR" w:cs="Times New Roman CYR"/>
                <w:b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80BB9" w:rsidRPr="003619E3" w:rsidRDefault="00980BB9" w:rsidP="006463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b/>
                <w:sz w:val="24"/>
                <w:szCs w:val="24"/>
                <w:lang w:eastAsia="ru-RU"/>
              </w:rPr>
            </w:pPr>
            <w:r w:rsidRPr="003619E3">
              <w:rPr>
                <w:rFonts w:ascii="Times New Roman CYR" w:hAnsi="Times New Roman CYR" w:cs="Times New Roman CYR"/>
                <w:b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59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0BB9" w:rsidRDefault="00980BB9" w:rsidP="00646300">
            <w:pPr>
              <w:spacing w:after="0" w:line="240" w:lineRule="auto"/>
              <w:rPr>
                <w:rFonts w:cs="Calibri"/>
                <w:sz w:val="24"/>
                <w:szCs w:val="24"/>
                <w:lang w:eastAsia="ru-RU"/>
              </w:rPr>
            </w:pPr>
          </w:p>
        </w:tc>
        <w:tc>
          <w:tcPr>
            <w:tcW w:w="139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0BB9" w:rsidRDefault="00980BB9" w:rsidP="00646300">
            <w:pPr>
              <w:spacing w:after="0" w:line="240" w:lineRule="auto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</w:p>
        </w:tc>
        <w:tc>
          <w:tcPr>
            <w:tcW w:w="95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0BB9" w:rsidRDefault="00980BB9" w:rsidP="00646300">
            <w:pPr>
              <w:spacing w:after="0" w:line="240" w:lineRule="auto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</w:p>
        </w:tc>
      </w:tr>
      <w:tr w:rsidR="00980BB9" w:rsidTr="00D76541">
        <w:trPr>
          <w:trHeight w:val="1"/>
        </w:trPr>
        <w:tc>
          <w:tcPr>
            <w:tcW w:w="9945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0BB9" w:rsidRPr="00E95F83" w:rsidRDefault="00980BB9" w:rsidP="00E95F83">
            <w:pPr>
              <w:spacing w:after="0" w:line="240" w:lineRule="auto"/>
              <w:jc w:val="center"/>
              <w:rPr>
                <w:rFonts w:ascii="Times New Roman CYR" w:hAnsi="Times New Roman CYR" w:cs="Times New Roman CYR"/>
                <w:b/>
                <w:sz w:val="24"/>
                <w:szCs w:val="24"/>
                <w:lang w:eastAsia="ru-RU"/>
              </w:rPr>
            </w:pPr>
            <w:r w:rsidRPr="00E95F83">
              <w:rPr>
                <w:rFonts w:ascii="Times New Roman CYR" w:hAnsi="Times New Roman CYR" w:cs="Times New Roman CYR"/>
                <w:b/>
                <w:sz w:val="24"/>
                <w:szCs w:val="24"/>
                <w:lang w:eastAsia="ru-RU"/>
              </w:rPr>
              <w:t>Раздел 1. Система права социального обеспечения</w:t>
            </w:r>
          </w:p>
        </w:tc>
      </w:tr>
      <w:tr w:rsidR="00980BB9" w:rsidRPr="00486C07" w:rsidTr="00B96224">
        <w:trPr>
          <w:trHeight w:val="1"/>
        </w:trPr>
        <w:tc>
          <w:tcPr>
            <w:tcW w:w="40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80BB9" w:rsidRPr="003B1290" w:rsidRDefault="00980BB9" w:rsidP="00646300">
            <w:pPr>
              <w:shd w:val="clear" w:color="auto" w:fill="FFFFFF"/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1.</w:t>
            </w:r>
            <w:r w:rsidRPr="003B1290">
              <w:rPr>
                <w:rFonts w:ascii="Times New Roman" w:hAnsi="Times New Roman"/>
                <w:sz w:val="24"/>
                <w:szCs w:val="24"/>
              </w:rPr>
              <w:t>1. Право социального обеспечения: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понятие, принципы, источники</w:t>
            </w:r>
          </w:p>
        </w:tc>
        <w:tc>
          <w:tcPr>
            <w:tcW w:w="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0BB9" w:rsidRPr="00486C07" w:rsidRDefault="00980BB9" w:rsidP="006463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0BB9" w:rsidRPr="00486C07" w:rsidRDefault="00980BB9" w:rsidP="006463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5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80BB9" w:rsidRPr="00486C07" w:rsidRDefault="00980BB9" w:rsidP="006463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86C07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80BB9" w:rsidRPr="00486C07" w:rsidRDefault="00980BB9" w:rsidP="006463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9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80BB9" w:rsidRPr="00486C07" w:rsidRDefault="00980BB9" w:rsidP="006463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980BB9" w:rsidRPr="00486C07" w:rsidTr="00147421">
        <w:trPr>
          <w:trHeight w:val="1"/>
        </w:trPr>
        <w:tc>
          <w:tcPr>
            <w:tcW w:w="9945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80BB9" w:rsidRPr="00E95F83" w:rsidRDefault="00980BB9" w:rsidP="006463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E95F83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Раздел 2. Правоотношения в сфере социального обеспечения</w:t>
            </w:r>
          </w:p>
        </w:tc>
      </w:tr>
      <w:tr w:rsidR="00980BB9" w:rsidRPr="00486C07" w:rsidTr="00B96224">
        <w:trPr>
          <w:trHeight w:val="1"/>
        </w:trPr>
        <w:tc>
          <w:tcPr>
            <w:tcW w:w="40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80BB9" w:rsidRPr="003B1290" w:rsidRDefault="00980BB9" w:rsidP="00646300">
            <w:pPr>
              <w:shd w:val="clear" w:color="auto" w:fill="FFFFFF"/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B1290">
              <w:rPr>
                <w:rFonts w:ascii="Times New Roman" w:hAnsi="Times New Roman"/>
                <w:sz w:val="24"/>
                <w:szCs w:val="24"/>
              </w:rPr>
              <w:t>2.</w:t>
            </w:r>
            <w:r>
              <w:rPr>
                <w:rFonts w:ascii="Times New Roman" w:hAnsi="Times New Roman"/>
                <w:sz w:val="24"/>
                <w:szCs w:val="24"/>
              </w:rPr>
              <w:t>1</w:t>
            </w:r>
            <w:r w:rsidRPr="003B1290">
              <w:rPr>
                <w:rFonts w:ascii="Times New Roman" w:hAnsi="Times New Roman"/>
                <w:sz w:val="24"/>
                <w:szCs w:val="24"/>
              </w:rPr>
              <w:t xml:space="preserve"> Трудовой (страховой) стаж.</w:t>
            </w:r>
          </w:p>
        </w:tc>
        <w:tc>
          <w:tcPr>
            <w:tcW w:w="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0BB9" w:rsidRPr="00486C07" w:rsidRDefault="00980BB9" w:rsidP="006463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0BB9" w:rsidRPr="00486C07" w:rsidRDefault="00980BB9" w:rsidP="006463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5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80BB9" w:rsidRPr="00486C07" w:rsidRDefault="00980BB9" w:rsidP="006463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86C07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80BB9" w:rsidRPr="00486C07" w:rsidRDefault="00980BB9" w:rsidP="006463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9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80BB9" w:rsidRPr="00486C07" w:rsidRDefault="00980BB9" w:rsidP="006463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980BB9" w:rsidRPr="00486C07" w:rsidTr="00B96224">
        <w:trPr>
          <w:trHeight w:val="1"/>
        </w:trPr>
        <w:tc>
          <w:tcPr>
            <w:tcW w:w="40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80BB9" w:rsidRPr="003B1290" w:rsidRDefault="00980BB9" w:rsidP="00646300">
            <w:pPr>
              <w:shd w:val="clear" w:color="auto" w:fill="FFFFFF"/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2.2</w:t>
            </w:r>
            <w:r w:rsidRPr="003B1290">
              <w:rPr>
                <w:rFonts w:ascii="Times New Roman" w:hAnsi="Times New Roman"/>
                <w:sz w:val="24"/>
                <w:szCs w:val="24"/>
              </w:rPr>
              <w:t xml:space="preserve">. </w:t>
            </w:r>
            <w:r>
              <w:rPr>
                <w:rFonts w:ascii="Times New Roman" w:hAnsi="Times New Roman"/>
                <w:sz w:val="24"/>
                <w:szCs w:val="24"/>
              </w:rPr>
              <w:t>Пенсионное обеспечение  в РФ</w:t>
            </w:r>
          </w:p>
        </w:tc>
        <w:tc>
          <w:tcPr>
            <w:tcW w:w="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0BB9" w:rsidRPr="00486C07" w:rsidRDefault="00980BB9" w:rsidP="006463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86C07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0BB9" w:rsidRPr="00486C07" w:rsidRDefault="00980BB9" w:rsidP="006463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5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80BB9" w:rsidRPr="00486C07" w:rsidRDefault="00980BB9" w:rsidP="006463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86C07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80BB9" w:rsidRPr="00486C07" w:rsidRDefault="00980BB9" w:rsidP="006463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9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80BB9" w:rsidRPr="00486C07" w:rsidRDefault="00980BB9" w:rsidP="006463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980BB9" w:rsidRPr="00486C07" w:rsidTr="00B96224">
        <w:trPr>
          <w:trHeight w:val="1"/>
        </w:trPr>
        <w:tc>
          <w:tcPr>
            <w:tcW w:w="40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80BB9" w:rsidRPr="003B1290" w:rsidRDefault="00980BB9" w:rsidP="00646300">
            <w:pPr>
              <w:shd w:val="clear" w:color="auto" w:fill="FFFFFF"/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2.3</w:t>
            </w:r>
            <w:r w:rsidRPr="003B1290">
              <w:rPr>
                <w:rFonts w:ascii="Times New Roman" w:hAnsi="Times New Roman"/>
                <w:sz w:val="24"/>
                <w:szCs w:val="24"/>
              </w:rPr>
              <w:t>. Государственные пособия Компенсационные выплаты.</w:t>
            </w:r>
          </w:p>
        </w:tc>
        <w:tc>
          <w:tcPr>
            <w:tcW w:w="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0BB9" w:rsidRPr="00486C07" w:rsidRDefault="00980BB9" w:rsidP="006463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0BB9" w:rsidRPr="00486C07" w:rsidRDefault="00980BB9" w:rsidP="006463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5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80BB9" w:rsidRPr="00486C07" w:rsidRDefault="00980BB9" w:rsidP="006463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80BB9" w:rsidRPr="00486C07" w:rsidRDefault="00980BB9" w:rsidP="006463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9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80BB9" w:rsidRPr="00486C07" w:rsidRDefault="00980BB9" w:rsidP="006463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980BB9" w:rsidRPr="00486C07" w:rsidTr="00B96224">
        <w:trPr>
          <w:trHeight w:val="1"/>
        </w:trPr>
        <w:tc>
          <w:tcPr>
            <w:tcW w:w="40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80BB9" w:rsidRPr="003B1290" w:rsidRDefault="00980BB9" w:rsidP="00646300">
            <w:pPr>
              <w:shd w:val="clear" w:color="auto" w:fill="FFFFFF"/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2.4.</w:t>
            </w:r>
            <w:r w:rsidRPr="003B1290">
              <w:rPr>
                <w:rFonts w:ascii="Times New Roman" w:hAnsi="Times New Roman"/>
                <w:sz w:val="24"/>
                <w:szCs w:val="24"/>
              </w:rPr>
              <w:t xml:space="preserve"> Медико-социальная помощь и лечение</w:t>
            </w:r>
          </w:p>
        </w:tc>
        <w:tc>
          <w:tcPr>
            <w:tcW w:w="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0BB9" w:rsidRPr="00486C07" w:rsidRDefault="00980BB9" w:rsidP="006463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0BB9" w:rsidRPr="00486C07" w:rsidRDefault="00980BB9" w:rsidP="006463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5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80BB9" w:rsidRPr="00486C07" w:rsidRDefault="00980BB9" w:rsidP="006463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80BB9" w:rsidRPr="00486C07" w:rsidRDefault="00980BB9" w:rsidP="006463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9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80BB9" w:rsidRPr="00486C07" w:rsidRDefault="00980BB9" w:rsidP="006463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980BB9" w:rsidRPr="00486C07" w:rsidTr="00B96224">
        <w:trPr>
          <w:trHeight w:val="1"/>
        </w:trPr>
        <w:tc>
          <w:tcPr>
            <w:tcW w:w="40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80BB9" w:rsidRPr="003B1290" w:rsidRDefault="00980BB9" w:rsidP="00646300">
            <w:pPr>
              <w:shd w:val="clear" w:color="auto" w:fill="FFFFFF"/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2.5</w:t>
            </w:r>
            <w:r w:rsidRPr="003B1290">
              <w:rPr>
                <w:rFonts w:ascii="Times New Roman" w:hAnsi="Times New Roman"/>
                <w:sz w:val="24"/>
                <w:szCs w:val="24"/>
              </w:rPr>
              <w:t xml:space="preserve"> Социальное обслуживание</w:t>
            </w:r>
          </w:p>
        </w:tc>
        <w:tc>
          <w:tcPr>
            <w:tcW w:w="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0BB9" w:rsidRPr="00486C07" w:rsidRDefault="00980BB9" w:rsidP="006463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0BB9" w:rsidRDefault="00980BB9" w:rsidP="006463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5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80BB9" w:rsidRDefault="00980BB9" w:rsidP="006463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80BB9" w:rsidRDefault="00980BB9" w:rsidP="006463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9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80BB9" w:rsidRDefault="00980BB9" w:rsidP="006463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980BB9" w:rsidRPr="00486C07" w:rsidTr="00B96224">
        <w:trPr>
          <w:trHeight w:val="1"/>
        </w:trPr>
        <w:tc>
          <w:tcPr>
            <w:tcW w:w="40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0BB9" w:rsidRPr="00486C07" w:rsidRDefault="00980BB9" w:rsidP="00646300">
            <w:pPr>
              <w:spacing w:after="0" w:line="240" w:lineRule="auto"/>
              <w:jc w:val="right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486C07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0BB9" w:rsidRPr="00486C07" w:rsidRDefault="00980BB9" w:rsidP="006463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0BB9" w:rsidRPr="00486C07" w:rsidRDefault="00980BB9" w:rsidP="006463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5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80BB9" w:rsidRPr="00486C07" w:rsidRDefault="00980BB9" w:rsidP="006463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3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80BB9" w:rsidRPr="00486C07" w:rsidRDefault="00980BB9" w:rsidP="006463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9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80BB9" w:rsidRPr="00486C07" w:rsidRDefault="00980BB9" w:rsidP="006463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72</w:t>
            </w:r>
          </w:p>
        </w:tc>
      </w:tr>
    </w:tbl>
    <w:p w:rsidR="00980BB9" w:rsidRPr="00486C07" w:rsidRDefault="00980BB9" w:rsidP="00646300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980BB9" w:rsidRDefault="00980BB9" w:rsidP="00646300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980BB9" w:rsidRPr="0063090F" w:rsidRDefault="00980BB9" w:rsidP="00646300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  <w:r w:rsidRPr="0063090F">
        <w:rPr>
          <w:rFonts w:ascii="Times New Roman" w:hAnsi="Times New Roman"/>
          <w:sz w:val="24"/>
          <w:szCs w:val="24"/>
          <w:lang w:eastAsia="ru-RU"/>
        </w:rPr>
        <w:t>Объяснительно-иллюстративный.</w:t>
      </w:r>
    </w:p>
    <w:p w:rsidR="00980BB9" w:rsidRPr="0063090F" w:rsidRDefault="00980BB9" w:rsidP="00646300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  <w:r w:rsidRPr="0063090F">
        <w:rPr>
          <w:rFonts w:ascii="Times New Roman" w:hAnsi="Times New Roman"/>
          <w:sz w:val="24"/>
          <w:szCs w:val="24"/>
          <w:lang w:eastAsia="ru-RU"/>
        </w:rPr>
        <w:t xml:space="preserve">Метод </w:t>
      </w:r>
      <w:r>
        <w:rPr>
          <w:rFonts w:ascii="Times New Roman" w:hAnsi="Times New Roman"/>
          <w:sz w:val="24"/>
          <w:szCs w:val="24"/>
          <w:lang w:eastAsia="ru-RU"/>
        </w:rPr>
        <w:t>имитационного моделирования</w:t>
      </w:r>
    </w:p>
    <w:p w:rsidR="00980BB9" w:rsidRDefault="00980BB9" w:rsidP="00646300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sz w:val="24"/>
          <w:szCs w:val="24"/>
        </w:rPr>
      </w:pPr>
    </w:p>
    <w:p w:rsidR="00980BB9" w:rsidRDefault="00980BB9" w:rsidP="00F82578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t>6. Рейтинг-план</w:t>
      </w:r>
    </w:p>
    <w:tbl>
      <w:tblPr>
        <w:tblW w:w="0" w:type="auto"/>
        <w:jc w:val="center"/>
        <w:tblLayout w:type="fixed"/>
        <w:tblLook w:val="0000"/>
      </w:tblPr>
      <w:tblGrid>
        <w:gridCol w:w="1008"/>
        <w:gridCol w:w="1981"/>
        <w:gridCol w:w="1800"/>
        <w:gridCol w:w="1080"/>
        <w:gridCol w:w="900"/>
        <w:gridCol w:w="880"/>
        <w:gridCol w:w="851"/>
        <w:gridCol w:w="814"/>
      </w:tblGrid>
      <w:tr w:rsidR="00980BB9" w:rsidTr="008769F7">
        <w:trPr>
          <w:trHeight w:val="600"/>
          <w:jc w:val="center"/>
        </w:trPr>
        <w:tc>
          <w:tcPr>
            <w:tcW w:w="100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80BB9" w:rsidRDefault="00980BB9" w:rsidP="008769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№ п/п</w:t>
            </w:r>
          </w:p>
        </w:tc>
        <w:tc>
          <w:tcPr>
            <w:tcW w:w="198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80BB9" w:rsidRDefault="00980BB9" w:rsidP="008769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Образовательные результаты</w:t>
            </w:r>
          </w:p>
        </w:tc>
        <w:tc>
          <w:tcPr>
            <w:tcW w:w="180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80BB9" w:rsidRDefault="00980BB9" w:rsidP="008769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Виды учебной деятельности</w:t>
            </w:r>
          </w:p>
          <w:p w:rsidR="00980BB9" w:rsidRDefault="00980BB9" w:rsidP="008769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обучающегося</w:t>
            </w:r>
          </w:p>
        </w:tc>
        <w:tc>
          <w:tcPr>
            <w:tcW w:w="108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80BB9" w:rsidRDefault="00980BB9" w:rsidP="008769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Средства оценивания</w:t>
            </w:r>
          </w:p>
        </w:tc>
        <w:tc>
          <w:tcPr>
            <w:tcW w:w="90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80BB9" w:rsidRDefault="00980BB9" w:rsidP="008769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Балл за конкретное задание</w:t>
            </w:r>
          </w:p>
          <w:p w:rsidR="00980BB9" w:rsidRDefault="00980BB9" w:rsidP="008769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(</w:t>
            </w:r>
            <w:r>
              <w:rPr>
                <w:rFonts w:ascii="Times New Roman" w:hAnsi="Times New Roman"/>
                <w:color w:val="000000"/>
                <w:lang w:val="en-US" w:eastAsia="ru-RU"/>
              </w:rPr>
              <w:t>min</w:t>
            </w:r>
            <w:r>
              <w:rPr>
                <w:rFonts w:ascii="Times New Roman" w:hAnsi="Times New Roman"/>
                <w:color w:val="000000"/>
                <w:lang w:eastAsia="ru-RU"/>
              </w:rPr>
              <w:t>-</w:t>
            </w:r>
            <w:r>
              <w:rPr>
                <w:rFonts w:ascii="Times New Roman" w:hAnsi="Times New Roman"/>
                <w:color w:val="000000"/>
                <w:lang w:val="en-US" w:eastAsia="ru-RU"/>
              </w:rPr>
              <w:t>max</w:t>
            </w:r>
            <w:r>
              <w:rPr>
                <w:rFonts w:ascii="Times New Roman" w:hAnsi="Times New Roman"/>
                <w:color w:val="000000"/>
                <w:lang w:eastAsia="ru-RU"/>
              </w:rPr>
              <w:t>)</w:t>
            </w:r>
          </w:p>
        </w:tc>
        <w:tc>
          <w:tcPr>
            <w:tcW w:w="88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80BB9" w:rsidRDefault="00980BB9" w:rsidP="008769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Число заданий за семестр</w:t>
            </w:r>
          </w:p>
        </w:tc>
        <w:tc>
          <w:tcPr>
            <w:tcW w:w="166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980BB9" w:rsidRDefault="00980BB9" w:rsidP="008769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Баллы</w:t>
            </w:r>
          </w:p>
        </w:tc>
      </w:tr>
      <w:tr w:rsidR="00980BB9" w:rsidTr="008769F7">
        <w:trPr>
          <w:trHeight w:val="300"/>
          <w:jc w:val="center"/>
        </w:trPr>
        <w:tc>
          <w:tcPr>
            <w:tcW w:w="1008" w:type="dxa"/>
            <w:vMerge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80BB9" w:rsidRDefault="00980BB9" w:rsidP="008769F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1" w:type="dxa"/>
            <w:vMerge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80BB9" w:rsidRDefault="00980BB9" w:rsidP="008769F7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vMerge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80BB9" w:rsidRDefault="00980BB9" w:rsidP="008769F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8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0BB9" w:rsidRDefault="00980BB9" w:rsidP="008769F7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0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0BB9" w:rsidRDefault="00980BB9" w:rsidP="008769F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8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0BB9" w:rsidRDefault="00980BB9" w:rsidP="008769F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980BB9" w:rsidRDefault="00980BB9" w:rsidP="008769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Минимальный</w:t>
            </w:r>
          </w:p>
        </w:tc>
        <w:tc>
          <w:tcPr>
            <w:tcW w:w="81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980BB9" w:rsidRDefault="00980BB9" w:rsidP="008769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Максимальный</w:t>
            </w:r>
          </w:p>
        </w:tc>
      </w:tr>
      <w:tr w:rsidR="00980BB9" w:rsidTr="008769F7">
        <w:trPr>
          <w:trHeight w:val="300"/>
          <w:jc w:val="center"/>
        </w:trPr>
        <w:tc>
          <w:tcPr>
            <w:tcW w:w="1008" w:type="dxa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80BB9" w:rsidRDefault="00980BB9" w:rsidP="008769F7">
            <w:pPr>
              <w:tabs>
                <w:tab w:val="left" w:pos="-180"/>
                <w:tab w:val="left" w:pos="0"/>
              </w:tabs>
              <w:autoSpaceDE w:val="0"/>
              <w:autoSpaceDN w:val="0"/>
              <w:adjustRightInd w:val="0"/>
              <w:spacing w:after="0" w:line="240" w:lineRule="auto"/>
              <w:ind w:right="612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1981" w:type="dxa"/>
            <w:vMerge w:val="restart"/>
            <w:tcBorders>
              <w:top w:val="nil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980BB9" w:rsidRDefault="00980BB9" w:rsidP="008769F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ОР.1.</w:t>
            </w:r>
          </w:p>
        </w:tc>
        <w:tc>
          <w:tcPr>
            <w:tcW w:w="180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80BB9" w:rsidRDefault="00980BB9" w:rsidP="008769F7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Эссе</w:t>
            </w:r>
          </w:p>
        </w:tc>
        <w:tc>
          <w:tcPr>
            <w:tcW w:w="1080" w:type="dxa"/>
            <w:vMerge w:val="restart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80BB9" w:rsidRDefault="00980BB9" w:rsidP="008769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42F6B">
              <w:rPr>
                <w:rFonts w:ascii="Times New Roman" w:hAnsi="Times New Roman"/>
                <w:lang w:bidi="mr-IN"/>
              </w:rPr>
              <w:t>Тематика эссе</w:t>
            </w:r>
          </w:p>
        </w:tc>
        <w:tc>
          <w:tcPr>
            <w:tcW w:w="90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80BB9" w:rsidRDefault="00980BB9" w:rsidP="008769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15-20</w:t>
            </w:r>
          </w:p>
        </w:tc>
        <w:tc>
          <w:tcPr>
            <w:tcW w:w="88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80BB9" w:rsidRDefault="00980BB9" w:rsidP="008769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vMerge w:val="restart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80BB9" w:rsidRDefault="00980BB9" w:rsidP="008769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14" w:type="dxa"/>
            <w:vMerge w:val="restart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80BB9" w:rsidRDefault="00980BB9" w:rsidP="008769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980BB9" w:rsidTr="008769F7">
        <w:trPr>
          <w:trHeight w:val="870"/>
          <w:jc w:val="center"/>
        </w:trPr>
        <w:tc>
          <w:tcPr>
            <w:tcW w:w="100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980BB9" w:rsidRDefault="00980BB9" w:rsidP="008769F7">
            <w:pPr>
              <w:tabs>
                <w:tab w:val="left" w:pos="0"/>
                <w:tab w:val="left" w:pos="180"/>
              </w:tabs>
              <w:autoSpaceDE w:val="0"/>
              <w:autoSpaceDN w:val="0"/>
              <w:adjustRightInd w:val="0"/>
              <w:spacing w:after="0" w:line="240" w:lineRule="auto"/>
              <w:ind w:right="612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981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</w:tcPr>
          <w:p w:rsidR="00980BB9" w:rsidRDefault="00980BB9" w:rsidP="008769F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vMerge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80BB9" w:rsidRDefault="00980BB9" w:rsidP="008769F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80" w:type="dxa"/>
            <w:vMerge/>
            <w:tcBorders>
              <w:top w:val="nil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80BB9" w:rsidRDefault="00980BB9" w:rsidP="008769F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00" w:type="dxa"/>
            <w:vMerge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80BB9" w:rsidRDefault="00980BB9" w:rsidP="008769F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80" w:type="dxa"/>
            <w:vMerge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80BB9" w:rsidRDefault="00980BB9" w:rsidP="008769F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vMerge/>
            <w:tcBorders>
              <w:top w:val="nil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980BB9" w:rsidRDefault="00980BB9" w:rsidP="008769F7">
            <w:pPr>
              <w:spacing w:after="0" w:line="240" w:lineRule="auto"/>
              <w:rPr>
                <w:rFonts w:ascii="Times New Roman" w:hAnsi="Times New Roman"/>
                <w:color w:val="000000"/>
                <w:lang w:eastAsia="ru-RU"/>
              </w:rPr>
            </w:pPr>
          </w:p>
        </w:tc>
        <w:tc>
          <w:tcPr>
            <w:tcW w:w="814" w:type="dxa"/>
            <w:vMerge/>
            <w:tcBorders>
              <w:top w:val="nil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980BB9" w:rsidRDefault="00980BB9" w:rsidP="008769F7">
            <w:pPr>
              <w:spacing w:after="0" w:line="240" w:lineRule="auto"/>
              <w:rPr>
                <w:rFonts w:ascii="Times New Roman" w:hAnsi="Times New Roman"/>
                <w:color w:val="000000"/>
                <w:lang w:eastAsia="ru-RU"/>
              </w:rPr>
            </w:pPr>
          </w:p>
        </w:tc>
      </w:tr>
      <w:tr w:rsidR="00980BB9" w:rsidTr="008769F7">
        <w:trPr>
          <w:trHeight w:val="390"/>
          <w:jc w:val="center"/>
        </w:trPr>
        <w:tc>
          <w:tcPr>
            <w:tcW w:w="100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80BB9" w:rsidRDefault="00980BB9" w:rsidP="008769F7">
            <w:pPr>
              <w:tabs>
                <w:tab w:val="left" w:pos="0"/>
                <w:tab w:val="left" w:pos="180"/>
              </w:tabs>
              <w:autoSpaceDE w:val="0"/>
              <w:autoSpaceDN w:val="0"/>
              <w:adjustRightInd w:val="0"/>
              <w:spacing w:after="0" w:line="240" w:lineRule="auto"/>
              <w:ind w:right="612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1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80BB9" w:rsidRDefault="00980BB9" w:rsidP="008769F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0BB9" w:rsidRDefault="00980BB9" w:rsidP="008769F7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Тестирование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80BB9" w:rsidRDefault="00980BB9" w:rsidP="008769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42F6B">
              <w:rPr>
                <w:rFonts w:ascii="Times New Roman" w:hAnsi="Times New Roman"/>
              </w:rPr>
              <w:t>Фонд тестовых заданий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0BB9" w:rsidRDefault="00980BB9" w:rsidP="008769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2,5-5</w:t>
            </w:r>
          </w:p>
        </w:tc>
        <w:tc>
          <w:tcPr>
            <w:tcW w:w="88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0BB9" w:rsidRDefault="00980BB9" w:rsidP="008769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80BB9" w:rsidRDefault="00980BB9" w:rsidP="008769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4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80BB9" w:rsidRDefault="00980BB9" w:rsidP="008769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980BB9" w:rsidTr="008769F7">
        <w:trPr>
          <w:trHeight w:val="300"/>
          <w:jc w:val="center"/>
        </w:trPr>
        <w:tc>
          <w:tcPr>
            <w:tcW w:w="10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80BB9" w:rsidRDefault="00980BB9" w:rsidP="008769F7">
            <w:pPr>
              <w:tabs>
                <w:tab w:val="left" w:pos="0"/>
                <w:tab w:val="left" w:pos="180"/>
              </w:tabs>
              <w:autoSpaceDE w:val="0"/>
              <w:autoSpaceDN w:val="0"/>
              <w:adjustRightInd w:val="0"/>
              <w:spacing w:after="0" w:line="240" w:lineRule="auto"/>
              <w:ind w:right="612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98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0BB9" w:rsidRDefault="00980BB9" w:rsidP="008769F7">
            <w:pPr>
              <w:autoSpaceDE w:val="0"/>
              <w:autoSpaceDN w:val="0"/>
              <w:adjustRightInd w:val="0"/>
              <w:spacing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ОР-2</w:t>
            </w:r>
          </w:p>
        </w:tc>
        <w:tc>
          <w:tcPr>
            <w:tcW w:w="18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80BB9" w:rsidRDefault="00980BB9" w:rsidP="008769F7">
            <w:pPr>
              <w:spacing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42F6B">
              <w:rPr>
                <w:rFonts w:ascii="Times New Roman" w:hAnsi="Times New Roman"/>
              </w:rPr>
              <w:t>Кейс-задание</w:t>
            </w:r>
          </w:p>
        </w:tc>
        <w:tc>
          <w:tcPr>
            <w:tcW w:w="10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80BB9" w:rsidRDefault="00980BB9" w:rsidP="008769F7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42F6B">
              <w:rPr>
                <w:rFonts w:ascii="Times New Roman" w:hAnsi="Times New Roman"/>
                <w:lang w:bidi="mr-IN"/>
              </w:rPr>
              <w:t>Задания для решения кейс-задания</w:t>
            </w:r>
          </w:p>
        </w:tc>
        <w:tc>
          <w:tcPr>
            <w:tcW w:w="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80BB9" w:rsidRDefault="00980BB9" w:rsidP="008769F7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5-10</w:t>
            </w:r>
          </w:p>
        </w:tc>
        <w:tc>
          <w:tcPr>
            <w:tcW w:w="8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80BB9" w:rsidRDefault="00980BB9" w:rsidP="008769F7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80BB9" w:rsidRDefault="00980BB9" w:rsidP="008769F7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30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80BB9" w:rsidRDefault="00980BB9" w:rsidP="008769F7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60</w:t>
            </w:r>
          </w:p>
        </w:tc>
      </w:tr>
      <w:tr w:rsidR="00980BB9" w:rsidTr="008769F7">
        <w:trPr>
          <w:trHeight w:val="300"/>
          <w:jc w:val="center"/>
        </w:trPr>
        <w:tc>
          <w:tcPr>
            <w:tcW w:w="10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80BB9" w:rsidRDefault="00980BB9" w:rsidP="008769F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80BB9" w:rsidRDefault="00980BB9" w:rsidP="008769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80BB9" w:rsidRDefault="00980BB9" w:rsidP="008769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0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80BB9" w:rsidRDefault="00980BB9" w:rsidP="008769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80BB9" w:rsidRDefault="00980BB9" w:rsidP="008769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80BB9" w:rsidRDefault="00980BB9" w:rsidP="008769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80BB9" w:rsidRDefault="00980BB9" w:rsidP="008769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80BB9" w:rsidRDefault="00980BB9" w:rsidP="008769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:rsidR="00980BB9" w:rsidRDefault="00980BB9" w:rsidP="00646300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980BB9" w:rsidRDefault="00980BB9" w:rsidP="00646300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980BB9" w:rsidRDefault="00980BB9" w:rsidP="0064630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980BB9" w:rsidRPr="00C20093" w:rsidRDefault="00980BB9" w:rsidP="0064630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C20093">
        <w:rPr>
          <w:rFonts w:ascii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C20093">
        <w:rPr>
          <w:rFonts w:ascii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980BB9" w:rsidRPr="00646300" w:rsidRDefault="00980BB9" w:rsidP="00646300">
      <w:pPr>
        <w:numPr>
          <w:ilvl w:val="0"/>
          <w:numId w:val="15"/>
        </w:numPr>
        <w:tabs>
          <w:tab w:val="clear" w:pos="720"/>
          <w:tab w:val="num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20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646300">
        <w:rPr>
          <w:rFonts w:ascii="Times New Roman" w:hAnsi="Times New Roman"/>
          <w:sz w:val="24"/>
          <w:szCs w:val="24"/>
        </w:rPr>
        <w:t xml:space="preserve">Трапезникова, И.С. Правовое обеспечение социальной работы / И.С. Трапезникова. – Москва ; Берлин : Директ-Медиа, 2016. – 206 с. – Режим доступа: по подписке. – URL: </w:t>
      </w:r>
      <w:hyperlink r:id="rId31" w:history="1">
        <w:r w:rsidRPr="00646300">
          <w:rPr>
            <w:rStyle w:val="Hyperlink"/>
            <w:rFonts w:ascii="Times New Roman" w:hAnsi="Times New Roman"/>
            <w:sz w:val="24"/>
            <w:szCs w:val="24"/>
          </w:rPr>
          <w:t>http://biblioclub.ru/index.php?page=book&amp;id=429718</w:t>
        </w:r>
      </w:hyperlink>
      <w:r w:rsidRPr="00646300">
        <w:rPr>
          <w:rFonts w:ascii="Times New Roman" w:hAnsi="Times New Roman"/>
          <w:bCs/>
          <w:sz w:val="24"/>
          <w:szCs w:val="24"/>
          <w:lang w:eastAsia="ru-RU"/>
        </w:rPr>
        <w:t xml:space="preserve"> </w:t>
      </w:r>
    </w:p>
    <w:p w:rsidR="00980BB9" w:rsidRPr="00646300" w:rsidRDefault="00980BB9" w:rsidP="00646300">
      <w:pPr>
        <w:numPr>
          <w:ilvl w:val="0"/>
          <w:numId w:val="15"/>
        </w:numPr>
        <w:tabs>
          <w:tab w:val="clear" w:pos="720"/>
          <w:tab w:val="num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20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646300">
        <w:rPr>
          <w:rFonts w:ascii="Times New Roman" w:hAnsi="Times New Roman"/>
          <w:sz w:val="24"/>
          <w:szCs w:val="24"/>
        </w:rPr>
        <w:t xml:space="preserve">Шарков, Ф.И. Основы социального государства / Ф.И. Шарков ; Российская академия народного хозяйства и государственной службы при Президенте Российской Федерации. – Москва : Издательско-торговая корпорация «Дашков и К°», 2016. – 304 с. – Режим доступа: по подписке. – URL: </w:t>
      </w:r>
      <w:hyperlink r:id="rId32" w:history="1">
        <w:r w:rsidRPr="00646300">
          <w:rPr>
            <w:rStyle w:val="Hyperlink"/>
            <w:rFonts w:ascii="Times New Roman" w:hAnsi="Times New Roman"/>
            <w:sz w:val="24"/>
            <w:szCs w:val="24"/>
          </w:rPr>
          <w:t>http://biblioclub.ru/index.php?page=book&amp;id=452899</w:t>
        </w:r>
      </w:hyperlink>
    </w:p>
    <w:p w:rsidR="00980BB9" w:rsidRPr="00646300" w:rsidRDefault="00980BB9" w:rsidP="0064630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Cs/>
          <w:sz w:val="24"/>
          <w:szCs w:val="24"/>
          <w:lang w:eastAsia="ru-RU"/>
        </w:rPr>
      </w:pPr>
      <w:r w:rsidRPr="00646300">
        <w:rPr>
          <w:rFonts w:ascii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980BB9" w:rsidRPr="00646300" w:rsidRDefault="00980BB9" w:rsidP="00646300">
      <w:pPr>
        <w:numPr>
          <w:ilvl w:val="0"/>
          <w:numId w:val="9"/>
        </w:numPr>
        <w:tabs>
          <w:tab w:val="clear" w:pos="360"/>
          <w:tab w:val="num" w:pos="-180"/>
          <w:tab w:val="num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20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646300">
        <w:rPr>
          <w:rFonts w:ascii="Times New Roman" w:hAnsi="Times New Roman"/>
          <w:sz w:val="24"/>
          <w:szCs w:val="24"/>
        </w:rPr>
        <w:t xml:space="preserve">Аристов, Е.В. Гарантии принципа социальности государства в конституциях и уставах субъектов Российской Федерации, зарубежных государств / Е.В. Аристов. – Москва : ЮНИТИ-ДАНА: Закон и право, 2016. – 147 с. – Режим доступа: по подписке. – URL: </w:t>
      </w:r>
      <w:hyperlink r:id="rId33" w:history="1">
        <w:r w:rsidRPr="00646300">
          <w:rPr>
            <w:rStyle w:val="Hyperlink"/>
            <w:rFonts w:ascii="Times New Roman" w:hAnsi="Times New Roman"/>
            <w:sz w:val="24"/>
            <w:szCs w:val="24"/>
          </w:rPr>
          <w:t>http://biblioclub.ru/index.php?page=book&amp;id=446886</w:t>
        </w:r>
      </w:hyperlink>
    </w:p>
    <w:p w:rsidR="00980BB9" w:rsidRPr="00646300" w:rsidRDefault="00980BB9" w:rsidP="00646300">
      <w:pPr>
        <w:numPr>
          <w:ilvl w:val="0"/>
          <w:numId w:val="9"/>
        </w:numPr>
        <w:tabs>
          <w:tab w:val="clear" w:pos="360"/>
          <w:tab w:val="num" w:pos="-180"/>
          <w:tab w:val="num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20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646300">
        <w:rPr>
          <w:rFonts w:ascii="Times New Roman" w:hAnsi="Times New Roman"/>
          <w:sz w:val="24"/>
          <w:szCs w:val="24"/>
        </w:rPr>
        <w:t xml:space="preserve">Волкова, В.В. Административная ответственность за нарушение трудовых прав и прав в области социального обеспечения / В.В. Волкова, Е.В. Хахалева, А.В. Петрушкина. – Москва : ЮНИТИ-ДАНА: Закон и право, 2016. – 80 с. – Режим доступа: по подписке. – URL: </w:t>
      </w:r>
      <w:hyperlink r:id="rId34" w:history="1">
        <w:r w:rsidRPr="00646300">
          <w:rPr>
            <w:rStyle w:val="Hyperlink"/>
            <w:rFonts w:ascii="Times New Roman" w:hAnsi="Times New Roman"/>
            <w:sz w:val="24"/>
            <w:szCs w:val="24"/>
          </w:rPr>
          <w:t>http://biblioclub.ru/index.php?page=book&amp;</w:t>
        </w:r>
      </w:hyperlink>
      <w:r w:rsidRPr="00646300">
        <w:rPr>
          <w:rFonts w:ascii="Times New Roman" w:hAnsi="Times New Roman"/>
          <w:bCs/>
          <w:sz w:val="24"/>
          <w:szCs w:val="24"/>
          <w:lang w:eastAsia="ru-RU"/>
        </w:rPr>
        <w:t>.</w:t>
      </w:r>
    </w:p>
    <w:p w:rsidR="00980BB9" w:rsidRPr="00646300" w:rsidRDefault="00980BB9" w:rsidP="00646300">
      <w:pPr>
        <w:numPr>
          <w:ilvl w:val="0"/>
          <w:numId w:val="9"/>
        </w:numPr>
        <w:tabs>
          <w:tab w:val="clear" w:pos="360"/>
          <w:tab w:val="num" w:pos="-180"/>
          <w:tab w:val="num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20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646300">
        <w:rPr>
          <w:rFonts w:ascii="Times New Roman" w:hAnsi="Times New Roman"/>
          <w:sz w:val="24"/>
          <w:szCs w:val="24"/>
        </w:rPr>
        <w:t xml:space="preserve">Захаров, В.Н. Право социального обеспечения. Шпаргалка / В.Н. Захаров. – Москва : РГ-Пресс, 2015. – 122 с. – Режим доступа: по подписке. – URL: </w:t>
      </w:r>
      <w:hyperlink r:id="rId35" w:history="1">
        <w:r w:rsidRPr="00646300">
          <w:rPr>
            <w:rStyle w:val="Hyperlink"/>
            <w:rFonts w:ascii="Times New Roman" w:hAnsi="Times New Roman"/>
            <w:sz w:val="24"/>
            <w:szCs w:val="24"/>
          </w:rPr>
          <w:t>http://biblioclub.ru/index.php?page=book&amp;id=277034</w:t>
        </w:r>
      </w:hyperlink>
      <w:r w:rsidRPr="00646300">
        <w:rPr>
          <w:rFonts w:ascii="Times New Roman" w:hAnsi="Times New Roman"/>
          <w:sz w:val="24"/>
          <w:szCs w:val="24"/>
        </w:rPr>
        <w:t xml:space="preserve"> </w:t>
      </w:r>
    </w:p>
    <w:p w:rsidR="00980BB9" w:rsidRPr="00646300" w:rsidRDefault="00980BB9" w:rsidP="00646300">
      <w:pPr>
        <w:numPr>
          <w:ilvl w:val="0"/>
          <w:numId w:val="9"/>
        </w:numPr>
        <w:tabs>
          <w:tab w:val="clear" w:pos="360"/>
          <w:tab w:val="num" w:pos="-180"/>
          <w:tab w:val="num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20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646300">
        <w:rPr>
          <w:rFonts w:ascii="Times New Roman" w:hAnsi="Times New Roman"/>
          <w:sz w:val="24"/>
          <w:szCs w:val="24"/>
        </w:rPr>
        <w:t xml:space="preserve">Право социального обеспечения :[16+] / сост. Е.Г. Каргина ; Федеральное государственное бюджетное образовательное учреждение высшего образования «Кемеровский государственный университет», Кафедра трудового, экологического права и гражданского процесса. – Кемерово : Кемеровский государственный университет, 2016. – 141 с. – Режим доступа: по подписке. – URL: </w:t>
      </w:r>
      <w:hyperlink r:id="rId36" w:history="1">
        <w:r w:rsidRPr="00646300">
          <w:rPr>
            <w:rStyle w:val="Hyperlink"/>
            <w:rFonts w:ascii="Times New Roman" w:hAnsi="Times New Roman"/>
            <w:sz w:val="24"/>
            <w:szCs w:val="24"/>
          </w:rPr>
          <w:t>http://biblioclub.ru/index.php?page=book&amp;id=481617</w:t>
        </w:r>
      </w:hyperlink>
    </w:p>
    <w:p w:rsidR="00980BB9" w:rsidRDefault="00980BB9" w:rsidP="0064630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360"/>
        <w:jc w:val="center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</w:p>
    <w:p w:rsidR="00980BB9" w:rsidRDefault="00980BB9" w:rsidP="0064630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360"/>
        <w:jc w:val="center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hAnsi="Times New Roman"/>
          <w:bCs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:rsidR="00980BB9" w:rsidRDefault="00980BB9" w:rsidP="00646300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 xml:space="preserve">Текущая самостоятельная работа по дисциплине «Право социального обеспечения», направлена на углубление и закрепление знаний студента, на развитие практических умений. </w:t>
      </w:r>
    </w:p>
    <w:p w:rsidR="00980BB9" w:rsidRDefault="00980BB9" w:rsidP="00646300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Самостоятельная работа студента включает в себя: изучение теоретического лекционного материала; проработка и усвоение теоретического материала (работа с основной и дополнительной литературой);  работа с рекомендуемыми методическими материалами (методическими указаниями, учебными пособиями, раздаточным материалом); - выполнение заданий по пройденным темам; подготовка к зачету.</w:t>
      </w:r>
    </w:p>
    <w:p w:rsidR="00980BB9" w:rsidRDefault="00980BB9" w:rsidP="00646300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Самостоятельная работа студентов проводится с использованием электронного учебно-методического комплекса, разработанного в электронной образовательной среде университета.</w:t>
      </w:r>
    </w:p>
    <w:p w:rsidR="00980BB9" w:rsidRPr="00ED7DAA" w:rsidRDefault="00980BB9" w:rsidP="004F63B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bookmarkStart w:id="10" w:name="_Toc3236618"/>
      <w:r w:rsidRPr="00393609">
        <w:rPr>
          <w:rFonts w:ascii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980BB9" w:rsidRPr="00B676E0" w:rsidRDefault="00980BB9" w:rsidP="004F63B0">
      <w:pPr>
        <w:spacing w:after="0" w:line="240" w:lineRule="auto"/>
        <w:rPr>
          <w:rFonts w:ascii="Times New Roman" w:hAnsi="Times New Roman"/>
          <w:sz w:val="24"/>
        </w:rPr>
      </w:pPr>
    </w:p>
    <w:p w:rsidR="00980BB9" w:rsidRPr="00ED7DAA" w:rsidRDefault="00980BB9" w:rsidP="00646300">
      <w:pPr>
        <w:numPr>
          <w:ilvl w:val="0"/>
          <w:numId w:val="27"/>
        </w:numPr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>Официальный Интернет-портал правовой информации. Государственная система правовой информации [Электронный ресурс]: [офиц. cайт] / Федер. служба охраны Рос. Федерации. - Электрон.дан.– [М.], 2005 – 201</w:t>
      </w:r>
      <w:r>
        <w:rPr>
          <w:rFonts w:ascii="Times New Roman" w:hAnsi="Times New Roman"/>
          <w:sz w:val="24"/>
          <w:szCs w:val="24"/>
          <w:lang w:eastAsia="ru-RU"/>
        </w:rPr>
        <w:t>7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. - Режим доступа: </w:t>
      </w:r>
      <w:r w:rsidRPr="00ED7DAA">
        <w:rPr>
          <w:rFonts w:ascii="Times New Roman" w:hAnsi="Times New Roman"/>
          <w:sz w:val="24"/>
          <w:szCs w:val="24"/>
          <w:u w:val="single"/>
          <w:lang w:eastAsia="ru-RU"/>
        </w:rPr>
        <w:t>www.pravo.gov.ru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, свободный </w:t>
      </w:r>
    </w:p>
    <w:p w:rsidR="00980BB9" w:rsidRPr="00ED7DAA" w:rsidRDefault="00980BB9" w:rsidP="004F63B0">
      <w:pPr>
        <w:numPr>
          <w:ilvl w:val="0"/>
          <w:numId w:val="27"/>
        </w:numPr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>Юридическая Россия [Электронный ресурс]: [сайт]. - Электрон.дан.– [М.], 201</w:t>
      </w:r>
      <w:r>
        <w:rPr>
          <w:rFonts w:ascii="Times New Roman" w:hAnsi="Times New Roman"/>
          <w:sz w:val="24"/>
          <w:szCs w:val="24"/>
          <w:lang w:eastAsia="ru-RU"/>
        </w:rPr>
        <w:t>7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. - Режим доступа: </w:t>
      </w:r>
      <w:r w:rsidRPr="00ED7DAA">
        <w:rPr>
          <w:rFonts w:ascii="Times New Roman" w:hAnsi="Times New Roman"/>
          <w:sz w:val="24"/>
          <w:szCs w:val="24"/>
          <w:u w:val="single"/>
          <w:lang w:eastAsia="ru-RU"/>
        </w:rPr>
        <w:t>http://law.edu.ru/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, свободный </w:t>
      </w:r>
    </w:p>
    <w:p w:rsidR="00980BB9" w:rsidRPr="00ED7DAA" w:rsidRDefault="00980BB9" w:rsidP="004F63B0">
      <w:pPr>
        <w:numPr>
          <w:ilvl w:val="0"/>
          <w:numId w:val="27"/>
        </w:numPr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>RG.ru: Российская газета [Электронный ресурс]: Интернет-портал «Российской газеты»: [сайт] / «Российская газета». – [М.], 199</w:t>
      </w:r>
      <w:r>
        <w:rPr>
          <w:rFonts w:ascii="Times New Roman" w:hAnsi="Times New Roman"/>
          <w:sz w:val="24"/>
          <w:szCs w:val="24"/>
          <w:lang w:eastAsia="ru-RU"/>
        </w:rPr>
        <w:t>8 – 2017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. – Режим доступа: </w:t>
      </w:r>
      <w:r w:rsidRPr="00ED7DAA">
        <w:rPr>
          <w:rFonts w:ascii="Times New Roman" w:hAnsi="Times New Roman"/>
          <w:sz w:val="24"/>
          <w:szCs w:val="24"/>
          <w:u w:val="single"/>
          <w:lang w:eastAsia="ru-RU"/>
        </w:rPr>
        <w:t>http://www.rg.ru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, свободный </w:t>
      </w:r>
    </w:p>
    <w:p w:rsidR="00980BB9" w:rsidRPr="00ED7DAA" w:rsidRDefault="00980BB9" w:rsidP="004F63B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980BB9" w:rsidRPr="00ED7DAA" w:rsidRDefault="00980BB9" w:rsidP="004F63B0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ED7DAA">
        <w:rPr>
          <w:rFonts w:ascii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980BB9" w:rsidRPr="00ED7DAA" w:rsidRDefault="00980BB9" w:rsidP="004F63B0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24"/>
          <w:szCs w:val="24"/>
          <w:lang w:eastAsia="ru-RU"/>
        </w:rPr>
      </w:pPr>
      <w:r w:rsidRPr="00ED7DAA">
        <w:rPr>
          <w:rFonts w:ascii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980BB9" w:rsidRPr="00ED7DAA" w:rsidRDefault="00980BB9" w:rsidP="004F63B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980BB9" w:rsidRPr="00ED7DAA" w:rsidRDefault="00980BB9" w:rsidP="004F63B0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ED7DAA">
        <w:rPr>
          <w:rFonts w:ascii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980BB9" w:rsidRPr="00ED7DAA" w:rsidRDefault="00980BB9" w:rsidP="004F63B0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ED7DAA">
        <w:rPr>
          <w:rFonts w:ascii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980BB9" w:rsidRPr="00ED7DAA" w:rsidRDefault="00980BB9" w:rsidP="004F63B0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>Для проведения занятий по дисциплине используются аудитории университета, в том числе оборудованные мультимедийными ресурсами (компьютер, проектор, колонки), что необходимо для лекционных занятий, а также при контроле самостоятельной работы и выполнения заданий в рамках подготовки к практическим занятиям. Возможно проведение практических занятий в классах, оборудованных компьютерной техникой.</w:t>
      </w:r>
    </w:p>
    <w:p w:rsidR="00980BB9" w:rsidRPr="00ED7DAA" w:rsidRDefault="00980BB9" w:rsidP="004F63B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980BB9" w:rsidRPr="00ED7DAA" w:rsidRDefault="00980BB9" w:rsidP="004F63B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ED7DAA">
        <w:rPr>
          <w:rFonts w:ascii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980BB9" w:rsidRPr="00ED7DAA" w:rsidRDefault="00980BB9" w:rsidP="004F63B0">
      <w:pPr>
        <w:spacing w:after="0" w:line="240" w:lineRule="auto"/>
        <w:jc w:val="center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>Программное обеспечение:</w:t>
      </w:r>
    </w:p>
    <w:p w:rsidR="00980BB9" w:rsidRPr="00ED7DAA" w:rsidRDefault="00980BB9" w:rsidP="004F63B0">
      <w:pPr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 xml:space="preserve">Microsoft Word, Power Point, Microsoft Internet Explorer, СПС «Консультант+», «Гарант», </w:t>
      </w:r>
    </w:p>
    <w:p w:rsidR="00980BB9" w:rsidRPr="00ED7DAA" w:rsidRDefault="00980BB9" w:rsidP="004F63B0">
      <w:pPr>
        <w:spacing w:after="0" w:line="240" w:lineRule="auto"/>
        <w:jc w:val="center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>Интернет ресурсы:</w:t>
      </w:r>
    </w:p>
    <w:p w:rsidR="00980BB9" w:rsidRPr="00ED7DAA" w:rsidRDefault="00980BB9" w:rsidP="00646300">
      <w:pPr>
        <w:numPr>
          <w:ilvl w:val="0"/>
          <w:numId w:val="26"/>
        </w:numPr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>Информационно-правовой портал «Гарант» (нормативные правовые акты, новости федерального и регионального законодательства, юридические консультации) [Электронный ресурс]: [cайт]. – Электрон.дан. - [М.], 201</w:t>
      </w:r>
      <w:r>
        <w:rPr>
          <w:rFonts w:ascii="Times New Roman" w:hAnsi="Times New Roman"/>
          <w:sz w:val="24"/>
          <w:szCs w:val="24"/>
          <w:lang w:eastAsia="ru-RU"/>
        </w:rPr>
        <w:t>7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. - Режим доступа: </w:t>
      </w:r>
      <w:r w:rsidRPr="00ED7DAA">
        <w:rPr>
          <w:rFonts w:ascii="Times New Roman" w:hAnsi="Times New Roman"/>
          <w:sz w:val="24"/>
          <w:szCs w:val="24"/>
          <w:u w:val="single"/>
          <w:lang w:eastAsia="ru-RU"/>
        </w:rPr>
        <w:t>www.garant.ru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, свободный </w:t>
      </w:r>
    </w:p>
    <w:p w:rsidR="00980BB9" w:rsidRPr="00ED7DAA" w:rsidRDefault="00980BB9" w:rsidP="004F63B0">
      <w:pPr>
        <w:numPr>
          <w:ilvl w:val="0"/>
          <w:numId w:val="26"/>
        </w:numPr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>Официальный сайт компании «Консультант Плюс» [Электронный ресурс]: [cайт]. –</w:t>
      </w:r>
      <w:r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ED7DAA">
        <w:rPr>
          <w:rFonts w:ascii="Times New Roman" w:hAnsi="Times New Roman"/>
          <w:sz w:val="24"/>
          <w:szCs w:val="24"/>
          <w:lang w:eastAsia="ru-RU"/>
        </w:rPr>
        <w:t>Электрон.дан. - [М.], 201</w:t>
      </w:r>
      <w:r>
        <w:rPr>
          <w:rFonts w:ascii="Times New Roman" w:hAnsi="Times New Roman"/>
          <w:sz w:val="24"/>
          <w:szCs w:val="24"/>
          <w:lang w:eastAsia="ru-RU"/>
        </w:rPr>
        <w:t>7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. - Режим доступа: </w:t>
      </w:r>
      <w:r w:rsidRPr="00ED7DAA">
        <w:rPr>
          <w:rFonts w:ascii="Times New Roman" w:hAnsi="Times New Roman"/>
          <w:sz w:val="24"/>
          <w:szCs w:val="24"/>
          <w:u w:val="single"/>
          <w:lang w:eastAsia="ru-RU"/>
        </w:rPr>
        <w:t>www.consultant.ru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, свободный </w:t>
      </w:r>
    </w:p>
    <w:p w:rsidR="00980BB9" w:rsidRPr="00ED7DAA" w:rsidRDefault="00980BB9" w:rsidP="004F63B0">
      <w:pPr>
        <w:spacing w:after="0" w:line="240" w:lineRule="auto"/>
        <w:ind w:firstLine="720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>Возможна организация взаимодействия с обучающимися посредством электронной почты. Для инвалидов и лиц с ограниченными возможностями здоровья, освоение данной дисциплины может быть осуществлено с использованием дистанционных образовательных технологий, посредством скайпа, видеоконференцсвязи.</w:t>
      </w:r>
    </w:p>
    <w:p w:rsidR="00980BB9" w:rsidRDefault="00980BB9" w:rsidP="004F63B0">
      <w:pPr>
        <w:pStyle w:val="Heading1"/>
        <w:jc w:val="center"/>
        <w:rPr>
          <w:rFonts w:ascii="Times New Roman" w:hAnsi="Times New Roman"/>
          <w:caps/>
          <w:color w:val="auto"/>
        </w:rPr>
      </w:pPr>
      <w:r>
        <w:br w:type="page"/>
      </w:r>
      <w:r>
        <w:rPr>
          <w:rFonts w:ascii="Times New Roman" w:hAnsi="Times New Roman"/>
          <w:caps/>
          <w:color w:val="auto"/>
        </w:rPr>
        <w:t>5.5. ПРОГРАММА ДИСЦИПЛИНЫ «Финансовое Право»</w:t>
      </w:r>
      <w:bookmarkEnd w:id="10"/>
    </w:p>
    <w:p w:rsidR="00980BB9" w:rsidRDefault="00980BB9" w:rsidP="008F70B2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</w:p>
    <w:p w:rsidR="00980BB9" w:rsidRDefault="00980BB9" w:rsidP="00B47C63">
      <w:pPr>
        <w:spacing w:before="180" w:after="120" w:line="240" w:lineRule="auto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1. Пояснительная записка</w:t>
      </w:r>
    </w:p>
    <w:p w:rsidR="00980BB9" w:rsidRPr="000B30EE" w:rsidRDefault="00980BB9" w:rsidP="00B47C63">
      <w:pPr>
        <w:spacing w:after="0" w:line="240" w:lineRule="auto"/>
        <w:ind w:firstLine="539"/>
        <w:jc w:val="both"/>
        <w:rPr>
          <w:rFonts w:ascii="Times New Roman" w:hAnsi="Times New Roman"/>
          <w:sz w:val="24"/>
          <w:szCs w:val="24"/>
        </w:rPr>
      </w:pPr>
      <w:r w:rsidRPr="000B30EE">
        <w:rPr>
          <w:rFonts w:ascii="Times New Roman" w:hAnsi="Times New Roman"/>
          <w:sz w:val="24"/>
          <w:szCs w:val="24"/>
        </w:rPr>
        <w:t xml:space="preserve">Финансовое право является одной из важнейших учебных дисциплин, изучаемых в рамках программы обучения. Актуальность данного курса обусловлена: во-первых, современными тенденциями развития и оформления финансовой деятельности государства; во-вторых, необходимостью теоретического овладения студентами знаниями организационно- правовых основ функционирования финансовой системы России. </w:t>
      </w:r>
    </w:p>
    <w:p w:rsidR="00980BB9" w:rsidRDefault="00980BB9" w:rsidP="00B47C63">
      <w:pPr>
        <w:spacing w:after="0" w:line="240" w:lineRule="auto"/>
        <w:ind w:firstLine="539"/>
        <w:jc w:val="both"/>
        <w:rPr>
          <w:rFonts w:ascii="Times New Roman" w:hAnsi="Times New Roman"/>
          <w:sz w:val="24"/>
          <w:szCs w:val="24"/>
        </w:rPr>
      </w:pPr>
      <w:r w:rsidRPr="000B30EE">
        <w:rPr>
          <w:rFonts w:ascii="Times New Roman" w:hAnsi="Times New Roman"/>
          <w:sz w:val="24"/>
          <w:szCs w:val="24"/>
        </w:rPr>
        <w:t xml:space="preserve">Необходимость изучения дисциплины предопределена тем, что финансовая система Российской Федерации в условиях развития рыночных отношений, многообразия форм собственности, усиления самостоятельности регионов играет все более важную роль в реализации финансовой политики государства, цели которой обусловливаются его социально-экономической политикой. </w:t>
      </w:r>
    </w:p>
    <w:p w:rsidR="00980BB9" w:rsidRPr="000B30EE" w:rsidRDefault="00980BB9" w:rsidP="00B47C63">
      <w:pPr>
        <w:spacing w:after="0" w:line="240" w:lineRule="auto"/>
        <w:ind w:firstLine="53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В</w:t>
      </w:r>
      <w:r w:rsidRPr="000B30EE">
        <w:rPr>
          <w:rFonts w:ascii="Times New Roman" w:hAnsi="Times New Roman"/>
          <w:sz w:val="24"/>
          <w:szCs w:val="24"/>
        </w:rPr>
        <w:t xml:space="preserve">опросы правового регулирования финансовых отношений являются наиболее значимыми и актуальными в социально-экономической жизни страны. В нормах финансового права закрепляются общие принципы и формы финансовой деятельности государства, методы аккумуляции средств в государственные денежные фонды, виды платежей, используемых для формирования этих фондов, порядок их взимания, а также получения и использования государственных денежных средств. </w:t>
      </w:r>
    </w:p>
    <w:p w:rsidR="00980BB9" w:rsidRPr="00320B77" w:rsidRDefault="00980BB9" w:rsidP="00B47C63">
      <w:pPr>
        <w:spacing w:after="0" w:line="240" w:lineRule="auto"/>
        <w:ind w:firstLine="539"/>
        <w:jc w:val="both"/>
        <w:rPr>
          <w:rFonts w:ascii="Times New Roman" w:hAnsi="Times New Roman"/>
          <w:sz w:val="24"/>
          <w:szCs w:val="24"/>
        </w:rPr>
      </w:pPr>
      <w:r w:rsidRPr="000B30EE">
        <w:rPr>
          <w:rFonts w:ascii="Times New Roman" w:hAnsi="Times New Roman"/>
          <w:sz w:val="24"/>
          <w:szCs w:val="24"/>
        </w:rPr>
        <w:t>Преподавание дисциплины базируется на Конституции Российской Федерации, законодательных и иных правовых актах в сфере финансов в тесной связи с правоприменительной практикой. Содержание учебной дисциплины «Финансовое право» определяется содержанием юридической науки, изучаемой отрасли права и отрасли законодательства, которые служат основным строительным материалом для формирования систематизированного ко</w:t>
      </w:r>
      <w:r>
        <w:rPr>
          <w:rFonts w:ascii="Times New Roman" w:hAnsi="Times New Roman"/>
          <w:sz w:val="24"/>
          <w:szCs w:val="24"/>
        </w:rPr>
        <w:t>мплекса знаний, навыков, умений.</w:t>
      </w:r>
    </w:p>
    <w:p w:rsidR="00980BB9" w:rsidRPr="00AD633E" w:rsidRDefault="00980BB9" w:rsidP="00B47C63">
      <w:pPr>
        <w:spacing w:after="0" w:line="240" w:lineRule="auto"/>
        <w:ind w:firstLine="539"/>
        <w:jc w:val="both"/>
        <w:rPr>
          <w:rFonts w:ascii="Times New Roman" w:hAnsi="Times New Roman"/>
          <w:sz w:val="24"/>
          <w:szCs w:val="24"/>
        </w:rPr>
      </w:pPr>
    </w:p>
    <w:p w:rsidR="00980BB9" w:rsidRDefault="00980BB9" w:rsidP="00B47C63">
      <w:pPr>
        <w:spacing w:before="180" w:after="120" w:line="240" w:lineRule="auto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2. Место в структуре образовательного модуля</w:t>
      </w:r>
    </w:p>
    <w:p w:rsidR="00980BB9" w:rsidRDefault="00980BB9" w:rsidP="00B47C63">
      <w:pPr>
        <w:tabs>
          <w:tab w:val="left" w:pos="567"/>
        </w:tabs>
        <w:spacing w:after="0" w:line="240" w:lineRule="auto"/>
        <w:ind w:firstLine="700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Дисциплина относится к модулю государственное и муниципальное управление. Освоение данной дисциплины является необходимой основой для формирования у студентов системного комплексного представления о системе правовых норм, регулирующих общественные отношения в сфере финансовой деятельности государства, положительного отношения к необходимости соблюдения действующего законодательства Российской Федерации.</w:t>
      </w:r>
    </w:p>
    <w:p w:rsidR="00980BB9" w:rsidRDefault="00980BB9" w:rsidP="00B47C63">
      <w:pPr>
        <w:spacing w:before="180" w:after="120" w:line="240" w:lineRule="auto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3. Цели и задачи</w:t>
      </w:r>
    </w:p>
    <w:p w:rsidR="00980BB9" w:rsidRPr="00320B77" w:rsidRDefault="00980BB9" w:rsidP="00B47C63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320B77">
        <w:rPr>
          <w:rFonts w:ascii="Times New Roman" w:hAnsi="Times New Roman"/>
          <w:sz w:val="24"/>
          <w:szCs w:val="24"/>
          <w:lang w:eastAsia="ru-RU"/>
        </w:rPr>
        <w:t>Целью дисциплины «Финансовое право» является формирование у студентов знаний о государственных финансах, финансовой системе, о формах и методах  финансовой  деятельности Российского государства.</w:t>
      </w:r>
    </w:p>
    <w:p w:rsidR="00980BB9" w:rsidRPr="00320B77" w:rsidRDefault="00980BB9" w:rsidP="00B47C63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320B77">
        <w:rPr>
          <w:rFonts w:ascii="Times New Roman" w:hAnsi="Times New Roman"/>
          <w:sz w:val="24"/>
          <w:szCs w:val="24"/>
          <w:lang w:eastAsia="ru-RU"/>
        </w:rPr>
        <w:t>Задачи дисциплины:</w:t>
      </w:r>
    </w:p>
    <w:p w:rsidR="00980BB9" w:rsidRPr="00320B77" w:rsidRDefault="00980BB9" w:rsidP="00B47C63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320B77">
        <w:rPr>
          <w:rFonts w:ascii="Times New Roman" w:hAnsi="Times New Roman"/>
          <w:sz w:val="24"/>
          <w:szCs w:val="24"/>
          <w:lang w:eastAsia="ru-RU"/>
        </w:rPr>
        <w:t>- раскрыть понятие государственных финансов, принципы и методы осуществления финансовой деятельности государства;</w:t>
      </w:r>
    </w:p>
    <w:p w:rsidR="00980BB9" w:rsidRPr="00320B77" w:rsidRDefault="00980BB9" w:rsidP="00B47C63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320B77">
        <w:rPr>
          <w:rFonts w:ascii="Times New Roman" w:hAnsi="Times New Roman"/>
          <w:sz w:val="24"/>
          <w:szCs w:val="24"/>
          <w:lang w:eastAsia="ru-RU"/>
        </w:rPr>
        <w:t>- понять специфику общественных отношений, регулируемых финансовым правом, особенности финансовых правоотношений, принципы функционирования финансовой системы РФ;</w:t>
      </w:r>
    </w:p>
    <w:p w:rsidR="00980BB9" w:rsidRDefault="00980BB9" w:rsidP="00B47C63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320B77">
        <w:rPr>
          <w:rFonts w:ascii="Times New Roman" w:hAnsi="Times New Roman"/>
          <w:sz w:val="24"/>
          <w:szCs w:val="24"/>
          <w:lang w:eastAsia="ru-RU"/>
        </w:rPr>
        <w:t>- научить студентов навыкам работы с финансово-правовыми актами, самостоятельно анализировать финансово- правовые нормы и уметь правильно их применять в практической деятельности.</w:t>
      </w:r>
    </w:p>
    <w:p w:rsidR="00980BB9" w:rsidRDefault="00980BB9" w:rsidP="00B47C63">
      <w:pPr>
        <w:spacing w:after="0" w:line="240" w:lineRule="auto"/>
        <w:ind w:left="567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4. Образовательные результаты</w:t>
      </w:r>
    </w:p>
    <w:tbl>
      <w:tblPr>
        <w:tblW w:w="9854" w:type="dxa"/>
        <w:tblLayout w:type="fixed"/>
        <w:tblLook w:val="0000"/>
      </w:tblPr>
      <w:tblGrid>
        <w:gridCol w:w="1129"/>
        <w:gridCol w:w="2035"/>
        <w:gridCol w:w="1264"/>
        <w:gridCol w:w="2340"/>
        <w:gridCol w:w="1260"/>
        <w:gridCol w:w="1826"/>
      </w:tblGrid>
      <w:tr w:rsidR="00980BB9" w:rsidTr="00B96224">
        <w:trPr>
          <w:trHeight w:val="385"/>
        </w:trPr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80BB9" w:rsidRDefault="00980BB9" w:rsidP="00B47C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0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80BB9" w:rsidRDefault="00980BB9" w:rsidP="00B47C63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2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80BB9" w:rsidRDefault="00980BB9" w:rsidP="00B47C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3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80BB9" w:rsidRDefault="00980BB9" w:rsidP="00B47C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2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80BB9" w:rsidRDefault="00980BB9" w:rsidP="00B47C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8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80BB9" w:rsidRDefault="00980BB9" w:rsidP="00B47C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980BB9" w:rsidTr="00B96224">
        <w:trPr>
          <w:trHeight w:val="385"/>
        </w:trPr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80BB9" w:rsidRPr="00C47D74" w:rsidRDefault="00980BB9" w:rsidP="00B47C63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47D74">
              <w:rPr>
                <w:rFonts w:ascii="Times New Roman" w:hAnsi="Times New Roman"/>
                <w:sz w:val="24"/>
                <w:szCs w:val="24"/>
                <w:lang w:eastAsia="ru-RU"/>
              </w:rPr>
              <w:t>ОР. 1</w:t>
            </w:r>
          </w:p>
        </w:tc>
        <w:tc>
          <w:tcPr>
            <w:tcW w:w="20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80BB9" w:rsidRPr="00BC3647" w:rsidRDefault="00980BB9" w:rsidP="00B47C63">
            <w:pPr>
              <w:shd w:val="clear" w:color="auto" w:fill="FFFFFF"/>
              <w:tabs>
                <w:tab w:val="left" w:pos="1123"/>
              </w:tabs>
              <w:spacing w:after="0" w:line="240" w:lineRule="auto"/>
              <w:ind w:right="130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Демонстрирует умения  анализировать правовые акты для решения</w:t>
            </w:r>
            <w:r w:rsidRPr="00983839">
              <w:rPr>
                <w:rFonts w:ascii="Times New Roman" w:hAnsi="Times New Roman"/>
                <w:sz w:val="24"/>
                <w:szCs w:val="24"/>
              </w:rPr>
              <w:t xml:space="preserve"> профессионально-педагогическ</w:t>
            </w:r>
            <w:r>
              <w:rPr>
                <w:rFonts w:ascii="Times New Roman" w:hAnsi="Times New Roman"/>
                <w:sz w:val="24"/>
                <w:szCs w:val="24"/>
              </w:rPr>
              <w:t>их</w:t>
            </w:r>
            <w:r w:rsidRPr="00983839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</w:rPr>
              <w:t>задач.</w:t>
            </w:r>
          </w:p>
        </w:tc>
        <w:tc>
          <w:tcPr>
            <w:tcW w:w="12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80BB9" w:rsidRDefault="00980BB9" w:rsidP="00B47C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ОР.1-5-1</w:t>
            </w:r>
          </w:p>
        </w:tc>
        <w:tc>
          <w:tcPr>
            <w:tcW w:w="23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80BB9" w:rsidRPr="000C797B" w:rsidRDefault="00980BB9" w:rsidP="00B47C6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86C07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Демонстрирует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умения ориентироваться в</w:t>
            </w:r>
            <w:r w:rsidRPr="00486C07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</w:rPr>
              <w:t>правовых актах регулирующих</w:t>
            </w:r>
            <w:r w:rsidRPr="00320B77">
              <w:rPr>
                <w:rFonts w:ascii="Times New Roman" w:hAnsi="Times New Roman"/>
                <w:sz w:val="24"/>
                <w:szCs w:val="24"/>
              </w:rPr>
              <w:t xml:space="preserve"> отношения, возникающие в процессе финансовой деятельности государства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</w:tc>
        <w:tc>
          <w:tcPr>
            <w:tcW w:w="12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80BB9" w:rsidRPr="00B07FA0" w:rsidRDefault="00980BB9" w:rsidP="00B47C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07FA0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ОК-1; ОК-2; ОК-6; </w:t>
            </w:r>
          </w:p>
        </w:tc>
        <w:tc>
          <w:tcPr>
            <w:tcW w:w="18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80BB9" w:rsidRPr="000C797B" w:rsidRDefault="00980BB9" w:rsidP="00B47C6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0C797B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тестирование</w:t>
            </w: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;</w:t>
            </w:r>
          </w:p>
          <w:p w:rsidR="00980BB9" w:rsidRDefault="00980BB9" w:rsidP="00B47C6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0C797B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эссе</w:t>
            </w: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.</w:t>
            </w:r>
          </w:p>
        </w:tc>
      </w:tr>
      <w:tr w:rsidR="00980BB9" w:rsidTr="00B96224">
        <w:trPr>
          <w:trHeight w:val="385"/>
        </w:trPr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80BB9" w:rsidRPr="00C47D74" w:rsidRDefault="00980BB9" w:rsidP="00B47C63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47D74">
              <w:rPr>
                <w:rFonts w:ascii="Times New Roman" w:hAnsi="Times New Roman"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20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80BB9" w:rsidRDefault="00980BB9" w:rsidP="00B47C63">
            <w:pPr>
              <w:spacing w:line="240" w:lineRule="auto"/>
            </w:pPr>
            <w:r>
              <w:rPr>
                <w:rFonts w:ascii="Times New Roman" w:hAnsi="Times New Roman"/>
                <w:sz w:val="24"/>
                <w:szCs w:val="24"/>
              </w:rPr>
              <w:t xml:space="preserve">Демонстрирует умения выполнять </w:t>
            </w:r>
            <w:r w:rsidRPr="00EF471E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983839">
              <w:rPr>
                <w:rFonts w:ascii="Times New Roman" w:hAnsi="Times New Roman"/>
                <w:sz w:val="24"/>
                <w:szCs w:val="24"/>
              </w:rPr>
              <w:t xml:space="preserve">профессионально-педагогические функции на нормативно-правовой основе </w:t>
            </w:r>
          </w:p>
          <w:p w:rsidR="00980BB9" w:rsidRPr="00EF471E" w:rsidRDefault="00980BB9" w:rsidP="00B47C63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80BB9" w:rsidRDefault="00980BB9" w:rsidP="00B47C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ОР.2-5-2</w:t>
            </w:r>
          </w:p>
        </w:tc>
        <w:tc>
          <w:tcPr>
            <w:tcW w:w="23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80BB9" w:rsidRPr="00486C07" w:rsidRDefault="00980BB9" w:rsidP="00B47C6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Показывает навыки использовать</w:t>
            </w:r>
            <w:r w:rsidRPr="00320B77">
              <w:rPr>
                <w:rFonts w:ascii="Times New Roman" w:hAnsi="Times New Roman"/>
                <w:sz w:val="24"/>
                <w:szCs w:val="24"/>
              </w:rPr>
              <w:t xml:space="preserve"> финансово-правовы</w:t>
            </w:r>
            <w:r>
              <w:rPr>
                <w:rFonts w:ascii="Times New Roman" w:hAnsi="Times New Roman"/>
                <w:sz w:val="24"/>
                <w:szCs w:val="24"/>
              </w:rPr>
              <w:t>е</w:t>
            </w:r>
            <w:r w:rsidRPr="00320B77">
              <w:rPr>
                <w:rFonts w:ascii="Times New Roman" w:hAnsi="Times New Roman"/>
                <w:sz w:val="24"/>
                <w:szCs w:val="24"/>
              </w:rPr>
              <w:t xml:space="preserve"> норм</w:t>
            </w:r>
            <w:r>
              <w:rPr>
                <w:rFonts w:ascii="Times New Roman" w:hAnsi="Times New Roman"/>
                <w:sz w:val="24"/>
                <w:szCs w:val="24"/>
              </w:rPr>
              <w:t>ы в профессионально-педагогической деятельности</w:t>
            </w:r>
          </w:p>
        </w:tc>
        <w:tc>
          <w:tcPr>
            <w:tcW w:w="12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80BB9" w:rsidRPr="00B07FA0" w:rsidRDefault="00980BB9" w:rsidP="00B47C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07FA0">
              <w:rPr>
                <w:rFonts w:ascii="Times New Roman" w:hAnsi="Times New Roman"/>
                <w:sz w:val="24"/>
                <w:szCs w:val="24"/>
                <w:lang w:eastAsia="ru-RU"/>
              </w:rPr>
              <w:t>ОПК-9; ОПК-10; ПК-1; ПК-4</w:t>
            </w:r>
          </w:p>
        </w:tc>
        <w:tc>
          <w:tcPr>
            <w:tcW w:w="18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80BB9" w:rsidRPr="000C797B" w:rsidRDefault="00980BB9" w:rsidP="00B47C6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кейс-задание;</w:t>
            </w:r>
          </w:p>
          <w:p w:rsidR="00980BB9" w:rsidRPr="000C797B" w:rsidRDefault="00980BB9" w:rsidP="00B47C6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.</w:t>
            </w:r>
          </w:p>
        </w:tc>
      </w:tr>
    </w:tbl>
    <w:p w:rsidR="00980BB9" w:rsidRDefault="00980BB9" w:rsidP="00B47C63">
      <w:pPr>
        <w:spacing w:before="180" w:after="120" w:line="240" w:lineRule="auto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5. Содержание дисциплины</w:t>
      </w:r>
    </w:p>
    <w:p w:rsidR="00980BB9" w:rsidRDefault="00980BB9" w:rsidP="00B47C63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980BB9" w:rsidRDefault="00980BB9" w:rsidP="00B47C63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 CYR" w:hAnsi="Times New Roman CYR" w:cs="Times New Roman CYR"/>
          <w:bCs/>
          <w:i/>
          <w:sz w:val="24"/>
          <w:szCs w:val="24"/>
          <w:lang w:eastAsia="ru-RU"/>
        </w:rPr>
      </w:pPr>
      <w:r>
        <w:rPr>
          <w:rFonts w:ascii="Times New Roman" w:hAnsi="Times New Roman"/>
          <w:bCs/>
          <w:i/>
          <w:sz w:val="24"/>
          <w:szCs w:val="24"/>
          <w:lang w:eastAsia="ru-RU"/>
        </w:rPr>
        <w:t xml:space="preserve">5.1. </w:t>
      </w:r>
      <w:r>
        <w:rPr>
          <w:rFonts w:ascii="Times New Roman CYR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9945" w:type="dxa"/>
        <w:tblLayout w:type="fixed"/>
        <w:tblLook w:val="0000"/>
      </w:tblPr>
      <w:tblGrid>
        <w:gridCol w:w="4086"/>
        <w:gridCol w:w="961"/>
        <w:gridCol w:w="956"/>
        <w:gridCol w:w="1593"/>
        <w:gridCol w:w="1390"/>
        <w:gridCol w:w="959"/>
      </w:tblGrid>
      <w:tr w:rsidR="00980BB9" w:rsidTr="00B96224">
        <w:trPr>
          <w:trHeight w:val="204"/>
        </w:trPr>
        <w:tc>
          <w:tcPr>
            <w:tcW w:w="408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80BB9" w:rsidRPr="003619E3" w:rsidRDefault="00980BB9" w:rsidP="00B47C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b/>
                <w:sz w:val="24"/>
                <w:szCs w:val="24"/>
                <w:lang w:eastAsia="ru-RU"/>
              </w:rPr>
            </w:pPr>
            <w:r w:rsidRPr="003619E3">
              <w:rPr>
                <w:rFonts w:ascii="Times New Roman CYR" w:hAnsi="Times New Roman CYR" w:cs="Times New Roman CYR"/>
                <w:b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510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80BB9" w:rsidRPr="003619E3" w:rsidRDefault="00980BB9" w:rsidP="00B47C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b/>
                <w:sz w:val="24"/>
                <w:szCs w:val="24"/>
                <w:lang w:eastAsia="ru-RU"/>
              </w:rPr>
            </w:pPr>
            <w:r w:rsidRPr="003619E3">
              <w:rPr>
                <w:rFonts w:ascii="Times New Roman CYR" w:hAnsi="Times New Roman CYR" w:cs="Times New Roman CYR"/>
                <w:b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39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80BB9" w:rsidRPr="003619E3" w:rsidRDefault="00980BB9" w:rsidP="00B47C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b/>
                <w:sz w:val="24"/>
                <w:szCs w:val="24"/>
                <w:lang w:eastAsia="ru-RU"/>
              </w:rPr>
            </w:pPr>
            <w:r w:rsidRPr="003619E3">
              <w:rPr>
                <w:rFonts w:ascii="Times New Roman CYR" w:hAnsi="Times New Roman CYR" w:cs="Times New Roman CYR"/>
                <w:b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95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80BB9" w:rsidRPr="003619E3" w:rsidRDefault="00980BB9" w:rsidP="00B47C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b/>
                <w:sz w:val="24"/>
                <w:szCs w:val="24"/>
                <w:lang w:eastAsia="ru-RU"/>
              </w:rPr>
            </w:pPr>
            <w:r w:rsidRPr="003619E3">
              <w:rPr>
                <w:rFonts w:ascii="Times New Roman CYR" w:hAnsi="Times New Roman CYR" w:cs="Times New Roman CYR"/>
                <w:b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980BB9" w:rsidTr="00B96224">
        <w:trPr>
          <w:trHeight w:val="535"/>
        </w:trPr>
        <w:tc>
          <w:tcPr>
            <w:tcW w:w="408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0BB9" w:rsidRDefault="00980BB9" w:rsidP="00B47C63">
            <w:pPr>
              <w:spacing w:after="0" w:line="240" w:lineRule="auto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</w:p>
        </w:tc>
        <w:tc>
          <w:tcPr>
            <w:tcW w:w="191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80BB9" w:rsidRPr="003619E3" w:rsidRDefault="00980BB9" w:rsidP="00B47C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b/>
                <w:sz w:val="24"/>
                <w:szCs w:val="24"/>
                <w:lang w:eastAsia="ru-RU"/>
              </w:rPr>
            </w:pPr>
            <w:r w:rsidRPr="003619E3">
              <w:rPr>
                <w:rFonts w:ascii="Times New Roman CYR" w:hAnsi="Times New Roman CYR" w:cs="Times New Roman CYR"/>
                <w:b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59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80BB9" w:rsidRPr="003619E3" w:rsidRDefault="00980BB9" w:rsidP="00B47C6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3619E3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 xml:space="preserve">Контактная СР (в т.ч. </w:t>
            </w:r>
          </w:p>
          <w:p w:rsidR="00980BB9" w:rsidRDefault="00980BB9" w:rsidP="00B47C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  <w:r w:rsidRPr="003619E3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39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0BB9" w:rsidRDefault="00980BB9" w:rsidP="00B47C63">
            <w:pPr>
              <w:spacing w:after="0" w:line="240" w:lineRule="auto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</w:p>
        </w:tc>
        <w:tc>
          <w:tcPr>
            <w:tcW w:w="95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0BB9" w:rsidRDefault="00980BB9" w:rsidP="00B47C63">
            <w:pPr>
              <w:spacing w:after="0" w:line="240" w:lineRule="auto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</w:p>
        </w:tc>
      </w:tr>
      <w:tr w:rsidR="00980BB9" w:rsidTr="00B96224">
        <w:trPr>
          <w:trHeight w:val="1"/>
        </w:trPr>
        <w:tc>
          <w:tcPr>
            <w:tcW w:w="408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0BB9" w:rsidRDefault="00980BB9" w:rsidP="00B47C63">
            <w:pPr>
              <w:spacing w:after="0" w:line="240" w:lineRule="auto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80BB9" w:rsidRPr="003619E3" w:rsidRDefault="00980BB9" w:rsidP="00B47C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b/>
                <w:sz w:val="24"/>
                <w:szCs w:val="24"/>
                <w:lang w:eastAsia="ru-RU"/>
              </w:rPr>
            </w:pPr>
            <w:r w:rsidRPr="003619E3">
              <w:rPr>
                <w:rFonts w:ascii="Times New Roman CYR" w:hAnsi="Times New Roman CYR" w:cs="Times New Roman CYR"/>
                <w:b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80BB9" w:rsidRPr="003619E3" w:rsidRDefault="00980BB9" w:rsidP="00B47C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b/>
                <w:sz w:val="24"/>
                <w:szCs w:val="24"/>
                <w:lang w:eastAsia="ru-RU"/>
              </w:rPr>
            </w:pPr>
            <w:r w:rsidRPr="003619E3">
              <w:rPr>
                <w:rFonts w:ascii="Times New Roman CYR" w:hAnsi="Times New Roman CYR" w:cs="Times New Roman CYR"/>
                <w:b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59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0BB9" w:rsidRDefault="00980BB9" w:rsidP="00B47C63">
            <w:pPr>
              <w:spacing w:after="0" w:line="240" w:lineRule="auto"/>
              <w:rPr>
                <w:rFonts w:cs="Calibri"/>
                <w:sz w:val="24"/>
                <w:szCs w:val="24"/>
                <w:lang w:eastAsia="ru-RU"/>
              </w:rPr>
            </w:pPr>
          </w:p>
        </w:tc>
        <w:tc>
          <w:tcPr>
            <w:tcW w:w="139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0BB9" w:rsidRDefault="00980BB9" w:rsidP="00B47C63">
            <w:pPr>
              <w:spacing w:after="0" w:line="240" w:lineRule="auto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</w:p>
        </w:tc>
        <w:tc>
          <w:tcPr>
            <w:tcW w:w="95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0BB9" w:rsidRDefault="00980BB9" w:rsidP="00B47C63">
            <w:pPr>
              <w:spacing w:after="0" w:line="240" w:lineRule="auto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</w:p>
        </w:tc>
      </w:tr>
      <w:tr w:rsidR="00980BB9" w:rsidRPr="00486C07" w:rsidTr="00B96224">
        <w:trPr>
          <w:trHeight w:val="1"/>
        </w:trPr>
        <w:tc>
          <w:tcPr>
            <w:tcW w:w="9945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0BB9" w:rsidRPr="001F2F16" w:rsidRDefault="00980BB9" w:rsidP="00B47C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1F2F16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Раздел 1. Финансовое право. Общая часть</w:t>
            </w:r>
          </w:p>
        </w:tc>
      </w:tr>
      <w:tr w:rsidR="00980BB9" w:rsidRPr="00486C07" w:rsidTr="00B96224">
        <w:trPr>
          <w:trHeight w:val="1"/>
        </w:trPr>
        <w:tc>
          <w:tcPr>
            <w:tcW w:w="40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0BB9" w:rsidRPr="001F2F16" w:rsidRDefault="00980BB9" w:rsidP="00B47C63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86C07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1.1. </w:t>
            </w:r>
            <w:r w:rsidRPr="001F2F16">
              <w:rPr>
                <w:rFonts w:ascii="Times New Roman" w:hAnsi="Times New Roman"/>
                <w:color w:val="000000"/>
                <w:sz w:val="24"/>
                <w:szCs w:val="24"/>
              </w:rPr>
              <w:t>Понятие и правовые формы финансовой деятельности государства и муниципальных образований</w:t>
            </w:r>
          </w:p>
        </w:tc>
        <w:tc>
          <w:tcPr>
            <w:tcW w:w="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0BB9" w:rsidRPr="00486C07" w:rsidRDefault="00980BB9" w:rsidP="00B47C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0BB9" w:rsidRPr="00486C07" w:rsidRDefault="00980BB9" w:rsidP="00B47C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5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80BB9" w:rsidRPr="00486C07" w:rsidRDefault="00980BB9" w:rsidP="00B47C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80BB9" w:rsidRPr="00486C07" w:rsidRDefault="00980BB9" w:rsidP="00B47C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80BB9" w:rsidRPr="00486C07" w:rsidRDefault="00980BB9" w:rsidP="00B47C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980BB9" w:rsidRPr="00486C07" w:rsidTr="00B96224">
        <w:trPr>
          <w:trHeight w:val="1"/>
        </w:trPr>
        <w:tc>
          <w:tcPr>
            <w:tcW w:w="40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0BB9" w:rsidRPr="001F2F16" w:rsidRDefault="00980BB9" w:rsidP="00B47C63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86C07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1.2. </w:t>
            </w:r>
            <w:r w:rsidRPr="001F2F16">
              <w:rPr>
                <w:rFonts w:ascii="Times New Roman" w:hAnsi="Times New Roman"/>
                <w:color w:val="000000"/>
                <w:sz w:val="24"/>
                <w:szCs w:val="24"/>
              </w:rPr>
              <w:t>Финансовое право, финансово- правовые нормы, финансовые отношения и финансово-правовая ответственность. Правовые основы финансового контроля</w:t>
            </w:r>
          </w:p>
        </w:tc>
        <w:tc>
          <w:tcPr>
            <w:tcW w:w="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0BB9" w:rsidRPr="00486C07" w:rsidRDefault="00980BB9" w:rsidP="00B47C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86C07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0BB9" w:rsidRPr="00486C07" w:rsidRDefault="00980BB9" w:rsidP="00B47C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5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80BB9" w:rsidRPr="00486C07" w:rsidRDefault="00980BB9" w:rsidP="00B47C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80BB9" w:rsidRPr="00486C07" w:rsidRDefault="00980BB9" w:rsidP="00B47C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80BB9" w:rsidRPr="00486C07" w:rsidRDefault="00980BB9" w:rsidP="00B47C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980BB9" w:rsidRPr="00486C07" w:rsidTr="00B96224">
        <w:trPr>
          <w:trHeight w:val="1"/>
        </w:trPr>
        <w:tc>
          <w:tcPr>
            <w:tcW w:w="9945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0BB9" w:rsidRPr="001F2F16" w:rsidRDefault="00980BB9" w:rsidP="00B47C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1F2F16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Раздел 2. Финансовое право. Особенная часть</w:t>
            </w:r>
          </w:p>
        </w:tc>
      </w:tr>
      <w:tr w:rsidR="00980BB9" w:rsidRPr="00486C07" w:rsidTr="00B96224">
        <w:trPr>
          <w:trHeight w:val="1"/>
        </w:trPr>
        <w:tc>
          <w:tcPr>
            <w:tcW w:w="40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0BB9" w:rsidRPr="00486C07" w:rsidRDefault="00980BB9" w:rsidP="00B47C63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486C07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2.1. </w:t>
            </w:r>
            <w:r w:rsidRPr="001F2F16">
              <w:rPr>
                <w:rFonts w:ascii="Times New Roman" w:hAnsi="Times New Roman"/>
                <w:color w:val="000000"/>
                <w:sz w:val="24"/>
                <w:szCs w:val="24"/>
              </w:rPr>
              <w:t>Бюджетное право и бюджетное устройство РФ. Бюджетный процесс</w:t>
            </w:r>
            <w:r w:rsidRPr="00486C07">
              <w:rPr>
                <w:rFonts w:ascii="Times New Roman" w:hAnsi="Times New Roman"/>
                <w:color w:val="000000"/>
                <w:sz w:val="24"/>
                <w:szCs w:val="24"/>
              </w:rPr>
              <w:t>.</w:t>
            </w:r>
          </w:p>
        </w:tc>
        <w:tc>
          <w:tcPr>
            <w:tcW w:w="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0BB9" w:rsidRPr="00486C07" w:rsidRDefault="00980BB9" w:rsidP="00B47C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86C07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0BB9" w:rsidRPr="00486C07" w:rsidRDefault="00980BB9" w:rsidP="00B47C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5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80BB9" w:rsidRPr="00486C07" w:rsidRDefault="00980BB9" w:rsidP="00B47C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80BB9" w:rsidRPr="00486C07" w:rsidRDefault="00980BB9" w:rsidP="00B47C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80BB9" w:rsidRPr="00486C07" w:rsidRDefault="00980BB9" w:rsidP="00B47C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980BB9" w:rsidRPr="00486C07" w:rsidTr="00B96224">
        <w:trPr>
          <w:trHeight w:val="1"/>
        </w:trPr>
        <w:tc>
          <w:tcPr>
            <w:tcW w:w="40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0BB9" w:rsidRPr="001F2F16" w:rsidRDefault="00980BB9" w:rsidP="00B47C63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86C07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2.2. </w:t>
            </w:r>
            <w:r w:rsidRPr="001F2F16">
              <w:rPr>
                <w:rFonts w:ascii="Times New Roman" w:hAnsi="Times New Roman"/>
                <w:color w:val="000000"/>
                <w:sz w:val="24"/>
                <w:szCs w:val="24"/>
              </w:rPr>
              <w:t>Основы налогового права РФ</w:t>
            </w:r>
          </w:p>
        </w:tc>
        <w:tc>
          <w:tcPr>
            <w:tcW w:w="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0BB9" w:rsidRPr="00486C07" w:rsidRDefault="00980BB9" w:rsidP="00B47C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86C07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0BB9" w:rsidRPr="00486C07" w:rsidRDefault="00980BB9" w:rsidP="00B47C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5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80BB9" w:rsidRPr="00486C07" w:rsidRDefault="00980BB9" w:rsidP="00B47C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80BB9" w:rsidRPr="00486C07" w:rsidRDefault="00980BB9" w:rsidP="00B47C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80BB9" w:rsidRPr="00486C07" w:rsidRDefault="00980BB9" w:rsidP="00B47C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980BB9" w:rsidRPr="00486C07" w:rsidTr="00B96224">
        <w:trPr>
          <w:trHeight w:val="1"/>
        </w:trPr>
        <w:tc>
          <w:tcPr>
            <w:tcW w:w="40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0BB9" w:rsidRPr="00486C07" w:rsidRDefault="00980BB9" w:rsidP="00B47C63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2.3</w:t>
            </w:r>
            <w:r w:rsidRPr="00486C07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. </w:t>
            </w:r>
            <w:r w:rsidRPr="001F2F16">
              <w:rPr>
                <w:rFonts w:ascii="Times New Roman" w:hAnsi="Times New Roman"/>
                <w:color w:val="000000"/>
                <w:sz w:val="24"/>
                <w:szCs w:val="24"/>
              </w:rPr>
              <w:t>Правовые основы банковской системы</w:t>
            </w:r>
            <w:r w:rsidRPr="00486C07">
              <w:rPr>
                <w:rFonts w:ascii="Times New Roman" w:hAnsi="Times New Roman"/>
                <w:color w:val="000000"/>
                <w:sz w:val="24"/>
                <w:szCs w:val="24"/>
              </w:rPr>
              <w:t>.</w:t>
            </w:r>
          </w:p>
        </w:tc>
        <w:tc>
          <w:tcPr>
            <w:tcW w:w="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0BB9" w:rsidRPr="00486C07" w:rsidRDefault="00980BB9" w:rsidP="00B47C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0BB9" w:rsidRPr="00486C07" w:rsidRDefault="00980BB9" w:rsidP="00B47C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5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80BB9" w:rsidRPr="00486C07" w:rsidRDefault="00980BB9" w:rsidP="00B47C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80BB9" w:rsidRPr="00486C07" w:rsidRDefault="00980BB9" w:rsidP="00B47C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9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80BB9" w:rsidRPr="00486C07" w:rsidRDefault="00980BB9" w:rsidP="00B47C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980BB9" w:rsidRPr="00486C07" w:rsidTr="00B96224">
        <w:trPr>
          <w:trHeight w:val="1"/>
        </w:trPr>
        <w:tc>
          <w:tcPr>
            <w:tcW w:w="40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0BB9" w:rsidRPr="001F2F16" w:rsidRDefault="00980BB9" w:rsidP="00B47C63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2.4</w:t>
            </w:r>
            <w:r w:rsidRPr="00486C07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. </w:t>
            </w:r>
            <w:r w:rsidRPr="001F2F16">
              <w:rPr>
                <w:rFonts w:ascii="Times New Roman" w:hAnsi="Times New Roman"/>
                <w:color w:val="000000"/>
                <w:sz w:val="24"/>
                <w:szCs w:val="24"/>
              </w:rPr>
              <w:t>Правовые основы денежного обращения и расчетов</w:t>
            </w:r>
          </w:p>
        </w:tc>
        <w:tc>
          <w:tcPr>
            <w:tcW w:w="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0BB9" w:rsidRPr="00486C07" w:rsidRDefault="00980BB9" w:rsidP="00B47C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0BB9" w:rsidRPr="00486C07" w:rsidRDefault="00980BB9" w:rsidP="00B47C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5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80BB9" w:rsidRPr="00486C07" w:rsidRDefault="00980BB9" w:rsidP="00B47C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80BB9" w:rsidRPr="00486C07" w:rsidRDefault="00980BB9" w:rsidP="00B47C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80BB9" w:rsidRPr="00486C07" w:rsidRDefault="00980BB9" w:rsidP="00B47C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980BB9" w:rsidRPr="00486C07" w:rsidTr="00B96224">
        <w:trPr>
          <w:trHeight w:val="1"/>
        </w:trPr>
        <w:tc>
          <w:tcPr>
            <w:tcW w:w="40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0BB9" w:rsidRPr="00486C07" w:rsidRDefault="00980BB9" w:rsidP="00B47C63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2.5</w:t>
            </w:r>
            <w:r w:rsidRPr="00486C07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. </w:t>
            </w:r>
            <w:r w:rsidRPr="001F2F16">
              <w:rPr>
                <w:rFonts w:ascii="Times New Roman" w:hAnsi="Times New Roman"/>
                <w:color w:val="000000"/>
                <w:sz w:val="24"/>
                <w:szCs w:val="24"/>
              </w:rPr>
              <w:t>Правовые основы валютного регулирования и контроля</w:t>
            </w:r>
          </w:p>
        </w:tc>
        <w:tc>
          <w:tcPr>
            <w:tcW w:w="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0BB9" w:rsidRPr="00486C07" w:rsidRDefault="00980BB9" w:rsidP="00B47C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0BB9" w:rsidRPr="00486C07" w:rsidRDefault="00980BB9" w:rsidP="00B47C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5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80BB9" w:rsidRPr="00486C07" w:rsidRDefault="00980BB9" w:rsidP="00B47C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80BB9" w:rsidRPr="00486C07" w:rsidRDefault="00980BB9" w:rsidP="00B47C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80BB9" w:rsidRPr="00486C07" w:rsidRDefault="00980BB9" w:rsidP="00B47C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980BB9" w:rsidRPr="00486C07" w:rsidTr="00B96224">
        <w:trPr>
          <w:trHeight w:val="1"/>
        </w:trPr>
        <w:tc>
          <w:tcPr>
            <w:tcW w:w="40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0BB9" w:rsidRPr="001F2F16" w:rsidRDefault="00980BB9" w:rsidP="00B47C63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2.6</w:t>
            </w:r>
            <w:r w:rsidRPr="00486C07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</w:t>
            </w:r>
            <w:r w:rsidRPr="001F2F16">
              <w:rPr>
                <w:rFonts w:ascii="Times New Roman" w:hAnsi="Times New Roman"/>
                <w:color w:val="000000"/>
                <w:sz w:val="24"/>
                <w:szCs w:val="24"/>
              </w:rPr>
              <w:t>Правовое регулирование организации страхового дела</w:t>
            </w:r>
          </w:p>
        </w:tc>
        <w:tc>
          <w:tcPr>
            <w:tcW w:w="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0BB9" w:rsidRPr="00486C07" w:rsidRDefault="00980BB9" w:rsidP="00B47C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0BB9" w:rsidRPr="00486C07" w:rsidRDefault="00980BB9" w:rsidP="00B47C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5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80BB9" w:rsidRPr="00486C07" w:rsidRDefault="00980BB9" w:rsidP="00B47C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80BB9" w:rsidRPr="00486C07" w:rsidRDefault="00980BB9" w:rsidP="00B47C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9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80BB9" w:rsidRPr="00486C07" w:rsidRDefault="00980BB9" w:rsidP="00B47C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980BB9" w:rsidRPr="00486C07" w:rsidTr="00B96224">
        <w:trPr>
          <w:trHeight w:val="1"/>
        </w:trPr>
        <w:tc>
          <w:tcPr>
            <w:tcW w:w="40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0BB9" w:rsidRPr="00486C07" w:rsidRDefault="00980BB9" w:rsidP="00B47C63">
            <w:pPr>
              <w:spacing w:after="0" w:line="240" w:lineRule="auto"/>
              <w:jc w:val="right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486C07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0BB9" w:rsidRPr="00486C07" w:rsidRDefault="00980BB9" w:rsidP="00B47C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0BB9" w:rsidRPr="00486C07" w:rsidRDefault="00980BB9" w:rsidP="00B47C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5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80BB9" w:rsidRPr="00486C07" w:rsidRDefault="00980BB9" w:rsidP="00B47C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3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80BB9" w:rsidRPr="00486C07" w:rsidRDefault="00980BB9" w:rsidP="00B47C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9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80BB9" w:rsidRPr="00486C07" w:rsidRDefault="00980BB9" w:rsidP="00B47C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72</w:t>
            </w:r>
          </w:p>
        </w:tc>
      </w:tr>
    </w:tbl>
    <w:p w:rsidR="00980BB9" w:rsidRPr="00486C07" w:rsidRDefault="00980BB9" w:rsidP="00B47C63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980BB9" w:rsidRDefault="00980BB9" w:rsidP="00B47C63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980BB9" w:rsidRPr="0063090F" w:rsidRDefault="00980BB9" w:rsidP="00B47C63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  <w:r w:rsidRPr="0063090F">
        <w:rPr>
          <w:rFonts w:ascii="Times New Roman" w:hAnsi="Times New Roman"/>
          <w:sz w:val="24"/>
          <w:szCs w:val="24"/>
          <w:lang w:eastAsia="ru-RU"/>
        </w:rPr>
        <w:t>Объяснительно-иллюстративный.</w:t>
      </w:r>
    </w:p>
    <w:p w:rsidR="00980BB9" w:rsidRPr="0063090F" w:rsidRDefault="00980BB9" w:rsidP="00B47C63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  <w:r w:rsidRPr="0063090F">
        <w:rPr>
          <w:rFonts w:ascii="Times New Roman" w:hAnsi="Times New Roman"/>
          <w:sz w:val="24"/>
          <w:szCs w:val="24"/>
          <w:lang w:eastAsia="ru-RU"/>
        </w:rPr>
        <w:t xml:space="preserve">Метод </w:t>
      </w:r>
      <w:r>
        <w:rPr>
          <w:rFonts w:ascii="Times New Roman" w:hAnsi="Times New Roman"/>
          <w:sz w:val="24"/>
          <w:szCs w:val="24"/>
          <w:lang w:eastAsia="ru-RU"/>
        </w:rPr>
        <w:t>имитационного моделирования</w:t>
      </w:r>
    </w:p>
    <w:p w:rsidR="00980BB9" w:rsidRDefault="00980BB9" w:rsidP="00F82578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t>6. Рейтинг-план</w:t>
      </w:r>
    </w:p>
    <w:tbl>
      <w:tblPr>
        <w:tblW w:w="0" w:type="auto"/>
        <w:jc w:val="center"/>
        <w:tblLayout w:type="fixed"/>
        <w:tblLook w:val="0000"/>
      </w:tblPr>
      <w:tblGrid>
        <w:gridCol w:w="1008"/>
        <w:gridCol w:w="1981"/>
        <w:gridCol w:w="1800"/>
        <w:gridCol w:w="1080"/>
        <w:gridCol w:w="900"/>
        <w:gridCol w:w="880"/>
        <w:gridCol w:w="851"/>
        <w:gridCol w:w="814"/>
      </w:tblGrid>
      <w:tr w:rsidR="00980BB9" w:rsidTr="008769F7">
        <w:trPr>
          <w:trHeight w:val="600"/>
          <w:jc w:val="center"/>
        </w:trPr>
        <w:tc>
          <w:tcPr>
            <w:tcW w:w="100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80BB9" w:rsidRDefault="00980BB9" w:rsidP="008769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№ п/п</w:t>
            </w:r>
          </w:p>
        </w:tc>
        <w:tc>
          <w:tcPr>
            <w:tcW w:w="198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80BB9" w:rsidRDefault="00980BB9" w:rsidP="008769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Образовательные результаты</w:t>
            </w:r>
          </w:p>
        </w:tc>
        <w:tc>
          <w:tcPr>
            <w:tcW w:w="180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80BB9" w:rsidRDefault="00980BB9" w:rsidP="008769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Виды учебной деятельности</w:t>
            </w:r>
          </w:p>
          <w:p w:rsidR="00980BB9" w:rsidRDefault="00980BB9" w:rsidP="008769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обучающегося</w:t>
            </w:r>
          </w:p>
        </w:tc>
        <w:tc>
          <w:tcPr>
            <w:tcW w:w="108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80BB9" w:rsidRDefault="00980BB9" w:rsidP="008769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Средства оценивания</w:t>
            </w:r>
          </w:p>
        </w:tc>
        <w:tc>
          <w:tcPr>
            <w:tcW w:w="90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80BB9" w:rsidRDefault="00980BB9" w:rsidP="008769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Балл за конкретное задание</w:t>
            </w:r>
          </w:p>
          <w:p w:rsidR="00980BB9" w:rsidRDefault="00980BB9" w:rsidP="008769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(</w:t>
            </w:r>
            <w:r>
              <w:rPr>
                <w:rFonts w:ascii="Times New Roman" w:hAnsi="Times New Roman"/>
                <w:color w:val="000000"/>
                <w:lang w:val="en-US" w:eastAsia="ru-RU"/>
              </w:rPr>
              <w:t>min</w:t>
            </w:r>
            <w:r>
              <w:rPr>
                <w:rFonts w:ascii="Times New Roman" w:hAnsi="Times New Roman"/>
                <w:color w:val="000000"/>
                <w:lang w:eastAsia="ru-RU"/>
              </w:rPr>
              <w:t>-</w:t>
            </w:r>
            <w:r>
              <w:rPr>
                <w:rFonts w:ascii="Times New Roman" w:hAnsi="Times New Roman"/>
                <w:color w:val="000000"/>
                <w:lang w:val="en-US" w:eastAsia="ru-RU"/>
              </w:rPr>
              <w:t>max</w:t>
            </w:r>
            <w:r>
              <w:rPr>
                <w:rFonts w:ascii="Times New Roman" w:hAnsi="Times New Roman"/>
                <w:color w:val="000000"/>
                <w:lang w:eastAsia="ru-RU"/>
              </w:rPr>
              <w:t>)</w:t>
            </w:r>
          </w:p>
        </w:tc>
        <w:tc>
          <w:tcPr>
            <w:tcW w:w="88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80BB9" w:rsidRDefault="00980BB9" w:rsidP="008769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Число заданий за семестр</w:t>
            </w:r>
          </w:p>
        </w:tc>
        <w:tc>
          <w:tcPr>
            <w:tcW w:w="166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980BB9" w:rsidRDefault="00980BB9" w:rsidP="008769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Баллы</w:t>
            </w:r>
          </w:p>
        </w:tc>
      </w:tr>
      <w:tr w:rsidR="00980BB9" w:rsidTr="008769F7">
        <w:trPr>
          <w:trHeight w:val="300"/>
          <w:jc w:val="center"/>
        </w:trPr>
        <w:tc>
          <w:tcPr>
            <w:tcW w:w="1008" w:type="dxa"/>
            <w:vMerge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80BB9" w:rsidRDefault="00980BB9" w:rsidP="008769F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1" w:type="dxa"/>
            <w:vMerge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80BB9" w:rsidRDefault="00980BB9" w:rsidP="008769F7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vMerge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80BB9" w:rsidRDefault="00980BB9" w:rsidP="008769F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8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0BB9" w:rsidRDefault="00980BB9" w:rsidP="008769F7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0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0BB9" w:rsidRDefault="00980BB9" w:rsidP="008769F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8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0BB9" w:rsidRDefault="00980BB9" w:rsidP="008769F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980BB9" w:rsidRDefault="00980BB9" w:rsidP="008769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Минимальный</w:t>
            </w:r>
          </w:p>
        </w:tc>
        <w:tc>
          <w:tcPr>
            <w:tcW w:w="81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980BB9" w:rsidRDefault="00980BB9" w:rsidP="008769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Максимальный</w:t>
            </w:r>
          </w:p>
        </w:tc>
      </w:tr>
      <w:tr w:rsidR="00980BB9" w:rsidTr="008769F7">
        <w:trPr>
          <w:trHeight w:val="300"/>
          <w:jc w:val="center"/>
        </w:trPr>
        <w:tc>
          <w:tcPr>
            <w:tcW w:w="1008" w:type="dxa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80BB9" w:rsidRDefault="00980BB9" w:rsidP="008769F7">
            <w:pPr>
              <w:tabs>
                <w:tab w:val="left" w:pos="-180"/>
                <w:tab w:val="left" w:pos="0"/>
              </w:tabs>
              <w:autoSpaceDE w:val="0"/>
              <w:autoSpaceDN w:val="0"/>
              <w:adjustRightInd w:val="0"/>
              <w:spacing w:after="0" w:line="240" w:lineRule="auto"/>
              <w:ind w:right="612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1981" w:type="dxa"/>
            <w:vMerge w:val="restart"/>
            <w:tcBorders>
              <w:top w:val="nil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980BB9" w:rsidRDefault="00980BB9" w:rsidP="008769F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ОР.1.</w:t>
            </w:r>
          </w:p>
        </w:tc>
        <w:tc>
          <w:tcPr>
            <w:tcW w:w="180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80BB9" w:rsidRDefault="00980BB9" w:rsidP="008769F7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Эссе</w:t>
            </w:r>
          </w:p>
        </w:tc>
        <w:tc>
          <w:tcPr>
            <w:tcW w:w="1080" w:type="dxa"/>
            <w:vMerge w:val="restart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80BB9" w:rsidRDefault="00980BB9" w:rsidP="008769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42F6B">
              <w:rPr>
                <w:rFonts w:ascii="Times New Roman" w:hAnsi="Times New Roman"/>
                <w:lang w:bidi="mr-IN"/>
              </w:rPr>
              <w:t>Тематика эссе</w:t>
            </w:r>
          </w:p>
        </w:tc>
        <w:tc>
          <w:tcPr>
            <w:tcW w:w="90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80BB9" w:rsidRDefault="00980BB9" w:rsidP="008769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15-20</w:t>
            </w:r>
          </w:p>
        </w:tc>
        <w:tc>
          <w:tcPr>
            <w:tcW w:w="88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80BB9" w:rsidRDefault="00980BB9" w:rsidP="008769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vMerge w:val="restart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80BB9" w:rsidRDefault="00980BB9" w:rsidP="008769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14" w:type="dxa"/>
            <w:vMerge w:val="restart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80BB9" w:rsidRDefault="00980BB9" w:rsidP="008769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980BB9" w:rsidTr="008769F7">
        <w:trPr>
          <w:trHeight w:val="870"/>
          <w:jc w:val="center"/>
        </w:trPr>
        <w:tc>
          <w:tcPr>
            <w:tcW w:w="100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980BB9" w:rsidRDefault="00980BB9" w:rsidP="008769F7">
            <w:pPr>
              <w:tabs>
                <w:tab w:val="left" w:pos="0"/>
                <w:tab w:val="left" w:pos="180"/>
              </w:tabs>
              <w:autoSpaceDE w:val="0"/>
              <w:autoSpaceDN w:val="0"/>
              <w:adjustRightInd w:val="0"/>
              <w:spacing w:after="0" w:line="240" w:lineRule="auto"/>
              <w:ind w:right="612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981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</w:tcPr>
          <w:p w:rsidR="00980BB9" w:rsidRDefault="00980BB9" w:rsidP="008769F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vMerge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80BB9" w:rsidRDefault="00980BB9" w:rsidP="008769F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80" w:type="dxa"/>
            <w:vMerge/>
            <w:tcBorders>
              <w:top w:val="nil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80BB9" w:rsidRDefault="00980BB9" w:rsidP="008769F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00" w:type="dxa"/>
            <w:vMerge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80BB9" w:rsidRDefault="00980BB9" w:rsidP="008769F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80" w:type="dxa"/>
            <w:vMerge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80BB9" w:rsidRDefault="00980BB9" w:rsidP="008769F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vMerge/>
            <w:tcBorders>
              <w:top w:val="nil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980BB9" w:rsidRDefault="00980BB9" w:rsidP="008769F7">
            <w:pPr>
              <w:spacing w:after="0" w:line="240" w:lineRule="auto"/>
              <w:rPr>
                <w:rFonts w:ascii="Times New Roman" w:hAnsi="Times New Roman"/>
                <w:color w:val="000000"/>
                <w:lang w:eastAsia="ru-RU"/>
              </w:rPr>
            </w:pPr>
          </w:p>
        </w:tc>
        <w:tc>
          <w:tcPr>
            <w:tcW w:w="814" w:type="dxa"/>
            <w:vMerge/>
            <w:tcBorders>
              <w:top w:val="nil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980BB9" w:rsidRDefault="00980BB9" w:rsidP="008769F7">
            <w:pPr>
              <w:spacing w:after="0" w:line="240" w:lineRule="auto"/>
              <w:rPr>
                <w:rFonts w:ascii="Times New Roman" w:hAnsi="Times New Roman"/>
                <w:color w:val="000000"/>
                <w:lang w:eastAsia="ru-RU"/>
              </w:rPr>
            </w:pPr>
          </w:p>
        </w:tc>
      </w:tr>
      <w:tr w:rsidR="00980BB9" w:rsidTr="008769F7">
        <w:trPr>
          <w:trHeight w:val="390"/>
          <w:jc w:val="center"/>
        </w:trPr>
        <w:tc>
          <w:tcPr>
            <w:tcW w:w="100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80BB9" w:rsidRDefault="00980BB9" w:rsidP="008769F7">
            <w:pPr>
              <w:tabs>
                <w:tab w:val="left" w:pos="0"/>
                <w:tab w:val="left" w:pos="180"/>
              </w:tabs>
              <w:autoSpaceDE w:val="0"/>
              <w:autoSpaceDN w:val="0"/>
              <w:adjustRightInd w:val="0"/>
              <w:spacing w:after="0" w:line="240" w:lineRule="auto"/>
              <w:ind w:right="612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1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80BB9" w:rsidRDefault="00980BB9" w:rsidP="008769F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0BB9" w:rsidRDefault="00980BB9" w:rsidP="008769F7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Тестирование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80BB9" w:rsidRDefault="00980BB9" w:rsidP="008769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42F6B">
              <w:rPr>
                <w:rFonts w:ascii="Times New Roman" w:hAnsi="Times New Roman"/>
              </w:rPr>
              <w:t>Фонд тестовых заданий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0BB9" w:rsidRDefault="00980BB9" w:rsidP="008769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2,5-5</w:t>
            </w:r>
          </w:p>
        </w:tc>
        <w:tc>
          <w:tcPr>
            <w:tcW w:w="88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0BB9" w:rsidRDefault="00980BB9" w:rsidP="008769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80BB9" w:rsidRDefault="00980BB9" w:rsidP="008769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4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80BB9" w:rsidRDefault="00980BB9" w:rsidP="008769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980BB9" w:rsidTr="008769F7">
        <w:trPr>
          <w:trHeight w:val="300"/>
          <w:jc w:val="center"/>
        </w:trPr>
        <w:tc>
          <w:tcPr>
            <w:tcW w:w="10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80BB9" w:rsidRDefault="00980BB9" w:rsidP="008769F7">
            <w:pPr>
              <w:tabs>
                <w:tab w:val="left" w:pos="0"/>
                <w:tab w:val="left" w:pos="180"/>
              </w:tabs>
              <w:autoSpaceDE w:val="0"/>
              <w:autoSpaceDN w:val="0"/>
              <w:adjustRightInd w:val="0"/>
              <w:spacing w:after="0" w:line="240" w:lineRule="auto"/>
              <w:ind w:right="612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98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0BB9" w:rsidRDefault="00980BB9" w:rsidP="008769F7">
            <w:pPr>
              <w:autoSpaceDE w:val="0"/>
              <w:autoSpaceDN w:val="0"/>
              <w:adjustRightInd w:val="0"/>
              <w:spacing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ОР-2</w:t>
            </w:r>
          </w:p>
        </w:tc>
        <w:tc>
          <w:tcPr>
            <w:tcW w:w="18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80BB9" w:rsidRDefault="00980BB9" w:rsidP="008769F7">
            <w:pPr>
              <w:spacing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42F6B">
              <w:rPr>
                <w:rFonts w:ascii="Times New Roman" w:hAnsi="Times New Roman"/>
              </w:rPr>
              <w:t>Кейс-задание</w:t>
            </w:r>
          </w:p>
        </w:tc>
        <w:tc>
          <w:tcPr>
            <w:tcW w:w="10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80BB9" w:rsidRDefault="00980BB9" w:rsidP="008769F7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42F6B">
              <w:rPr>
                <w:rFonts w:ascii="Times New Roman" w:hAnsi="Times New Roman"/>
                <w:lang w:bidi="mr-IN"/>
              </w:rPr>
              <w:t>Задания для решения кейс-задания</w:t>
            </w:r>
          </w:p>
        </w:tc>
        <w:tc>
          <w:tcPr>
            <w:tcW w:w="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80BB9" w:rsidRDefault="00980BB9" w:rsidP="008769F7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5-10</w:t>
            </w:r>
          </w:p>
        </w:tc>
        <w:tc>
          <w:tcPr>
            <w:tcW w:w="8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80BB9" w:rsidRDefault="00980BB9" w:rsidP="008769F7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80BB9" w:rsidRDefault="00980BB9" w:rsidP="008769F7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30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80BB9" w:rsidRDefault="00980BB9" w:rsidP="008769F7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60</w:t>
            </w:r>
          </w:p>
        </w:tc>
      </w:tr>
      <w:tr w:rsidR="00980BB9" w:rsidTr="008769F7">
        <w:trPr>
          <w:trHeight w:val="300"/>
          <w:jc w:val="center"/>
        </w:trPr>
        <w:tc>
          <w:tcPr>
            <w:tcW w:w="10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80BB9" w:rsidRDefault="00980BB9" w:rsidP="008769F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80BB9" w:rsidRDefault="00980BB9" w:rsidP="008769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80BB9" w:rsidRDefault="00980BB9" w:rsidP="008769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0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80BB9" w:rsidRDefault="00980BB9" w:rsidP="008769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80BB9" w:rsidRDefault="00980BB9" w:rsidP="008769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80BB9" w:rsidRDefault="00980BB9" w:rsidP="008769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80BB9" w:rsidRDefault="00980BB9" w:rsidP="008769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80BB9" w:rsidRDefault="00980BB9" w:rsidP="008769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:rsidR="00980BB9" w:rsidRDefault="00980BB9" w:rsidP="00B47C63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980BB9" w:rsidRPr="00C20093" w:rsidRDefault="00980BB9" w:rsidP="00B47C6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C20093">
        <w:rPr>
          <w:rFonts w:ascii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C20093">
        <w:rPr>
          <w:rFonts w:ascii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980BB9" w:rsidRPr="00B47C63" w:rsidRDefault="00980BB9" w:rsidP="00B47C63">
      <w:pPr>
        <w:numPr>
          <w:ilvl w:val="0"/>
          <w:numId w:val="10"/>
        </w:numPr>
        <w:tabs>
          <w:tab w:val="left" w:pos="0"/>
          <w:tab w:val="left" w:pos="720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20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B47C63">
        <w:rPr>
          <w:rFonts w:ascii="Times New Roman" w:hAnsi="Times New Roman"/>
          <w:sz w:val="24"/>
          <w:szCs w:val="24"/>
        </w:rPr>
        <w:t xml:space="preserve">Мазурин, С.Ф. Финансовое право: учебник для вузов :[16+] / С.Ф. Мазурин, Н.В. Матыцина. – Москва : Прометей, 2017. – 438 с. – Режим доступа: по подписке. – URL: </w:t>
      </w:r>
      <w:hyperlink r:id="rId37" w:history="1">
        <w:r w:rsidRPr="00B47C63">
          <w:rPr>
            <w:rStyle w:val="Hyperlink"/>
            <w:rFonts w:ascii="Times New Roman" w:hAnsi="Times New Roman"/>
            <w:sz w:val="24"/>
            <w:szCs w:val="24"/>
          </w:rPr>
          <w:t>http://biblioclub.ru/index.php?page=book&amp;id=483220</w:t>
        </w:r>
      </w:hyperlink>
      <w:r w:rsidRPr="00B47C63">
        <w:rPr>
          <w:rFonts w:ascii="Times New Roman" w:hAnsi="Times New Roman"/>
          <w:bCs/>
          <w:sz w:val="24"/>
          <w:szCs w:val="24"/>
          <w:lang w:eastAsia="ru-RU"/>
        </w:rPr>
        <w:t>.</w:t>
      </w:r>
    </w:p>
    <w:p w:rsidR="00980BB9" w:rsidRPr="00B47C63" w:rsidRDefault="00980BB9" w:rsidP="00B47C63">
      <w:pPr>
        <w:numPr>
          <w:ilvl w:val="0"/>
          <w:numId w:val="10"/>
        </w:numPr>
        <w:tabs>
          <w:tab w:val="left" w:pos="0"/>
          <w:tab w:val="left" w:pos="720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20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B47C63">
        <w:rPr>
          <w:rFonts w:ascii="Times New Roman" w:hAnsi="Times New Roman"/>
          <w:sz w:val="24"/>
          <w:szCs w:val="24"/>
        </w:rPr>
        <w:t xml:space="preserve">Финансовое право / сост. О.Н. Амвросова, Е.В. Касевич, Д.А. Смирнов, Г.В. Станкевич и др. – Ставрополь : СКФУ, 2014. – 178 с. – Режим доступа: по подписке. – URL: </w:t>
      </w:r>
      <w:hyperlink r:id="rId38" w:history="1">
        <w:r w:rsidRPr="00B47C63">
          <w:rPr>
            <w:rStyle w:val="Hyperlink"/>
            <w:rFonts w:ascii="Times New Roman" w:hAnsi="Times New Roman"/>
            <w:sz w:val="24"/>
            <w:szCs w:val="24"/>
          </w:rPr>
          <w:t>http://biblioclub.ru/index.php?page=book&amp;id=457243</w:t>
        </w:r>
      </w:hyperlink>
      <w:r w:rsidRPr="00B47C63">
        <w:rPr>
          <w:rFonts w:ascii="Times New Roman" w:hAnsi="Times New Roman"/>
          <w:bCs/>
          <w:sz w:val="24"/>
          <w:szCs w:val="24"/>
          <w:lang w:eastAsia="ru-RU"/>
        </w:rPr>
        <w:t xml:space="preserve"> </w:t>
      </w:r>
    </w:p>
    <w:p w:rsidR="00980BB9" w:rsidRPr="00B47C63" w:rsidRDefault="00980BB9" w:rsidP="00B47C6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B47C63">
        <w:rPr>
          <w:rFonts w:ascii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980BB9" w:rsidRPr="00B47C63" w:rsidRDefault="00980BB9" w:rsidP="00B47C63">
      <w:pPr>
        <w:numPr>
          <w:ilvl w:val="0"/>
          <w:numId w:val="11"/>
        </w:numPr>
        <w:tabs>
          <w:tab w:val="clear" w:pos="1080"/>
          <w:tab w:val="num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20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B47C63">
        <w:rPr>
          <w:rFonts w:ascii="Times New Roman" w:hAnsi="Times New Roman"/>
          <w:sz w:val="24"/>
          <w:szCs w:val="24"/>
        </w:rPr>
        <w:t xml:space="preserve">Гольдфарб, А.А. Финансовое право. Шпаргалка / А.А. Гольдфарб. – Москва : РГ-Пресс, 2014. – 145 с. – Режим доступа: по подписке. – URL: </w:t>
      </w:r>
      <w:hyperlink r:id="rId39" w:history="1">
        <w:r w:rsidRPr="00B47C63">
          <w:rPr>
            <w:rStyle w:val="Hyperlink"/>
            <w:rFonts w:ascii="Times New Roman" w:hAnsi="Times New Roman"/>
            <w:sz w:val="24"/>
            <w:szCs w:val="24"/>
          </w:rPr>
          <w:t>http://biblioclub.ru/index.php?page=book&amp;id=277015</w:t>
        </w:r>
      </w:hyperlink>
      <w:r w:rsidRPr="00B47C63">
        <w:rPr>
          <w:rFonts w:ascii="Times New Roman" w:hAnsi="Times New Roman"/>
          <w:bCs/>
          <w:sz w:val="24"/>
          <w:szCs w:val="24"/>
          <w:lang w:eastAsia="ru-RU"/>
        </w:rPr>
        <w:t>.</w:t>
      </w:r>
    </w:p>
    <w:p w:rsidR="00980BB9" w:rsidRPr="00B47C63" w:rsidRDefault="00980BB9" w:rsidP="00B47C63">
      <w:pPr>
        <w:numPr>
          <w:ilvl w:val="0"/>
          <w:numId w:val="11"/>
        </w:numPr>
        <w:tabs>
          <w:tab w:val="clear" w:pos="1080"/>
          <w:tab w:val="num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20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B47C63">
        <w:rPr>
          <w:rFonts w:ascii="Times New Roman" w:hAnsi="Times New Roman"/>
          <w:sz w:val="24"/>
          <w:szCs w:val="24"/>
        </w:rPr>
        <w:t xml:space="preserve">Губенко, Е.С. Финансово-правовое регулирование платежных и расчетных систем :[16+] / Е.С. Губенко ; науч. ред. С.В. Запольский. – Москва : Прометей, 2017. – 298 с. – Режим доступа: по подписке. – URL: </w:t>
      </w:r>
      <w:hyperlink r:id="rId40" w:history="1">
        <w:r w:rsidRPr="00B47C63">
          <w:rPr>
            <w:rStyle w:val="Hyperlink"/>
            <w:rFonts w:ascii="Times New Roman" w:hAnsi="Times New Roman"/>
            <w:sz w:val="24"/>
            <w:szCs w:val="24"/>
          </w:rPr>
          <w:t>http://biblioclub.ru/index.php?page=book&amp;id=483190</w:t>
        </w:r>
      </w:hyperlink>
    </w:p>
    <w:p w:rsidR="00980BB9" w:rsidRPr="00B47C63" w:rsidRDefault="00980BB9" w:rsidP="00B47C63">
      <w:pPr>
        <w:numPr>
          <w:ilvl w:val="0"/>
          <w:numId w:val="11"/>
        </w:numPr>
        <w:tabs>
          <w:tab w:val="clear" w:pos="1080"/>
          <w:tab w:val="num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20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B47C63">
        <w:rPr>
          <w:rFonts w:ascii="Times New Roman" w:hAnsi="Times New Roman"/>
          <w:sz w:val="24"/>
          <w:szCs w:val="24"/>
        </w:rPr>
        <w:t xml:space="preserve">Давыдова, Н.Ю. Бюджетное право / Н.Ю. Давыдова, М.Г. Чепрасов, И.С. Черепова ; Министерство образования и науки Российской Федерации, Оренбургский Государственный Университет, Кафедра административного и финансового права. – Оренбург : ОГУ, 2016. – 487 с. – Режим доступа: по подписке. – URL: </w:t>
      </w:r>
      <w:hyperlink r:id="rId41" w:history="1">
        <w:r w:rsidRPr="00B47C63">
          <w:rPr>
            <w:rStyle w:val="Hyperlink"/>
            <w:rFonts w:ascii="Times New Roman" w:hAnsi="Times New Roman"/>
            <w:sz w:val="24"/>
            <w:szCs w:val="24"/>
          </w:rPr>
          <w:t>http://biblioclub.ru/index.php?page=book&amp;id=467047</w:t>
        </w:r>
      </w:hyperlink>
      <w:r w:rsidRPr="00B47C63">
        <w:rPr>
          <w:rFonts w:ascii="Times New Roman" w:hAnsi="Times New Roman"/>
          <w:sz w:val="24"/>
          <w:szCs w:val="24"/>
        </w:rPr>
        <w:t xml:space="preserve"> </w:t>
      </w:r>
    </w:p>
    <w:p w:rsidR="00980BB9" w:rsidRPr="00B47C63" w:rsidRDefault="00980BB9" w:rsidP="00B47C63">
      <w:pPr>
        <w:numPr>
          <w:ilvl w:val="0"/>
          <w:numId w:val="11"/>
        </w:numPr>
        <w:tabs>
          <w:tab w:val="clear" w:pos="1080"/>
          <w:tab w:val="num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20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B47C63">
        <w:rPr>
          <w:rFonts w:ascii="Times New Roman" w:hAnsi="Times New Roman"/>
          <w:sz w:val="24"/>
          <w:szCs w:val="24"/>
        </w:rPr>
        <w:t xml:space="preserve">Комягин, Д.Л. Бюджетное право / Д.Л. Комягин. – Москва : Издательский дом Высшей школы экономики, 2017. – 593 с. – (Учебники Высшей школы экономики). – Режим доступа: по подписке. – URL: </w:t>
      </w:r>
      <w:hyperlink r:id="rId42" w:history="1">
        <w:r w:rsidRPr="00B47C63">
          <w:rPr>
            <w:rStyle w:val="Hyperlink"/>
            <w:rFonts w:ascii="Times New Roman" w:hAnsi="Times New Roman"/>
            <w:sz w:val="24"/>
            <w:szCs w:val="24"/>
          </w:rPr>
          <w:t>http://biblioclub.ru/index.php?page=book&amp;id=486406</w:t>
        </w:r>
      </w:hyperlink>
    </w:p>
    <w:p w:rsidR="00980BB9" w:rsidRDefault="00980BB9" w:rsidP="00B47C6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</w:p>
    <w:p w:rsidR="00980BB9" w:rsidRDefault="00980BB9" w:rsidP="00B47C6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hAnsi="Times New Roman"/>
          <w:bCs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:rsidR="00980BB9" w:rsidRDefault="00980BB9" w:rsidP="00B47C63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 xml:space="preserve">Текущая самостоятельная работа по дисциплине «Финансовое право», направлена на углубление и закрепление знаний студента, на развитие практических умений. </w:t>
      </w:r>
    </w:p>
    <w:p w:rsidR="00980BB9" w:rsidRDefault="00980BB9" w:rsidP="00B47C63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Самостоятельная работа студента включает в себя:  изучение теоретического лекционного материала; проработка и усвоение теоретического материала (работа с основной и дополнительной литературой);  работа с рекомендуемыми методическими материалами (методическими указаниями, учебными пособиями, раздаточным материалом); - выполнение заданий по пройденным темам; подготовка к зачету.</w:t>
      </w:r>
    </w:p>
    <w:p w:rsidR="00980BB9" w:rsidRDefault="00980BB9" w:rsidP="00B47C63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Самостоятельная работа студентов проводится с использованием электронного учебно-методического комплекса, разработанного в электронной образовательной среде университета.</w:t>
      </w:r>
    </w:p>
    <w:p w:rsidR="00980BB9" w:rsidRDefault="00980BB9" w:rsidP="00B47C6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</w:p>
    <w:p w:rsidR="00980BB9" w:rsidRPr="00ED7DAA" w:rsidRDefault="00980BB9" w:rsidP="00B47C6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bookmarkStart w:id="11" w:name="_Toc3236619"/>
      <w:r w:rsidRPr="00393609">
        <w:rPr>
          <w:rFonts w:ascii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980BB9" w:rsidRPr="00B676E0" w:rsidRDefault="00980BB9" w:rsidP="00B47C63">
      <w:pPr>
        <w:spacing w:after="0" w:line="240" w:lineRule="auto"/>
        <w:rPr>
          <w:rFonts w:ascii="Times New Roman" w:hAnsi="Times New Roman"/>
          <w:sz w:val="24"/>
        </w:rPr>
      </w:pPr>
    </w:p>
    <w:p w:rsidR="00980BB9" w:rsidRPr="00ED7DAA" w:rsidRDefault="00980BB9" w:rsidP="00B47C63">
      <w:pPr>
        <w:numPr>
          <w:ilvl w:val="0"/>
          <w:numId w:val="31"/>
        </w:numPr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>Официальный Интернет-портал правовой информации. Государственная система правовой информации [Электронный ресурс]: [офиц. cайт] / Федер. служба охраны Рос. Федерации. - Электрон.дан.– [М.], 2005 – 201</w:t>
      </w:r>
      <w:r>
        <w:rPr>
          <w:rFonts w:ascii="Times New Roman" w:hAnsi="Times New Roman"/>
          <w:sz w:val="24"/>
          <w:szCs w:val="24"/>
          <w:lang w:eastAsia="ru-RU"/>
        </w:rPr>
        <w:t>7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. - Режим доступа: </w:t>
      </w:r>
      <w:r w:rsidRPr="00ED7DAA">
        <w:rPr>
          <w:rFonts w:ascii="Times New Roman" w:hAnsi="Times New Roman"/>
          <w:sz w:val="24"/>
          <w:szCs w:val="24"/>
          <w:u w:val="single"/>
          <w:lang w:eastAsia="ru-RU"/>
        </w:rPr>
        <w:t>www.pravo.gov.ru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, свободный </w:t>
      </w:r>
    </w:p>
    <w:p w:rsidR="00980BB9" w:rsidRPr="00ED7DAA" w:rsidRDefault="00980BB9" w:rsidP="00B47C63">
      <w:pPr>
        <w:numPr>
          <w:ilvl w:val="0"/>
          <w:numId w:val="31"/>
        </w:numPr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>Юридическая Россия [Электронный ресурс]: [сайт]. - Электрон.дан.– [М.], 201</w:t>
      </w:r>
      <w:r>
        <w:rPr>
          <w:rFonts w:ascii="Times New Roman" w:hAnsi="Times New Roman"/>
          <w:sz w:val="24"/>
          <w:szCs w:val="24"/>
          <w:lang w:eastAsia="ru-RU"/>
        </w:rPr>
        <w:t>7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. - Режим доступа: </w:t>
      </w:r>
      <w:r w:rsidRPr="00ED7DAA">
        <w:rPr>
          <w:rFonts w:ascii="Times New Roman" w:hAnsi="Times New Roman"/>
          <w:sz w:val="24"/>
          <w:szCs w:val="24"/>
          <w:u w:val="single"/>
          <w:lang w:eastAsia="ru-RU"/>
        </w:rPr>
        <w:t>http://law.edu.ru/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, свободный </w:t>
      </w:r>
    </w:p>
    <w:p w:rsidR="00980BB9" w:rsidRPr="00ED7DAA" w:rsidRDefault="00980BB9" w:rsidP="00B47C63">
      <w:pPr>
        <w:numPr>
          <w:ilvl w:val="0"/>
          <w:numId w:val="31"/>
        </w:numPr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>RG.ru: Российская газета [Электронный ресурс]: Интернет-портал «Российской газеты»: [сайт] / «Российская газета». – [М.], 199</w:t>
      </w:r>
      <w:r>
        <w:rPr>
          <w:rFonts w:ascii="Times New Roman" w:hAnsi="Times New Roman"/>
          <w:sz w:val="24"/>
          <w:szCs w:val="24"/>
          <w:lang w:eastAsia="ru-RU"/>
        </w:rPr>
        <w:t>8 – 2017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. – Режим доступа: </w:t>
      </w:r>
      <w:r w:rsidRPr="00ED7DAA">
        <w:rPr>
          <w:rFonts w:ascii="Times New Roman" w:hAnsi="Times New Roman"/>
          <w:sz w:val="24"/>
          <w:szCs w:val="24"/>
          <w:u w:val="single"/>
          <w:lang w:eastAsia="ru-RU"/>
        </w:rPr>
        <w:t>http://www.rg.ru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, свободный </w:t>
      </w:r>
    </w:p>
    <w:p w:rsidR="00980BB9" w:rsidRPr="00ED7DAA" w:rsidRDefault="00980BB9" w:rsidP="00B47C6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980BB9" w:rsidRPr="00ED7DAA" w:rsidRDefault="00980BB9" w:rsidP="00B47C63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ED7DAA">
        <w:rPr>
          <w:rFonts w:ascii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980BB9" w:rsidRPr="00ED7DAA" w:rsidRDefault="00980BB9" w:rsidP="00B47C63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24"/>
          <w:szCs w:val="24"/>
          <w:lang w:eastAsia="ru-RU"/>
        </w:rPr>
      </w:pPr>
      <w:r w:rsidRPr="00ED7DAA">
        <w:rPr>
          <w:rFonts w:ascii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980BB9" w:rsidRPr="00ED7DAA" w:rsidRDefault="00980BB9" w:rsidP="00B47C6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980BB9" w:rsidRPr="00ED7DAA" w:rsidRDefault="00980BB9" w:rsidP="00B47C63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ED7DAA">
        <w:rPr>
          <w:rFonts w:ascii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980BB9" w:rsidRPr="00ED7DAA" w:rsidRDefault="00980BB9" w:rsidP="00B47C63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ED7DAA">
        <w:rPr>
          <w:rFonts w:ascii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980BB9" w:rsidRPr="00ED7DAA" w:rsidRDefault="00980BB9" w:rsidP="00B47C63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>Для проведения занятий по дисциплине используются аудитории университета, в том числе оборудованные мультимедийными ресурсами (компьютер, проектор, колонки), что необходимо для лекционных занятий, а также при контроле самостоятельной работы и выполнения заданий в рамках подготовки к практическим занятиям. Возможно проведение практических занятий в классах, оборудованных компьютерной техникой.</w:t>
      </w:r>
    </w:p>
    <w:p w:rsidR="00980BB9" w:rsidRPr="00ED7DAA" w:rsidRDefault="00980BB9" w:rsidP="00B47C6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980BB9" w:rsidRPr="00ED7DAA" w:rsidRDefault="00980BB9" w:rsidP="00B47C6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ED7DAA">
        <w:rPr>
          <w:rFonts w:ascii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980BB9" w:rsidRPr="00ED7DAA" w:rsidRDefault="00980BB9" w:rsidP="00B47C63">
      <w:pPr>
        <w:spacing w:after="0" w:line="240" w:lineRule="auto"/>
        <w:jc w:val="center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>Программное обеспечение:</w:t>
      </w:r>
    </w:p>
    <w:p w:rsidR="00980BB9" w:rsidRPr="00ED7DAA" w:rsidRDefault="00980BB9" w:rsidP="00B47C63">
      <w:pPr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 xml:space="preserve">Microsoft Word, Power Point, Microsoft Internet Explorer, СПС «Консультант+», «Гарант», </w:t>
      </w:r>
    </w:p>
    <w:p w:rsidR="00980BB9" w:rsidRPr="00ED7DAA" w:rsidRDefault="00980BB9" w:rsidP="00B47C63">
      <w:pPr>
        <w:spacing w:after="0" w:line="240" w:lineRule="auto"/>
        <w:jc w:val="center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>Интернет ресурсы:</w:t>
      </w:r>
    </w:p>
    <w:p w:rsidR="00980BB9" w:rsidRPr="00ED7DAA" w:rsidRDefault="00980BB9" w:rsidP="00B47C63">
      <w:pPr>
        <w:numPr>
          <w:ilvl w:val="0"/>
          <w:numId w:val="30"/>
        </w:numPr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>Информационно-правовой портал «Гарант» (нормативные правовые акты, новости федерального и регионального законодательства, юридические консультации) [Электронный ресурс]: [cайт]. – Электрон.дан. - [М.], 201</w:t>
      </w:r>
      <w:r>
        <w:rPr>
          <w:rFonts w:ascii="Times New Roman" w:hAnsi="Times New Roman"/>
          <w:sz w:val="24"/>
          <w:szCs w:val="24"/>
          <w:lang w:eastAsia="ru-RU"/>
        </w:rPr>
        <w:t>7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. - Режим доступа: </w:t>
      </w:r>
      <w:r w:rsidRPr="00ED7DAA">
        <w:rPr>
          <w:rFonts w:ascii="Times New Roman" w:hAnsi="Times New Roman"/>
          <w:sz w:val="24"/>
          <w:szCs w:val="24"/>
          <w:u w:val="single"/>
          <w:lang w:eastAsia="ru-RU"/>
        </w:rPr>
        <w:t>www.garant.ru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, свободный </w:t>
      </w:r>
    </w:p>
    <w:p w:rsidR="00980BB9" w:rsidRPr="00ED7DAA" w:rsidRDefault="00980BB9" w:rsidP="00B47C63">
      <w:pPr>
        <w:numPr>
          <w:ilvl w:val="0"/>
          <w:numId w:val="30"/>
        </w:numPr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>Официальный сайт компании «Консультант Плюс» [Электронный ресурс]: [cайт]. –</w:t>
      </w:r>
      <w:r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ED7DAA">
        <w:rPr>
          <w:rFonts w:ascii="Times New Roman" w:hAnsi="Times New Roman"/>
          <w:sz w:val="24"/>
          <w:szCs w:val="24"/>
          <w:lang w:eastAsia="ru-RU"/>
        </w:rPr>
        <w:t>Электрон.дан. - [М.], 201</w:t>
      </w:r>
      <w:r>
        <w:rPr>
          <w:rFonts w:ascii="Times New Roman" w:hAnsi="Times New Roman"/>
          <w:sz w:val="24"/>
          <w:szCs w:val="24"/>
          <w:lang w:eastAsia="ru-RU"/>
        </w:rPr>
        <w:t>7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. - Режим доступа: </w:t>
      </w:r>
      <w:r w:rsidRPr="00ED7DAA">
        <w:rPr>
          <w:rFonts w:ascii="Times New Roman" w:hAnsi="Times New Roman"/>
          <w:sz w:val="24"/>
          <w:szCs w:val="24"/>
          <w:u w:val="single"/>
          <w:lang w:eastAsia="ru-RU"/>
        </w:rPr>
        <w:t>www.consultant.ru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, свободный </w:t>
      </w:r>
    </w:p>
    <w:p w:rsidR="00980BB9" w:rsidRPr="00ED7DAA" w:rsidRDefault="00980BB9" w:rsidP="00B47C63">
      <w:pPr>
        <w:spacing w:after="0" w:line="240" w:lineRule="auto"/>
        <w:ind w:firstLine="720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>Возможна организация взаимодействия с обучающимися посредством электронной почты. Для инвалидов и лиц с ограниченными возможностями здоровья, освоение данной дисциплины может быть осуществлено с использованием дистанционных образовательных технологий, посредством скайпа, видеоконференцсвязи.</w:t>
      </w:r>
    </w:p>
    <w:p w:rsidR="00980BB9" w:rsidRDefault="00980BB9" w:rsidP="00B47C63">
      <w:pPr>
        <w:pStyle w:val="Heading1"/>
        <w:spacing w:line="240" w:lineRule="auto"/>
        <w:jc w:val="center"/>
        <w:rPr>
          <w:rFonts w:ascii="Times New Roman" w:hAnsi="Times New Roman"/>
          <w:caps/>
          <w:color w:val="auto"/>
        </w:rPr>
      </w:pPr>
      <w:r>
        <w:br w:type="page"/>
      </w:r>
      <w:r>
        <w:rPr>
          <w:rFonts w:ascii="Times New Roman" w:hAnsi="Times New Roman"/>
          <w:caps/>
          <w:color w:val="auto"/>
        </w:rPr>
        <w:t>5.6. ПРОГРАММА ДИСЦИПЛИНЫ «Административная ответственность»</w:t>
      </w:r>
      <w:bookmarkEnd w:id="11"/>
    </w:p>
    <w:p w:rsidR="00980BB9" w:rsidRDefault="00980BB9" w:rsidP="008F70B2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</w:p>
    <w:p w:rsidR="00980BB9" w:rsidRDefault="00980BB9" w:rsidP="009C3A88">
      <w:pPr>
        <w:spacing w:before="180" w:after="120" w:line="240" w:lineRule="auto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1. Пояснительная записка</w:t>
      </w:r>
    </w:p>
    <w:p w:rsidR="00980BB9" w:rsidRPr="005D52AB" w:rsidRDefault="00980BB9" w:rsidP="009C3A88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5D52AB">
        <w:rPr>
          <w:rFonts w:ascii="Times New Roman" w:hAnsi="Times New Roman"/>
          <w:sz w:val="24"/>
          <w:szCs w:val="24"/>
        </w:rPr>
        <w:t>Административная ответственность является особым видом юридической ответственности, суть которого заключается в применении субъектами административной юрисдикции административных наказаний в отношении лиц совершивших административные правонарушения.</w:t>
      </w:r>
    </w:p>
    <w:p w:rsidR="00980BB9" w:rsidRPr="005D52AB" w:rsidRDefault="00980BB9" w:rsidP="009C3A88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5D52AB">
        <w:rPr>
          <w:rFonts w:ascii="Times New Roman" w:hAnsi="Times New Roman"/>
          <w:sz w:val="24"/>
          <w:szCs w:val="24"/>
        </w:rPr>
        <w:t>Административная ответственность представляет собой государственное правовое принуждение, влечет неблагоприятные последствия, содержит итоговую правовую оценку деяния от имени государства, государственное порицание правонарушения.</w:t>
      </w:r>
    </w:p>
    <w:p w:rsidR="00980BB9" w:rsidRDefault="00980BB9" w:rsidP="009C3A88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A27C91">
        <w:rPr>
          <w:rFonts w:ascii="Times New Roman" w:hAnsi="Times New Roman"/>
          <w:sz w:val="24"/>
          <w:szCs w:val="24"/>
        </w:rPr>
        <w:t xml:space="preserve">Административная ответственность как учебная дисциплина имеет междисциплинарный характер и играет интегрирующую роль между различными учебными дисциплинами. </w:t>
      </w:r>
      <w:r>
        <w:rPr>
          <w:rFonts w:ascii="Times New Roman" w:hAnsi="Times New Roman"/>
          <w:sz w:val="24"/>
          <w:szCs w:val="24"/>
        </w:rPr>
        <w:t>Э</w:t>
      </w:r>
      <w:r w:rsidRPr="00A27C91">
        <w:rPr>
          <w:rFonts w:ascii="Times New Roman" w:hAnsi="Times New Roman"/>
          <w:sz w:val="24"/>
          <w:szCs w:val="24"/>
        </w:rPr>
        <w:t>тот учебный курс наиболее тесно связан с уголовным процессом, гражданским процессом, арбитражным процессом, налоговым правом и другими отраслевыми юридическими дисциплинами</w:t>
      </w:r>
      <w:r w:rsidRPr="005D52AB">
        <w:rPr>
          <w:rFonts w:ascii="Times New Roman" w:hAnsi="Times New Roman"/>
          <w:sz w:val="24"/>
          <w:szCs w:val="24"/>
        </w:rPr>
        <w:t>.</w:t>
      </w:r>
    </w:p>
    <w:p w:rsidR="00980BB9" w:rsidRDefault="00980BB9" w:rsidP="009C3A88">
      <w:pPr>
        <w:spacing w:before="180" w:after="120" w:line="240" w:lineRule="auto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2. Место в структуре образовательного модуля</w:t>
      </w:r>
    </w:p>
    <w:p w:rsidR="00980BB9" w:rsidRDefault="00980BB9" w:rsidP="009C3A88">
      <w:pPr>
        <w:tabs>
          <w:tab w:val="left" w:pos="567"/>
        </w:tabs>
        <w:spacing w:after="0" w:line="240" w:lineRule="auto"/>
        <w:ind w:firstLine="700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Дисциплина относится к модулю государственное и муниципальное управление. Освоение данной дисциплины является необходимой основой для формирования у студентов системного комплексного представления о системе правовых норм, регулирующих общественные отношения в сфере административной ответственности и положительного отношения к необходимости соблюдения действующего законодательства Российской Федерации.</w:t>
      </w:r>
    </w:p>
    <w:p w:rsidR="00980BB9" w:rsidRDefault="00980BB9" w:rsidP="009C3A88">
      <w:pPr>
        <w:spacing w:before="180" w:after="120" w:line="240" w:lineRule="auto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3. Цели и задачи</w:t>
      </w:r>
    </w:p>
    <w:p w:rsidR="00980BB9" w:rsidRPr="00B45E83" w:rsidRDefault="00980BB9" w:rsidP="009C3A88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B45E83">
        <w:rPr>
          <w:rFonts w:ascii="Times New Roman" w:hAnsi="Times New Roman"/>
          <w:sz w:val="24"/>
          <w:szCs w:val="24"/>
          <w:lang w:eastAsia="ru-RU"/>
        </w:rPr>
        <w:t xml:space="preserve">Целью дисциплины является формирование у студентов знаний об одном из видов юридической ответственности: административной ответственности. </w:t>
      </w:r>
    </w:p>
    <w:p w:rsidR="00980BB9" w:rsidRPr="00B45E83" w:rsidRDefault="00980BB9" w:rsidP="009C3A88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B45E83">
        <w:rPr>
          <w:rFonts w:ascii="Times New Roman" w:hAnsi="Times New Roman"/>
          <w:sz w:val="24"/>
          <w:szCs w:val="24"/>
          <w:lang w:eastAsia="ru-RU"/>
        </w:rPr>
        <w:t>Изучение учебного курса «Административная ответственность» имеет своей задачей следующее:</w:t>
      </w:r>
    </w:p>
    <w:p w:rsidR="00980BB9" w:rsidRPr="00B45E83" w:rsidRDefault="00980BB9" w:rsidP="009C3A88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B45E83">
        <w:rPr>
          <w:rFonts w:ascii="Times New Roman" w:hAnsi="Times New Roman"/>
          <w:sz w:val="24"/>
          <w:szCs w:val="24"/>
          <w:lang w:eastAsia="ru-RU"/>
        </w:rPr>
        <w:t>-</w:t>
      </w:r>
      <w:r w:rsidRPr="00B45E83">
        <w:rPr>
          <w:rFonts w:ascii="Times New Roman" w:hAnsi="Times New Roman"/>
          <w:sz w:val="24"/>
          <w:szCs w:val="24"/>
          <w:lang w:eastAsia="ru-RU"/>
        </w:rPr>
        <w:tab/>
      </w:r>
      <w:r>
        <w:rPr>
          <w:rFonts w:ascii="Times New Roman" w:hAnsi="Times New Roman"/>
          <w:sz w:val="24"/>
          <w:szCs w:val="24"/>
          <w:lang w:eastAsia="ru-RU"/>
        </w:rPr>
        <w:t xml:space="preserve">формирование системы знаний </w:t>
      </w:r>
      <w:r w:rsidRPr="00B45E83">
        <w:rPr>
          <w:rFonts w:ascii="Times New Roman" w:hAnsi="Times New Roman"/>
          <w:sz w:val="24"/>
          <w:szCs w:val="24"/>
          <w:lang w:eastAsia="ru-RU"/>
        </w:rPr>
        <w:t>о административной ответственности, ее особенностях, о видах  административных правонарушений, системе административных наказаний и т.д.;</w:t>
      </w:r>
    </w:p>
    <w:p w:rsidR="00980BB9" w:rsidRPr="00B45E83" w:rsidRDefault="00980BB9" w:rsidP="009C3A88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B45E83">
        <w:rPr>
          <w:rFonts w:ascii="Times New Roman" w:hAnsi="Times New Roman"/>
          <w:sz w:val="24"/>
          <w:szCs w:val="24"/>
          <w:lang w:eastAsia="ru-RU"/>
        </w:rPr>
        <w:t>-</w:t>
      </w:r>
      <w:r w:rsidRPr="00B45E83">
        <w:rPr>
          <w:rFonts w:ascii="Times New Roman" w:hAnsi="Times New Roman"/>
          <w:sz w:val="24"/>
          <w:szCs w:val="24"/>
          <w:lang w:eastAsia="ru-RU"/>
        </w:rPr>
        <w:tab/>
        <w:t>развитие у студентов навыков применени</w:t>
      </w:r>
      <w:r>
        <w:rPr>
          <w:rFonts w:ascii="Times New Roman" w:hAnsi="Times New Roman"/>
          <w:sz w:val="24"/>
          <w:szCs w:val="24"/>
          <w:lang w:eastAsia="ru-RU"/>
        </w:rPr>
        <w:t>я</w:t>
      </w:r>
      <w:r w:rsidRPr="00B45E83">
        <w:rPr>
          <w:rFonts w:ascii="Times New Roman" w:hAnsi="Times New Roman"/>
          <w:sz w:val="24"/>
          <w:szCs w:val="24"/>
          <w:lang w:eastAsia="ru-RU"/>
        </w:rPr>
        <w:t xml:space="preserve"> законодательства об административной ответственности путем решения ситуационных задач, устного и письменного консультирования, составления процессуальных документов.</w:t>
      </w:r>
    </w:p>
    <w:p w:rsidR="00980BB9" w:rsidRPr="00B45E83" w:rsidRDefault="00980BB9" w:rsidP="009C3A88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-</w:t>
      </w:r>
      <w:r>
        <w:rPr>
          <w:rFonts w:ascii="Times New Roman" w:hAnsi="Times New Roman"/>
          <w:sz w:val="24"/>
          <w:szCs w:val="24"/>
          <w:lang w:eastAsia="ru-RU"/>
        </w:rPr>
        <w:tab/>
        <w:t>обучение</w:t>
      </w:r>
      <w:r w:rsidRPr="00B45E83">
        <w:rPr>
          <w:rFonts w:ascii="Times New Roman" w:hAnsi="Times New Roman"/>
          <w:sz w:val="24"/>
          <w:szCs w:val="24"/>
          <w:lang w:eastAsia="ru-RU"/>
        </w:rPr>
        <w:t xml:space="preserve"> студентов навыкам анализа судебной и административной практики, вытекающей из производства по делам об административных правонарушениях. </w:t>
      </w:r>
    </w:p>
    <w:p w:rsidR="00980BB9" w:rsidRDefault="00980BB9" w:rsidP="009C3A88">
      <w:pPr>
        <w:spacing w:after="0" w:line="240" w:lineRule="auto"/>
        <w:ind w:left="567"/>
        <w:jc w:val="center"/>
        <w:rPr>
          <w:rFonts w:ascii="Times New Roman" w:hAnsi="Times New Roman"/>
          <w:b/>
          <w:sz w:val="24"/>
          <w:szCs w:val="24"/>
        </w:rPr>
      </w:pPr>
    </w:p>
    <w:p w:rsidR="00980BB9" w:rsidRDefault="00980BB9" w:rsidP="009C3A88">
      <w:pPr>
        <w:spacing w:after="0" w:line="240" w:lineRule="auto"/>
        <w:ind w:left="567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4. Образовательные результаты</w:t>
      </w:r>
    </w:p>
    <w:tbl>
      <w:tblPr>
        <w:tblW w:w="9854" w:type="dxa"/>
        <w:tblLayout w:type="fixed"/>
        <w:tblLook w:val="0000"/>
      </w:tblPr>
      <w:tblGrid>
        <w:gridCol w:w="1129"/>
        <w:gridCol w:w="2035"/>
        <w:gridCol w:w="1264"/>
        <w:gridCol w:w="2340"/>
        <w:gridCol w:w="1260"/>
        <w:gridCol w:w="1826"/>
      </w:tblGrid>
      <w:tr w:rsidR="00980BB9" w:rsidTr="00B96224">
        <w:trPr>
          <w:trHeight w:val="385"/>
        </w:trPr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80BB9" w:rsidRDefault="00980BB9" w:rsidP="009C3A8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0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80BB9" w:rsidRDefault="00980BB9" w:rsidP="009C3A88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2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80BB9" w:rsidRDefault="00980BB9" w:rsidP="009C3A8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3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80BB9" w:rsidRDefault="00980BB9" w:rsidP="009C3A8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2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80BB9" w:rsidRDefault="00980BB9" w:rsidP="009C3A8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8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80BB9" w:rsidRDefault="00980BB9" w:rsidP="009C3A8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980BB9" w:rsidTr="00B96224">
        <w:trPr>
          <w:trHeight w:val="385"/>
        </w:trPr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80BB9" w:rsidRPr="00C47D74" w:rsidRDefault="00980BB9" w:rsidP="009C3A8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47D74">
              <w:rPr>
                <w:rFonts w:ascii="Times New Roman" w:hAnsi="Times New Roman"/>
                <w:sz w:val="24"/>
                <w:szCs w:val="24"/>
                <w:lang w:eastAsia="ru-RU"/>
              </w:rPr>
              <w:t>ОР. 1</w:t>
            </w:r>
          </w:p>
        </w:tc>
        <w:tc>
          <w:tcPr>
            <w:tcW w:w="20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80BB9" w:rsidRPr="00BC3647" w:rsidRDefault="00980BB9" w:rsidP="009C3A88">
            <w:pPr>
              <w:shd w:val="clear" w:color="auto" w:fill="FFFFFF"/>
              <w:tabs>
                <w:tab w:val="left" w:pos="1123"/>
              </w:tabs>
              <w:spacing w:after="0" w:line="240" w:lineRule="auto"/>
              <w:ind w:right="130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Демонстрирует умения  анализировать правовые акты для решения</w:t>
            </w:r>
            <w:r w:rsidRPr="00983839">
              <w:rPr>
                <w:rFonts w:ascii="Times New Roman" w:hAnsi="Times New Roman"/>
                <w:sz w:val="24"/>
                <w:szCs w:val="24"/>
              </w:rPr>
              <w:t xml:space="preserve"> профессионально-педагогическ</w:t>
            </w:r>
            <w:r>
              <w:rPr>
                <w:rFonts w:ascii="Times New Roman" w:hAnsi="Times New Roman"/>
                <w:sz w:val="24"/>
                <w:szCs w:val="24"/>
              </w:rPr>
              <w:t>их</w:t>
            </w:r>
            <w:r w:rsidRPr="00983839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</w:rPr>
              <w:t>задач.</w:t>
            </w:r>
          </w:p>
        </w:tc>
        <w:tc>
          <w:tcPr>
            <w:tcW w:w="12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80BB9" w:rsidRDefault="00980BB9" w:rsidP="009C3A8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ОР.1-6-1</w:t>
            </w:r>
          </w:p>
        </w:tc>
        <w:tc>
          <w:tcPr>
            <w:tcW w:w="23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80BB9" w:rsidRPr="000C797B" w:rsidRDefault="00980BB9" w:rsidP="009C3A8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Демонстрирует умения ориентироваться в кодексе об </w:t>
            </w:r>
            <w:r w:rsidRPr="00817C83">
              <w:rPr>
                <w:rFonts w:ascii="Times New Roman" w:hAnsi="Times New Roman"/>
                <w:sz w:val="24"/>
                <w:szCs w:val="24"/>
              </w:rPr>
              <w:t>административных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правонарушениях </w:t>
            </w:r>
          </w:p>
        </w:tc>
        <w:tc>
          <w:tcPr>
            <w:tcW w:w="12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80BB9" w:rsidRPr="001C6118" w:rsidRDefault="00980BB9" w:rsidP="009C3A8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C6118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ОК-1; ОК-2; ОК-6; </w:t>
            </w:r>
          </w:p>
        </w:tc>
        <w:tc>
          <w:tcPr>
            <w:tcW w:w="18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80BB9" w:rsidRPr="000C797B" w:rsidRDefault="00980BB9" w:rsidP="009C3A8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0C797B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тестирование</w:t>
            </w: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;</w:t>
            </w:r>
          </w:p>
          <w:p w:rsidR="00980BB9" w:rsidRDefault="00980BB9" w:rsidP="009C3A8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0C797B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эссе</w:t>
            </w: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.</w:t>
            </w:r>
          </w:p>
        </w:tc>
      </w:tr>
      <w:tr w:rsidR="00980BB9" w:rsidTr="00B96224">
        <w:trPr>
          <w:trHeight w:val="385"/>
        </w:trPr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80BB9" w:rsidRPr="00C47D74" w:rsidRDefault="00980BB9" w:rsidP="009C3A8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47D74">
              <w:rPr>
                <w:rFonts w:ascii="Times New Roman" w:hAnsi="Times New Roman"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20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80BB9" w:rsidRDefault="00980BB9" w:rsidP="009C3A88">
            <w:pPr>
              <w:spacing w:line="240" w:lineRule="auto"/>
            </w:pPr>
            <w:r>
              <w:rPr>
                <w:rFonts w:ascii="Times New Roman" w:hAnsi="Times New Roman"/>
                <w:sz w:val="24"/>
                <w:szCs w:val="24"/>
              </w:rPr>
              <w:t xml:space="preserve">Демонстрирует умения выполнять </w:t>
            </w:r>
            <w:r w:rsidRPr="00EF471E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983839">
              <w:rPr>
                <w:rFonts w:ascii="Times New Roman" w:hAnsi="Times New Roman"/>
                <w:sz w:val="24"/>
                <w:szCs w:val="24"/>
              </w:rPr>
              <w:t xml:space="preserve">профессионально-педагогические функции на нормативно-правовой основе </w:t>
            </w:r>
          </w:p>
          <w:p w:rsidR="00980BB9" w:rsidRPr="00EF471E" w:rsidRDefault="00980BB9" w:rsidP="009C3A88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80BB9" w:rsidRDefault="00980BB9" w:rsidP="009C3A8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ОР.2-6-1</w:t>
            </w:r>
          </w:p>
        </w:tc>
        <w:tc>
          <w:tcPr>
            <w:tcW w:w="23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80BB9" w:rsidRDefault="00980BB9" w:rsidP="009C3A8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Демонстрирует умения </w:t>
            </w:r>
            <w:r w:rsidRPr="00817C83">
              <w:rPr>
                <w:rFonts w:ascii="Times New Roman" w:hAnsi="Times New Roman"/>
                <w:sz w:val="24"/>
                <w:szCs w:val="24"/>
              </w:rPr>
              <w:t xml:space="preserve">анализировать, </w:t>
            </w:r>
            <w:r>
              <w:rPr>
                <w:rFonts w:ascii="Times New Roman" w:hAnsi="Times New Roman"/>
                <w:sz w:val="24"/>
                <w:szCs w:val="24"/>
              </w:rPr>
              <w:t>и использовать</w:t>
            </w:r>
            <w:r w:rsidRPr="00817C83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</w:rPr>
              <w:t>административно-</w:t>
            </w:r>
            <w:r w:rsidRPr="00817C83">
              <w:rPr>
                <w:rFonts w:ascii="Times New Roman" w:hAnsi="Times New Roman"/>
                <w:sz w:val="24"/>
                <w:szCs w:val="24"/>
              </w:rPr>
              <w:t>правовые нормы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в профессионально-педагогической деятельности</w:t>
            </w:r>
          </w:p>
        </w:tc>
        <w:tc>
          <w:tcPr>
            <w:tcW w:w="12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80BB9" w:rsidRPr="001C6118" w:rsidRDefault="00980BB9" w:rsidP="009C3A8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C6118">
              <w:rPr>
                <w:rFonts w:ascii="Times New Roman" w:hAnsi="Times New Roman"/>
                <w:sz w:val="24"/>
                <w:szCs w:val="24"/>
                <w:lang w:eastAsia="ru-RU"/>
              </w:rPr>
              <w:t>ОПК-9; ОПК-10; ПК-1; ПК-4</w:t>
            </w:r>
          </w:p>
        </w:tc>
        <w:tc>
          <w:tcPr>
            <w:tcW w:w="18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80BB9" w:rsidRPr="000C797B" w:rsidRDefault="00980BB9" w:rsidP="009C3A8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кейс-задание;</w:t>
            </w:r>
          </w:p>
          <w:p w:rsidR="00980BB9" w:rsidRPr="000C797B" w:rsidRDefault="00980BB9" w:rsidP="009C3A8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</w:tr>
    </w:tbl>
    <w:p w:rsidR="00980BB9" w:rsidRDefault="00980BB9" w:rsidP="009C3A88">
      <w:pPr>
        <w:shd w:val="clear" w:color="auto" w:fill="FFFFFF"/>
        <w:tabs>
          <w:tab w:val="left" w:pos="360"/>
          <w:tab w:val="left" w:pos="518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8"/>
          <w:szCs w:val="28"/>
          <w:lang w:eastAsia="ru-RU"/>
        </w:rPr>
      </w:pPr>
    </w:p>
    <w:p w:rsidR="00980BB9" w:rsidRDefault="00980BB9" w:rsidP="009C3A88">
      <w:pPr>
        <w:spacing w:before="180" w:after="120" w:line="240" w:lineRule="auto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5. Содержание дисциплины</w:t>
      </w:r>
    </w:p>
    <w:p w:rsidR="00980BB9" w:rsidRDefault="00980BB9" w:rsidP="009C3A88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 CYR" w:hAnsi="Times New Roman CYR" w:cs="Times New Roman CYR"/>
          <w:bCs/>
          <w:i/>
          <w:sz w:val="24"/>
          <w:szCs w:val="24"/>
          <w:lang w:eastAsia="ru-RU"/>
        </w:rPr>
      </w:pPr>
      <w:r>
        <w:rPr>
          <w:rFonts w:ascii="Times New Roman" w:hAnsi="Times New Roman"/>
          <w:bCs/>
          <w:i/>
          <w:sz w:val="24"/>
          <w:szCs w:val="24"/>
          <w:lang w:eastAsia="ru-RU"/>
        </w:rPr>
        <w:t xml:space="preserve">5.1. </w:t>
      </w:r>
      <w:r>
        <w:rPr>
          <w:rFonts w:ascii="Times New Roman CYR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9945" w:type="dxa"/>
        <w:tblLayout w:type="fixed"/>
        <w:tblLook w:val="0000"/>
      </w:tblPr>
      <w:tblGrid>
        <w:gridCol w:w="4086"/>
        <w:gridCol w:w="961"/>
        <w:gridCol w:w="956"/>
        <w:gridCol w:w="1593"/>
        <w:gridCol w:w="1390"/>
        <w:gridCol w:w="959"/>
      </w:tblGrid>
      <w:tr w:rsidR="00980BB9" w:rsidTr="00B96224">
        <w:trPr>
          <w:trHeight w:val="204"/>
        </w:trPr>
        <w:tc>
          <w:tcPr>
            <w:tcW w:w="408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80BB9" w:rsidRPr="003619E3" w:rsidRDefault="00980BB9" w:rsidP="009C3A8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b/>
                <w:sz w:val="24"/>
                <w:szCs w:val="24"/>
                <w:lang w:eastAsia="ru-RU"/>
              </w:rPr>
            </w:pPr>
            <w:r w:rsidRPr="003619E3">
              <w:rPr>
                <w:rFonts w:ascii="Times New Roman CYR" w:hAnsi="Times New Roman CYR" w:cs="Times New Roman CYR"/>
                <w:b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510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80BB9" w:rsidRPr="003619E3" w:rsidRDefault="00980BB9" w:rsidP="009C3A8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b/>
                <w:sz w:val="24"/>
                <w:szCs w:val="24"/>
                <w:lang w:eastAsia="ru-RU"/>
              </w:rPr>
            </w:pPr>
            <w:r w:rsidRPr="003619E3">
              <w:rPr>
                <w:rFonts w:ascii="Times New Roman CYR" w:hAnsi="Times New Roman CYR" w:cs="Times New Roman CYR"/>
                <w:b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39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80BB9" w:rsidRPr="003619E3" w:rsidRDefault="00980BB9" w:rsidP="009C3A8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b/>
                <w:sz w:val="24"/>
                <w:szCs w:val="24"/>
                <w:lang w:eastAsia="ru-RU"/>
              </w:rPr>
            </w:pPr>
            <w:r w:rsidRPr="003619E3">
              <w:rPr>
                <w:rFonts w:ascii="Times New Roman CYR" w:hAnsi="Times New Roman CYR" w:cs="Times New Roman CYR"/>
                <w:b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95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80BB9" w:rsidRPr="003619E3" w:rsidRDefault="00980BB9" w:rsidP="009C3A8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b/>
                <w:sz w:val="24"/>
                <w:szCs w:val="24"/>
                <w:lang w:eastAsia="ru-RU"/>
              </w:rPr>
            </w:pPr>
            <w:r w:rsidRPr="003619E3">
              <w:rPr>
                <w:rFonts w:ascii="Times New Roman CYR" w:hAnsi="Times New Roman CYR" w:cs="Times New Roman CYR"/>
                <w:b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980BB9" w:rsidTr="00B96224">
        <w:trPr>
          <w:trHeight w:val="535"/>
        </w:trPr>
        <w:tc>
          <w:tcPr>
            <w:tcW w:w="408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0BB9" w:rsidRDefault="00980BB9" w:rsidP="009C3A88">
            <w:pPr>
              <w:spacing w:after="0" w:line="240" w:lineRule="auto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</w:p>
        </w:tc>
        <w:tc>
          <w:tcPr>
            <w:tcW w:w="191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80BB9" w:rsidRPr="003619E3" w:rsidRDefault="00980BB9" w:rsidP="009C3A8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b/>
                <w:sz w:val="24"/>
                <w:szCs w:val="24"/>
                <w:lang w:eastAsia="ru-RU"/>
              </w:rPr>
            </w:pPr>
            <w:r w:rsidRPr="003619E3">
              <w:rPr>
                <w:rFonts w:ascii="Times New Roman CYR" w:hAnsi="Times New Roman CYR" w:cs="Times New Roman CYR"/>
                <w:b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59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80BB9" w:rsidRPr="003619E3" w:rsidRDefault="00980BB9" w:rsidP="009C3A8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3619E3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 xml:space="preserve">Контактная СР (в т.ч. </w:t>
            </w:r>
          </w:p>
          <w:p w:rsidR="00980BB9" w:rsidRDefault="00980BB9" w:rsidP="009C3A8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  <w:r w:rsidRPr="003619E3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39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0BB9" w:rsidRDefault="00980BB9" w:rsidP="009C3A88">
            <w:pPr>
              <w:spacing w:after="0" w:line="240" w:lineRule="auto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</w:p>
        </w:tc>
        <w:tc>
          <w:tcPr>
            <w:tcW w:w="95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0BB9" w:rsidRDefault="00980BB9" w:rsidP="009C3A88">
            <w:pPr>
              <w:spacing w:after="0" w:line="240" w:lineRule="auto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</w:p>
        </w:tc>
      </w:tr>
      <w:tr w:rsidR="00980BB9" w:rsidTr="00B96224">
        <w:trPr>
          <w:trHeight w:val="1"/>
        </w:trPr>
        <w:tc>
          <w:tcPr>
            <w:tcW w:w="408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0BB9" w:rsidRDefault="00980BB9" w:rsidP="009C3A88">
            <w:pPr>
              <w:spacing w:after="0" w:line="240" w:lineRule="auto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80BB9" w:rsidRPr="003619E3" w:rsidRDefault="00980BB9" w:rsidP="009C3A8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b/>
                <w:sz w:val="24"/>
                <w:szCs w:val="24"/>
                <w:lang w:eastAsia="ru-RU"/>
              </w:rPr>
            </w:pPr>
            <w:r w:rsidRPr="003619E3">
              <w:rPr>
                <w:rFonts w:ascii="Times New Roman CYR" w:hAnsi="Times New Roman CYR" w:cs="Times New Roman CYR"/>
                <w:b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80BB9" w:rsidRPr="003619E3" w:rsidRDefault="00980BB9" w:rsidP="009C3A8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b/>
                <w:sz w:val="24"/>
                <w:szCs w:val="24"/>
                <w:lang w:eastAsia="ru-RU"/>
              </w:rPr>
            </w:pPr>
            <w:r w:rsidRPr="003619E3">
              <w:rPr>
                <w:rFonts w:ascii="Times New Roman CYR" w:hAnsi="Times New Roman CYR" w:cs="Times New Roman CYR"/>
                <w:b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59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0BB9" w:rsidRDefault="00980BB9" w:rsidP="009C3A88">
            <w:pPr>
              <w:spacing w:after="0" w:line="240" w:lineRule="auto"/>
              <w:rPr>
                <w:rFonts w:cs="Calibri"/>
                <w:sz w:val="24"/>
                <w:szCs w:val="24"/>
                <w:lang w:eastAsia="ru-RU"/>
              </w:rPr>
            </w:pPr>
          </w:p>
        </w:tc>
        <w:tc>
          <w:tcPr>
            <w:tcW w:w="139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0BB9" w:rsidRDefault="00980BB9" w:rsidP="009C3A88">
            <w:pPr>
              <w:spacing w:after="0" w:line="240" w:lineRule="auto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</w:p>
        </w:tc>
        <w:tc>
          <w:tcPr>
            <w:tcW w:w="95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0BB9" w:rsidRDefault="00980BB9" w:rsidP="009C3A88">
            <w:pPr>
              <w:spacing w:after="0" w:line="240" w:lineRule="auto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</w:p>
        </w:tc>
      </w:tr>
      <w:tr w:rsidR="00980BB9" w:rsidTr="003E68AE">
        <w:trPr>
          <w:trHeight w:val="1"/>
        </w:trPr>
        <w:tc>
          <w:tcPr>
            <w:tcW w:w="9945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0BB9" w:rsidRPr="00F47A5D" w:rsidRDefault="00980BB9" w:rsidP="00F47A5D">
            <w:pPr>
              <w:spacing w:after="0" w:line="240" w:lineRule="auto"/>
              <w:jc w:val="center"/>
              <w:rPr>
                <w:rFonts w:ascii="Times New Roman CYR" w:hAnsi="Times New Roman CYR" w:cs="Times New Roman CYR"/>
                <w:b/>
                <w:sz w:val="24"/>
                <w:szCs w:val="24"/>
                <w:lang w:eastAsia="ru-RU"/>
              </w:rPr>
            </w:pPr>
            <w:r w:rsidRPr="00F47A5D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 xml:space="preserve">Раздел 1. </w:t>
            </w:r>
            <w:r w:rsidRPr="00F47A5D">
              <w:rPr>
                <w:rFonts w:ascii="Times New Roman" w:hAnsi="Times New Roman"/>
                <w:b/>
                <w:sz w:val="24"/>
                <w:szCs w:val="24"/>
              </w:rPr>
              <w:t>Общая характеристика административной ответственности</w:t>
            </w:r>
          </w:p>
        </w:tc>
      </w:tr>
      <w:tr w:rsidR="00980BB9" w:rsidTr="00B96224">
        <w:trPr>
          <w:trHeight w:val="1"/>
        </w:trPr>
        <w:tc>
          <w:tcPr>
            <w:tcW w:w="40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0BB9" w:rsidRPr="00642AD9" w:rsidRDefault="00980BB9" w:rsidP="009C3A88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Тема 1 Понятие</w:t>
            </w:r>
            <w:r w:rsidRPr="00D05FA4">
              <w:rPr>
                <w:rFonts w:ascii="Times New Roman" w:hAnsi="Times New Roman"/>
                <w:sz w:val="24"/>
                <w:szCs w:val="24"/>
              </w:rPr>
              <w:t xml:space="preserve"> административной ответственности</w:t>
            </w:r>
          </w:p>
        </w:tc>
        <w:tc>
          <w:tcPr>
            <w:tcW w:w="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0BB9" w:rsidRDefault="00980BB9" w:rsidP="009C3A8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0BB9" w:rsidRDefault="00980BB9" w:rsidP="009C3A8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5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80BB9" w:rsidRDefault="00980BB9" w:rsidP="009C3A8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80BB9" w:rsidRDefault="00980BB9" w:rsidP="009C3A8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9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80BB9" w:rsidRDefault="00980BB9" w:rsidP="009C3A8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13</w:t>
            </w:r>
          </w:p>
        </w:tc>
      </w:tr>
      <w:tr w:rsidR="00980BB9" w:rsidTr="00B96224">
        <w:trPr>
          <w:trHeight w:val="1"/>
        </w:trPr>
        <w:tc>
          <w:tcPr>
            <w:tcW w:w="40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0BB9" w:rsidRPr="005B01D8" w:rsidRDefault="00980BB9" w:rsidP="009C3A88">
            <w:pPr>
              <w:pStyle w:val="BodyText"/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Тема</w:t>
            </w:r>
            <w:r w:rsidRPr="005B01D8">
              <w:rPr>
                <w:bCs/>
                <w:sz w:val="24"/>
                <w:szCs w:val="24"/>
              </w:rPr>
              <w:t xml:space="preserve"> 2 Административное правонарушение: понятие, признаки, состав</w:t>
            </w:r>
          </w:p>
        </w:tc>
        <w:tc>
          <w:tcPr>
            <w:tcW w:w="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0BB9" w:rsidRDefault="00980BB9" w:rsidP="009C3A8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0BB9" w:rsidRDefault="00980BB9" w:rsidP="009C3A8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5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80BB9" w:rsidRDefault="00980BB9" w:rsidP="009C3A8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80BB9" w:rsidRDefault="00980BB9" w:rsidP="009C3A8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9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80BB9" w:rsidRDefault="00980BB9" w:rsidP="009C3A8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13</w:t>
            </w:r>
          </w:p>
        </w:tc>
      </w:tr>
      <w:tr w:rsidR="00980BB9" w:rsidTr="00071343">
        <w:trPr>
          <w:trHeight w:val="1"/>
        </w:trPr>
        <w:tc>
          <w:tcPr>
            <w:tcW w:w="9945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0BB9" w:rsidRPr="00F47A5D" w:rsidRDefault="00980BB9" w:rsidP="009C3A8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F47A5D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Разде</w:t>
            </w: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л 2. Административное наказание.</w:t>
            </w:r>
            <w:r w:rsidRPr="00F47A5D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 xml:space="preserve"> </w:t>
            </w:r>
            <w:r w:rsidRPr="00F47A5D">
              <w:rPr>
                <w:rFonts w:ascii="Times New Roman" w:hAnsi="Times New Roman"/>
                <w:b/>
                <w:sz w:val="24"/>
                <w:szCs w:val="24"/>
              </w:rPr>
              <w:t>Производство по делам об административных правонарушениях</w:t>
            </w:r>
          </w:p>
        </w:tc>
      </w:tr>
      <w:tr w:rsidR="00980BB9" w:rsidTr="00B96224">
        <w:trPr>
          <w:trHeight w:val="1"/>
        </w:trPr>
        <w:tc>
          <w:tcPr>
            <w:tcW w:w="40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80BB9" w:rsidRPr="009D7403" w:rsidRDefault="00980BB9" w:rsidP="009C3A88">
            <w:pPr>
              <w:shd w:val="clear" w:color="auto" w:fill="FFFFFF"/>
              <w:spacing w:after="0" w:line="240" w:lineRule="auto"/>
              <w:rPr>
                <w:rFonts w:ascii="Times New Roman" w:hAnsi="Times New Roman"/>
                <w:color w:val="000000"/>
                <w:spacing w:val="2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Тема</w:t>
            </w:r>
            <w:r w:rsidRPr="009D7403">
              <w:rPr>
                <w:rFonts w:ascii="Times New Roman" w:hAnsi="Times New Roman"/>
                <w:sz w:val="24"/>
                <w:szCs w:val="24"/>
              </w:rPr>
              <w:t xml:space="preserve"> 3 Административное наказание: понятие, содержание, виды.</w:t>
            </w:r>
          </w:p>
        </w:tc>
        <w:tc>
          <w:tcPr>
            <w:tcW w:w="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0BB9" w:rsidRDefault="00980BB9" w:rsidP="009C3A8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0BB9" w:rsidRDefault="00980BB9" w:rsidP="009C3A8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5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80BB9" w:rsidRDefault="00980BB9" w:rsidP="009C3A8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80BB9" w:rsidRDefault="00980BB9" w:rsidP="009C3A8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9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80BB9" w:rsidRDefault="00980BB9" w:rsidP="009C3A8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980BB9" w:rsidTr="00B96224">
        <w:trPr>
          <w:trHeight w:val="1"/>
        </w:trPr>
        <w:tc>
          <w:tcPr>
            <w:tcW w:w="40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80BB9" w:rsidRPr="009D7403" w:rsidRDefault="00980BB9" w:rsidP="009C3A88">
            <w:pPr>
              <w:shd w:val="clear" w:color="auto" w:fill="FFFFFF"/>
              <w:tabs>
                <w:tab w:val="left" w:leader="dot" w:pos="2340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Тема </w:t>
            </w:r>
            <w:r>
              <w:rPr>
                <w:rFonts w:ascii="Times New Roman" w:hAnsi="Times New Roman"/>
                <w:sz w:val="24"/>
                <w:szCs w:val="24"/>
              </w:rPr>
              <w:t>4</w:t>
            </w:r>
            <w:r w:rsidRPr="009D7403">
              <w:rPr>
                <w:rFonts w:ascii="Times New Roman" w:hAnsi="Times New Roman"/>
                <w:sz w:val="24"/>
                <w:szCs w:val="24"/>
              </w:rPr>
              <w:t xml:space="preserve"> Административная ответственность  за отдельные виды административных правонарушений</w:t>
            </w:r>
          </w:p>
        </w:tc>
        <w:tc>
          <w:tcPr>
            <w:tcW w:w="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0BB9" w:rsidRDefault="00980BB9" w:rsidP="009C3A8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0BB9" w:rsidRDefault="00980BB9" w:rsidP="009C3A8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5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80BB9" w:rsidRDefault="00980BB9" w:rsidP="009C3A8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80BB9" w:rsidRDefault="00980BB9" w:rsidP="009C3A8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9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80BB9" w:rsidRDefault="00980BB9" w:rsidP="009C3A8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980BB9" w:rsidTr="00B96224">
        <w:trPr>
          <w:trHeight w:val="1"/>
        </w:trPr>
        <w:tc>
          <w:tcPr>
            <w:tcW w:w="40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0BB9" w:rsidRPr="00B96224" w:rsidRDefault="00980BB9" w:rsidP="009C3A88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Тема</w:t>
            </w:r>
            <w:r w:rsidRPr="00B96224">
              <w:rPr>
                <w:rFonts w:ascii="Times New Roman" w:hAnsi="Times New Roman"/>
                <w:sz w:val="24"/>
                <w:szCs w:val="24"/>
              </w:rPr>
              <w:t xml:space="preserve"> 5 Производство по делам об административных правонарушениях</w:t>
            </w:r>
          </w:p>
        </w:tc>
        <w:tc>
          <w:tcPr>
            <w:tcW w:w="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0BB9" w:rsidRDefault="00980BB9" w:rsidP="009C3A8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0BB9" w:rsidRDefault="00980BB9" w:rsidP="009C3A8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5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80BB9" w:rsidRDefault="00980BB9" w:rsidP="009C3A8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80BB9" w:rsidRDefault="00980BB9" w:rsidP="009C3A8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9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80BB9" w:rsidRDefault="00980BB9" w:rsidP="009C3A8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18</w:t>
            </w:r>
          </w:p>
        </w:tc>
      </w:tr>
      <w:tr w:rsidR="00980BB9" w:rsidTr="00B96224">
        <w:trPr>
          <w:trHeight w:val="1"/>
        </w:trPr>
        <w:tc>
          <w:tcPr>
            <w:tcW w:w="40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0BB9" w:rsidRDefault="00980BB9" w:rsidP="009C3A88">
            <w:pPr>
              <w:spacing w:after="0" w:line="240" w:lineRule="auto"/>
              <w:jc w:val="right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0BB9" w:rsidRDefault="00980BB9" w:rsidP="009C3A8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0BB9" w:rsidRDefault="00980BB9" w:rsidP="009C3A8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5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80BB9" w:rsidRDefault="00980BB9" w:rsidP="009C3A8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3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80BB9" w:rsidRDefault="00980BB9" w:rsidP="009C3A8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9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80BB9" w:rsidRDefault="00980BB9" w:rsidP="009C3A8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72</w:t>
            </w:r>
          </w:p>
        </w:tc>
      </w:tr>
    </w:tbl>
    <w:p w:rsidR="00980BB9" w:rsidRDefault="00980BB9" w:rsidP="009C3A88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980BB9" w:rsidRDefault="00980BB9" w:rsidP="009C3A88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980BB9" w:rsidRPr="0063090F" w:rsidRDefault="00980BB9" w:rsidP="009C3A88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  <w:r w:rsidRPr="0063090F">
        <w:rPr>
          <w:rFonts w:ascii="Times New Roman" w:hAnsi="Times New Roman"/>
          <w:sz w:val="24"/>
          <w:szCs w:val="24"/>
          <w:lang w:eastAsia="ru-RU"/>
        </w:rPr>
        <w:t>Объяснительно-иллюстративный.</w:t>
      </w:r>
    </w:p>
    <w:p w:rsidR="00980BB9" w:rsidRPr="0063090F" w:rsidRDefault="00980BB9" w:rsidP="009C3A88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  <w:r w:rsidRPr="0063090F">
        <w:rPr>
          <w:rFonts w:ascii="Times New Roman" w:hAnsi="Times New Roman"/>
          <w:sz w:val="24"/>
          <w:szCs w:val="24"/>
          <w:lang w:eastAsia="ru-RU"/>
        </w:rPr>
        <w:t xml:space="preserve">Метод </w:t>
      </w:r>
      <w:r>
        <w:rPr>
          <w:rFonts w:ascii="Times New Roman" w:hAnsi="Times New Roman"/>
          <w:sz w:val="24"/>
          <w:szCs w:val="24"/>
          <w:lang w:eastAsia="ru-RU"/>
        </w:rPr>
        <w:t>имитационного моделирования</w:t>
      </w:r>
    </w:p>
    <w:p w:rsidR="00980BB9" w:rsidRDefault="00980BB9" w:rsidP="00F82578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980BB9" w:rsidRDefault="00980BB9" w:rsidP="00F82578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t>6. Рейтинг-план</w:t>
      </w:r>
    </w:p>
    <w:tbl>
      <w:tblPr>
        <w:tblW w:w="0" w:type="auto"/>
        <w:jc w:val="center"/>
        <w:tblLayout w:type="fixed"/>
        <w:tblLook w:val="0000"/>
      </w:tblPr>
      <w:tblGrid>
        <w:gridCol w:w="1008"/>
        <w:gridCol w:w="1981"/>
        <w:gridCol w:w="1800"/>
        <w:gridCol w:w="1080"/>
        <w:gridCol w:w="900"/>
        <w:gridCol w:w="880"/>
        <w:gridCol w:w="851"/>
        <w:gridCol w:w="814"/>
      </w:tblGrid>
      <w:tr w:rsidR="00980BB9" w:rsidTr="008769F7">
        <w:trPr>
          <w:trHeight w:val="600"/>
          <w:jc w:val="center"/>
        </w:trPr>
        <w:tc>
          <w:tcPr>
            <w:tcW w:w="100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80BB9" w:rsidRDefault="00980BB9" w:rsidP="008769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№ п/п</w:t>
            </w:r>
          </w:p>
        </w:tc>
        <w:tc>
          <w:tcPr>
            <w:tcW w:w="198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80BB9" w:rsidRDefault="00980BB9" w:rsidP="008769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Образовательные результаты</w:t>
            </w:r>
          </w:p>
        </w:tc>
        <w:tc>
          <w:tcPr>
            <w:tcW w:w="180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80BB9" w:rsidRDefault="00980BB9" w:rsidP="008769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Виды учебной деятельности</w:t>
            </w:r>
          </w:p>
          <w:p w:rsidR="00980BB9" w:rsidRDefault="00980BB9" w:rsidP="008769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обучающегося</w:t>
            </w:r>
          </w:p>
        </w:tc>
        <w:tc>
          <w:tcPr>
            <w:tcW w:w="108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80BB9" w:rsidRDefault="00980BB9" w:rsidP="008769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Средства оценивания</w:t>
            </w:r>
          </w:p>
        </w:tc>
        <w:tc>
          <w:tcPr>
            <w:tcW w:w="90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80BB9" w:rsidRDefault="00980BB9" w:rsidP="008769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Балл за конкретное задание</w:t>
            </w:r>
          </w:p>
          <w:p w:rsidR="00980BB9" w:rsidRDefault="00980BB9" w:rsidP="008769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(</w:t>
            </w:r>
            <w:r>
              <w:rPr>
                <w:rFonts w:ascii="Times New Roman" w:hAnsi="Times New Roman"/>
                <w:color w:val="000000"/>
                <w:lang w:val="en-US" w:eastAsia="ru-RU"/>
              </w:rPr>
              <w:t>min</w:t>
            </w:r>
            <w:r>
              <w:rPr>
                <w:rFonts w:ascii="Times New Roman" w:hAnsi="Times New Roman"/>
                <w:color w:val="000000"/>
                <w:lang w:eastAsia="ru-RU"/>
              </w:rPr>
              <w:t>-</w:t>
            </w:r>
            <w:r>
              <w:rPr>
                <w:rFonts w:ascii="Times New Roman" w:hAnsi="Times New Roman"/>
                <w:color w:val="000000"/>
                <w:lang w:val="en-US" w:eastAsia="ru-RU"/>
              </w:rPr>
              <w:t>max</w:t>
            </w:r>
            <w:r>
              <w:rPr>
                <w:rFonts w:ascii="Times New Roman" w:hAnsi="Times New Roman"/>
                <w:color w:val="000000"/>
                <w:lang w:eastAsia="ru-RU"/>
              </w:rPr>
              <w:t>)</w:t>
            </w:r>
          </w:p>
        </w:tc>
        <w:tc>
          <w:tcPr>
            <w:tcW w:w="88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80BB9" w:rsidRDefault="00980BB9" w:rsidP="008769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Число заданий за семестр</w:t>
            </w:r>
          </w:p>
        </w:tc>
        <w:tc>
          <w:tcPr>
            <w:tcW w:w="166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980BB9" w:rsidRDefault="00980BB9" w:rsidP="008769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Баллы</w:t>
            </w:r>
          </w:p>
        </w:tc>
      </w:tr>
      <w:tr w:rsidR="00980BB9" w:rsidTr="008769F7">
        <w:trPr>
          <w:trHeight w:val="300"/>
          <w:jc w:val="center"/>
        </w:trPr>
        <w:tc>
          <w:tcPr>
            <w:tcW w:w="1008" w:type="dxa"/>
            <w:vMerge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80BB9" w:rsidRDefault="00980BB9" w:rsidP="008769F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1" w:type="dxa"/>
            <w:vMerge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80BB9" w:rsidRDefault="00980BB9" w:rsidP="008769F7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vMerge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80BB9" w:rsidRDefault="00980BB9" w:rsidP="008769F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8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0BB9" w:rsidRDefault="00980BB9" w:rsidP="008769F7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0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0BB9" w:rsidRDefault="00980BB9" w:rsidP="008769F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8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0BB9" w:rsidRDefault="00980BB9" w:rsidP="008769F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980BB9" w:rsidRDefault="00980BB9" w:rsidP="008769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Минимальный</w:t>
            </w:r>
          </w:p>
        </w:tc>
        <w:tc>
          <w:tcPr>
            <w:tcW w:w="81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980BB9" w:rsidRDefault="00980BB9" w:rsidP="008769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Максимальный</w:t>
            </w:r>
          </w:p>
        </w:tc>
      </w:tr>
      <w:tr w:rsidR="00980BB9" w:rsidTr="008769F7">
        <w:trPr>
          <w:trHeight w:val="300"/>
          <w:jc w:val="center"/>
        </w:trPr>
        <w:tc>
          <w:tcPr>
            <w:tcW w:w="1008" w:type="dxa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80BB9" w:rsidRDefault="00980BB9" w:rsidP="008769F7">
            <w:pPr>
              <w:tabs>
                <w:tab w:val="left" w:pos="-180"/>
                <w:tab w:val="left" w:pos="0"/>
              </w:tabs>
              <w:autoSpaceDE w:val="0"/>
              <w:autoSpaceDN w:val="0"/>
              <w:adjustRightInd w:val="0"/>
              <w:spacing w:after="0" w:line="240" w:lineRule="auto"/>
              <w:ind w:right="612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1981" w:type="dxa"/>
            <w:vMerge w:val="restart"/>
            <w:tcBorders>
              <w:top w:val="nil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980BB9" w:rsidRDefault="00980BB9" w:rsidP="008769F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ОР.1.</w:t>
            </w:r>
          </w:p>
        </w:tc>
        <w:tc>
          <w:tcPr>
            <w:tcW w:w="180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80BB9" w:rsidRDefault="00980BB9" w:rsidP="008769F7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Эссе</w:t>
            </w:r>
          </w:p>
        </w:tc>
        <w:tc>
          <w:tcPr>
            <w:tcW w:w="1080" w:type="dxa"/>
            <w:vMerge w:val="restart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80BB9" w:rsidRDefault="00980BB9" w:rsidP="008769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42F6B">
              <w:rPr>
                <w:rFonts w:ascii="Times New Roman" w:hAnsi="Times New Roman"/>
                <w:lang w:bidi="mr-IN"/>
              </w:rPr>
              <w:t>Тематика эссе</w:t>
            </w:r>
          </w:p>
        </w:tc>
        <w:tc>
          <w:tcPr>
            <w:tcW w:w="90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80BB9" w:rsidRDefault="00980BB9" w:rsidP="008769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15-20</w:t>
            </w:r>
          </w:p>
        </w:tc>
        <w:tc>
          <w:tcPr>
            <w:tcW w:w="88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80BB9" w:rsidRDefault="00980BB9" w:rsidP="008769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vMerge w:val="restart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80BB9" w:rsidRDefault="00980BB9" w:rsidP="008769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14" w:type="dxa"/>
            <w:vMerge w:val="restart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80BB9" w:rsidRDefault="00980BB9" w:rsidP="008769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980BB9" w:rsidTr="008769F7">
        <w:trPr>
          <w:trHeight w:val="870"/>
          <w:jc w:val="center"/>
        </w:trPr>
        <w:tc>
          <w:tcPr>
            <w:tcW w:w="100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980BB9" w:rsidRDefault="00980BB9" w:rsidP="008769F7">
            <w:pPr>
              <w:tabs>
                <w:tab w:val="left" w:pos="0"/>
                <w:tab w:val="left" w:pos="180"/>
              </w:tabs>
              <w:autoSpaceDE w:val="0"/>
              <w:autoSpaceDN w:val="0"/>
              <w:adjustRightInd w:val="0"/>
              <w:spacing w:after="0" w:line="240" w:lineRule="auto"/>
              <w:ind w:right="612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981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</w:tcPr>
          <w:p w:rsidR="00980BB9" w:rsidRDefault="00980BB9" w:rsidP="008769F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vMerge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80BB9" w:rsidRDefault="00980BB9" w:rsidP="008769F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80" w:type="dxa"/>
            <w:vMerge/>
            <w:tcBorders>
              <w:top w:val="nil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80BB9" w:rsidRDefault="00980BB9" w:rsidP="008769F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00" w:type="dxa"/>
            <w:vMerge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80BB9" w:rsidRDefault="00980BB9" w:rsidP="008769F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80" w:type="dxa"/>
            <w:vMerge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80BB9" w:rsidRDefault="00980BB9" w:rsidP="008769F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vMerge/>
            <w:tcBorders>
              <w:top w:val="nil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980BB9" w:rsidRDefault="00980BB9" w:rsidP="008769F7">
            <w:pPr>
              <w:spacing w:after="0" w:line="240" w:lineRule="auto"/>
              <w:rPr>
                <w:rFonts w:ascii="Times New Roman" w:hAnsi="Times New Roman"/>
                <w:color w:val="000000"/>
                <w:lang w:eastAsia="ru-RU"/>
              </w:rPr>
            </w:pPr>
          </w:p>
        </w:tc>
        <w:tc>
          <w:tcPr>
            <w:tcW w:w="814" w:type="dxa"/>
            <w:vMerge/>
            <w:tcBorders>
              <w:top w:val="nil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980BB9" w:rsidRDefault="00980BB9" w:rsidP="008769F7">
            <w:pPr>
              <w:spacing w:after="0" w:line="240" w:lineRule="auto"/>
              <w:rPr>
                <w:rFonts w:ascii="Times New Roman" w:hAnsi="Times New Roman"/>
                <w:color w:val="000000"/>
                <w:lang w:eastAsia="ru-RU"/>
              </w:rPr>
            </w:pPr>
          </w:p>
        </w:tc>
      </w:tr>
      <w:tr w:rsidR="00980BB9" w:rsidTr="008769F7">
        <w:trPr>
          <w:trHeight w:val="390"/>
          <w:jc w:val="center"/>
        </w:trPr>
        <w:tc>
          <w:tcPr>
            <w:tcW w:w="100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80BB9" w:rsidRDefault="00980BB9" w:rsidP="008769F7">
            <w:pPr>
              <w:tabs>
                <w:tab w:val="left" w:pos="0"/>
                <w:tab w:val="left" w:pos="180"/>
              </w:tabs>
              <w:autoSpaceDE w:val="0"/>
              <w:autoSpaceDN w:val="0"/>
              <w:adjustRightInd w:val="0"/>
              <w:spacing w:after="0" w:line="240" w:lineRule="auto"/>
              <w:ind w:right="612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1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80BB9" w:rsidRDefault="00980BB9" w:rsidP="008769F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0BB9" w:rsidRDefault="00980BB9" w:rsidP="008769F7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Тестирование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80BB9" w:rsidRDefault="00980BB9" w:rsidP="008769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42F6B">
              <w:rPr>
                <w:rFonts w:ascii="Times New Roman" w:hAnsi="Times New Roman"/>
              </w:rPr>
              <w:t>Фонд тестовых заданий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0BB9" w:rsidRDefault="00980BB9" w:rsidP="008769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2,5-5</w:t>
            </w:r>
          </w:p>
        </w:tc>
        <w:tc>
          <w:tcPr>
            <w:tcW w:w="88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0BB9" w:rsidRDefault="00980BB9" w:rsidP="008769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80BB9" w:rsidRDefault="00980BB9" w:rsidP="008769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4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80BB9" w:rsidRDefault="00980BB9" w:rsidP="008769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980BB9" w:rsidTr="008769F7">
        <w:trPr>
          <w:trHeight w:val="300"/>
          <w:jc w:val="center"/>
        </w:trPr>
        <w:tc>
          <w:tcPr>
            <w:tcW w:w="10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80BB9" w:rsidRDefault="00980BB9" w:rsidP="008769F7">
            <w:pPr>
              <w:tabs>
                <w:tab w:val="left" w:pos="0"/>
                <w:tab w:val="left" w:pos="180"/>
              </w:tabs>
              <w:autoSpaceDE w:val="0"/>
              <w:autoSpaceDN w:val="0"/>
              <w:adjustRightInd w:val="0"/>
              <w:spacing w:after="0" w:line="240" w:lineRule="auto"/>
              <w:ind w:right="612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98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0BB9" w:rsidRDefault="00980BB9" w:rsidP="008769F7">
            <w:pPr>
              <w:autoSpaceDE w:val="0"/>
              <w:autoSpaceDN w:val="0"/>
              <w:adjustRightInd w:val="0"/>
              <w:spacing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ОР-2</w:t>
            </w:r>
          </w:p>
        </w:tc>
        <w:tc>
          <w:tcPr>
            <w:tcW w:w="18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80BB9" w:rsidRDefault="00980BB9" w:rsidP="008769F7">
            <w:pPr>
              <w:spacing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42F6B">
              <w:rPr>
                <w:rFonts w:ascii="Times New Roman" w:hAnsi="Times New Roman"/>
              </w:rPr>
              <w:t>Кейс-задание</w:t>
            </w:r>
          </w:p>
        </w:tc>
        <w:tc>
          <w:tcPr>
            <w:tcW w:w="10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80BB9" w:rsidRDefault="00980BB9" w:rsidP="008769F7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42F6B">
              <w:rPr>
                <w:rFonts w:ascii="Times New Roman" w:hAnsi="Times New Roman"/>
                <w:lang w:bidi="mr-IN"/>
              </w:rPr>
              <w:t>Задания для решения кейс-задания</w:t>
            </w:r>
          </w:p>
        </w:tc>
        <w:tc>
          <w:tcPr>
            <w:tcW w:w="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80BB9" w:rsidRDefault="00980BB9" w:rsidP="008769F7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5-10</w:t>
            </w:r>
          </w:p>
        </w:tc>
        <w:tc>
          <w:tcPr>
            <w:tcW w:w="8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80BB9" w:rsidRDefault="00980BB9" w:rsidP="008769F7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80BB9" w:rsidRDefault="00980BB9" w:rsidP="008769F7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30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80BB9" w:rsidRDefault="00980BB9" w:rsidP="008769F7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60</w:t>
            </w:r>
          </w:p>
        </w:tc>
      </w:tr>
      <w:tr w:rsidR="00980BB9" w:rsidTr="008769F7">
        <w:trPr>
          <w:trHeight w:val="300"/>
          <w:jc w:val="center"/>
        </w:trPr>
        <w:tc>
          <w:tcPr>
            <w:tcW w:w="10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80BB9" w:rsidRDefault="00980BB9" w:rsidP="008769F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80BB9" w:rsidRDefault="00980BB9" w:rsidP="008769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80BB9" w:rsidRDefault="00980BB9" w:rsidP="008769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0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80BB9" w:rsidRDefault="00980BB9" w:rsidP="008769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80BB9" w:rsidRDefault="00980BB9" w:rsidP="008769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80BB9" w:rsidRDefault="00980BB9" w:rsidP="008769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80BB9" w:rsidRDefault="00980BB9" w:rsidP="008769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80BB9" w:rsidRDefault="00980BB9" w:rsidP="008769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:rsidR="00980BB9" w:rsidRDefault="00980BB9" w:rsidP="009C3A88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980BB9" w:rsidRDefault="00980BB9" w:rsidP="009C3A8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980BB9" w:rsidRPr="009C3A88" w:rsidRDefault="00980BB9" w:rsidP="009C3A88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t>7. Учебно-</w:t>
      </w:r>
      <w:r w:rsidRPr="009C3A88">
        <w:rPr>
          <w:rFonts w:ascii="Times New Roman" w:hAnsi="Times New Roman"/>
          <w:b/>
          <w:bCs/>
          <w:sz w:val="24"/>
          <w:szCs w:val="24"/>
          <w:lang w:eastAsia="ru-RU"/>
        </w:rPr>
        <w:t>методическое и информационное обеспечение</w:t>
      </w:r>
    </w:p>
    <w:p w:rsidR="00980BB9" w:rsidRPr="009C3A88" w:rsidRDefault="00980BB9" w:rsidP="009C3A8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9C3A88">
        <w:rPr>
          <w:rFonts w:ascii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9C3A88">
        <w:rPr>
          <w:rFonts w:ascii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980BB9" w:rsidRPr="009C3A88" w:rsidRDefault="00980BB9" w:rsidP="009C3A88">
      <w:pPr>
        <w:numPr>
          <w:ilvl w:val="0"/>
          <w:numId w:val="32"/>
        </w:numPr>
        <w:tabs>
          <w:tab w:val="clear" w:pos="360"/>
          <w:tab w:val="num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20"/>
        <w:jc w:val="both"/>
        <w:rPr>
          <w:rFonts w:ascii="Times New Roman" w:hAnsi="Times New Roman"/>
          <w:bCs/>
          <w:iCs/>
          <w:sz w:val="24"/>
          <w:szCs w:val="24"/>
          <w:lang w:eastAsia="ru-RU"/>
        </w:rPr>
      </w:pPr>
      <w:r w:rsidRPr="009C3A88">
        <w:rPr>
          <w:rFonts w:ascii="Times New Roman" w:hAnsi="Times New Roman"/>
          <w:sz w:val="24"/>
          <w:szCs w:val="24"/>
        </w:rPr>
        <w:t xml:space="preserve">Братановский, С.Н. Административная ответственность в Российской Федерации / С.Н. Братановский, Д.В. Деменчук. – Москва ; Берлин : Директ-Медиа, 2016. – 177 с. – Режим доступа: по подписке. – URL: </w:t>
      </w:r>
      <w:hyperlink r:id="rId43" w:history="1">
        <w:r w:rsidRPr="009C3A88">
          <w:rPr>
            <w:rStyle w:val="Hyperlink"/>
            <w:rFonts w:ascii="Times New Roman" w:hAnsi="Times New Roman"/>
            <w:sz w:val="24"/>
            <w:szCs w:val="24"/>
          </w:rPr>
          <w:t>http://biblioclub.ru/index.php?page=book&amp;id=472941</w:t>
        </w:r>
      </w:hyperlink>
    </w:p>
    <w:p w:rsidR="00980BB9" w:rsidRPr="009C3A88" w:rsidRDefault="00980BB9" w:rsidP="009C3A88">
      <w:pPr>
        <w:numPr>
          <w:ilvl w:val="0"/>
          <w:numId w:val="32"/>
        </w:numPr>
        <w:tabs>
          <w:tab w:val="clear" w:pos="360"/>
          <w:tab w:val="num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20"/>
        <w:jc w:val="both"/>
        <w:rPr>
          <w:rFonts w:ascii="Times New Roman" w:hAnsi="Times New Roman"/>
          <w:bCs/>
          <w:iCs/>
          <w:sz w:val="24"/>
          <w:szCs w:val="24"/>
          <w:lang w:eastAsia="ru-RU"/>
        </w:rPr>
      </w:pPr>
      <w:r w:rsidRPr="009C3A88">
        <w:rPr>
          <w:rFonts w:ascii="Times New Roman" w:hAnsi="Times New Roman"/>
          <w:sz w:val="24"/>
          <w:szCs w:val="24"/>
        </w:rPr>
        <w:t xml:space="preserve">Административная ответственность / под ред. А.И. Стахова, Н.В. Румянцева. – 8-е изд., перераб. и доп. – Москва : ЮНИТИ-ДАНА: Закон и право, 2014. – 248 с. – Режим доступа: по подписке. – URL: </w:t>
      </w:r>
      <w:hyperlink r:id="rId44" w:history="1">
        <w:r w:rsidRPr="009C3A88">
          <w:rPr>
            <w:rStyle w:val="Hyperlink"/>
            <w:rFonts w:ascii="Times New Roman" w:hAnsi="Times New Roman"/>
            <w:sz w:val="24"/>
            <w:szCs w:val="24"/>
          </w:rPr>
          <w:t>http://biblioclub.ru/index.php?page=book&amp;id=119417</w:t>
        </w:r>
      </w:hyperlink>
      <w:r w:rsidRPr="009C3A88">
        <w:rPr>
          <w:rFonts w:ascii="Times New Roman" w:hAnsi="Times New Roman"/>
          <w:bCs/>
          <w:iCs/>
          <w:sz w:val="24"/>
          <w:szCs w:val="24"/>
          <w:lang w:eastAsia="ru-RU"/>
        </w:rPr>
        <w:t>.</w:t>
      </w:r>
    </w:p>
    <w:p w:rsidR="00980BB9" w:rsidRPr="009C3A88" w:rsidRDefault="00980BB9" w:rsidP="009C3A88">
      <w:pPr>
        <w:numPr>
          <w:ilvl w:val="0"/>
          <w:numId w:val="32"/>
        </w:numPr>
        <w:tabs>
          <w:tab w:val="clear" w:pos="360"/>
          <w:tab w:val="num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20"/>
        <w:jc w:val="both"/>
        <w:rPr>
          <w:rFonts w:ascii="Times New Roman" w:hAnsi="Times New Roman"/>
          <w:bCs/>
          <w:iCs/>
          <w:sz w:val="24"/>
          <w:szCs w:val="24"/>
          <w:lang w:eastAsia="ru-RU"/>
        </w:rPr>
      </w:pPr>
      <w:r w:rsidRPr="009C3A88">
        <w:rPr>
          <w:rFonts w:ascii="Times New Roman" w:hAnsi="Times New Roman"/>
          <w:bCs/>
          <w:i/>
          <w:iCs/>
          <w:sz w:val="24"/>
          <w:szCs w:val="24"/>
          <w:lang w:eastAsia="ru-RU"/>
        </w:rPr>
        <w:t xml:space="preserve"> </w:t>
      </w:r>
      <w:r w:rsidRPr="009C3A88">
        <w:rPr>
          <w:rFonts w:ascii="Times New Roman" w:hAnsi="Times New Roman"/>
          <w:sz w:val="24"/>
          <w:szCs w:val="24"/>
        </w:rPr>
        <w:t xml:space="preserve">Административная ответственность / ред. И.Ш. Килясханов, А.И. Стахов. – 3-е изд., перераб. и доп. – Москва : Юнити-Дана, 2015. – 144 с. – Режим доступа: по подписке. – URL: </w:t>
      </w:r>
      <w:hyperlink r:id="rId45" w:history="1">
        <w:r w:rsidRPr="009C3A88">
          <w:rPr>
            <w:rStyle w:val="Hyperlink"/>
            <w:rFonts w:ascii="Times New Roman" w:hAnsi="Times New Roman"/>
            <w:sz w:val="24"/>
            <w:szCs w:val="24"/>
          </w:rPr>
          <w:t>http://biblioclub.ru/index.php?page=book&amp;id=118245</w:t>
        </w:r>
      </w:hyperlink>
      <w:r w:rsidRPr="009C3A88">
        <w:rPr>
          <w:rFonts w:ascii="Times New Roman" w:hAnsi="Times New Roman"/>
          <w:bCs/>
          <w:iCs/>
          <w:sz w:val="24"/>
          <w:szCs w:val="24"/>
          <w:lang w:eastAsia="ru-RU"/>
        </w:rPr>
        <w:t>.</w:t>
      </w:r>
    </w:p>
    <w:p w:rsidR="00980BB9" w:rsidRPr="009C3A88" w:rsidRDefault="00980BB9" w:rsidP="009C3A88">
      <w:pPr>
        <w:tabs>
          <w:tab w:val="num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20"/>
        <w:jc w:val="center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</w:p>
    <w:p w:rsidR="00980BB9" w:rsidRPr="00A5777B" w:rsidRDefault="00980BB9" w:rsidP="009C3A8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A5777B">
        <w:rPr>
          <w:rFonts w:ascii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980BB9" w:rsidRPr="00A5777B" w:rsidRDefault="00980BB9" w:rsidP="009C3A88">
      <w:pPr>
        <w:numPr>
          <w:ilvl w:val="0"/>
          <w:numId w:val="33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A5777B">
        <w:rPr>
          <w:rFonts w:ascii="Times New Roman" w:hAnsi="Times New Roman"/>
          <w:sz w:val="24"/>
          <w:szCs w:val="24"/>
        </w:rPr>
        <w:t>Зеленцов, А.Б. Административная юстиция. Общая часть. Теория судеб</w:t>
      </w:r>
      <w:r w:rsidRPr="00A5777B">
        <w:rPr>
          <w:rFonts w:ascii="Times New Roman" w:hAnsi="Times New Roman"/>
          <w:sz w:val="24"/>
          <w:szCs w:val="24"/>
        </w:rPr>
        <w:softHyphen/>
        <w:t xml:space="preserve">ного административного права / А.Б. Зеленцов. – Москва : ЮНИТИ-ДАНА, 2015. – 399 с. : ил. – Режим доступа: по подписке. – URL: </w:t>
      </w:r>
      <w:hyperlink r:id="rId46" w:history="1">
        <w:r w:rsidRPr="00A5777B">
          <w:rPr>
            <w:rStyle w:val="Hyperlink"/>
            <w:rFonts w:ascii="Times New Roman" w:hAnsi="Times New Roman"/>
            <w:sz w:val="24"/>
            <w:szCs w:val="24"/>
          </w:rPr>
          <w:t>http://biblioclub.ru/index.php?page=book&amp;id=447156</w:t>
        </w:r>
      </w:hyperlink>
      <w:r w:rsidRPr="00A5777B">
        <w:rPr>
          <w:rFonts w:ascii="Times New Roman" w:hAnsi="Times New Roman"/>
          <w:bCs/>
          <w:sz w:val="24"/>
          <w:szCs w:val="24"/>
          <w:lang w:eastAsia="ru-RU"/>
        </w:rPr>
        <w:t>.</w:t>
      </w:r>
    </w:p>
    <w:p w:rsidR="00980BB9" w:rsidRPr="00A5777B" w:rsidRDefault="00980BB9" w:rsidP="009C3A88">
      <w:pPr>
        <w:numPr>
          <w:ilvl w:val="0"/>
          <w:numId w:val="33"/>
        </w:numPr>
        <w:tabs>
          <w:tab w:val="num" w:pos="-18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A5777B">
        <w:rPr>
          <w:rFonts w:ascii="Times New Roman" w:hAnsi="Times New Roman"/>
          <w:sz w:val="24"/>
          <w:szCs w:val="24"/>
        </w:rPr>
        <w:t xml:space="preserve">Зеленцов, А.Б. Судебное административное право / А.Б. Зеленцов, О.А. Ястребов. – Москва : Статут, 2017. – 768 с. – Режим доступа: по подписке. – URL: </w:t>
      </w:r>
      <w:hyperlink r:id="rId47" w:history="1">
        <w:r w:rsidRPr="00A5777B">
          <w:rPr>
            <w:rStyle w:val="Hyperlink"/>
            <w:rFonts w:ascii="Times New Roman" w:hAnsi="Times New Roman"/>
            <w:sz w:val="24"/>
            <w:szCs w:val="24"/>
          </w:rPr>
          <w:t>http://biblioclub.ru/index.php?page=book&amp;id=497378</w:t>
        </w:r>
      </w:hyperlink>
    </w:p>
    <w:p w:rsidR="00980BB9" w:rsidRPr="00A5777B" w:rsidRDefault="00980BB9" w:rsidP="009C3A88">
      <w:pPr>
        <w:numPr>
          <w:ilvl w:val="0"/>
          <w:numId w:val="33"/>
        </w:numPr>
        <w:tabs>
          <w:tab w:val="num" w:pos="-18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A5777B">
        <w:rPr>
          <w:rFonts w:ascii="Times New Roman" w:hAnsi="Times New Roman"/>
          <w:sz w:val="24"/>
          <w:szCs w:val="24"/>
        </w:rPr>
        <w:t xml:space="preserve">Мазурин, С.Ф. Административное право : в 2-х т. :[16+] / С.Ф. Мазурин. – Москва : Прометей, 2017. – Т. 1. – 547 с. – Режим доступа: по подписке. – URL: </w:t>
      </w:r>
      <w:hyperlink r:id="rId48" w:history="1">
        <w:r w:rsidRPr="00A5777B">
          <w:rPr>
            <w:rStyle w:val="Hyperlink"/>
            <w:rFonts w:ascii="Times New Roman" w:hAnsi="Times New Roman"/>
            <w:sz w:val="24"/>
            <w:szCs w:val="24"/>
          </w:rPr>
          <w:t>http://biblioclub.ru/index.php?page=book&amp;id=483214</w:t>
        </w:r>
      </w:hyperlink>
    </w:p>
    <w:p w:rsidR="00980BB9" w:rsidRPr="00A5777B" w:rsidRDefault="00980BB9" w:rsidP="009C3A88">
      <w:pPr>
        <w:numPr>
          <w:ilvl w:val="0"/>
          <w:numId w:val="33"/>
        </w:numPr>
        <w:tabs>
          <w:tab w:val="num" w:pos="-18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A5777B">
        <w:rPr>
          <w:rFonts w:ascii="Times New Roman" w:hAnsi="Times New Roman"/>
          <w:bCs/>
          <w:sz w:val="24"/>
          <w:szCs w:val="24"/>
          <w:lang w:eastAsia="ru-RU"/>
        </w:rPr>
        <w:t xml:space="preserve"> </w:t>
      </w:r>
      <w:r w:rsidRPr="00A5777B">
        <w:rPr>
          <w:rFonts w:ascii="Times New Roman" w:hAnsi="Times New Roman"/>
          <w:sz w:val="24"/>
          <w:szCs w:val="24"/>
        </w:rPr>
        <w:t xml:space="preserve">Мазурин, С.Ф. Административное право : в 2-х т. :[16+] / С.Ф. Мазурин. – Москва : Прометей, 2017. – Т. 2. – 464 с. – Режим доступа: по подписке. – URL: </w:t>
      </w:r>
      <w:hyperlink r:id="rId49" w:history="1">
        <w:r w:rsidRPr="00A5777B">
          <w:rPr>
            <w:rStyle w:val="Hyperlink"/>
            <w:rFonts w:ascii="Times New Roman" w:hAnsi="Times New Roman"/>
            <w:sz w:val="24"/>
            <w:szCs w:val="24"/>
          </w:rPr>
          <w:t>http://biblioclub.ru/index.php?page=book&amp;id=483216</w:t>
        </w:r>
      </w:hyperlink>
      <w:r w:rsidRPr="00A5777B">
        <w:rPr>
          <w:rFonts w:ascii="Times New Roman" w:hAnsi="Times New Roman"/>
          <w:bCs/>
          <w:i/>
          <w:iCs/>
          <w:sz w:val="24"/>
          <w:szCs w:val="24"/>
          <w:lang w:eastAsia="ru-RU"/>
        </w:rPr>
        <w:t>.</w:t>
      </w:r>
    </w:p>
    <w:p w:rsidR="00980BB9" w:rsidRDefault="00980BB9" w:rsidP="009C3A8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</w:p>
    <w:p w:rsidR="00980BB9" w:rsidRDefault="00980BB9" w:rsidP="009C3A8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360"/>
        <w:jc w:val="center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hAnsi="Times New Roman"/>
          <w:bCs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:rsidR="00980BB9" w:rsidRDefault="00980BB9" w:rsidP="009C3A88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 xml:space="preserve">Текущая самостоятельная работа по дисциплине «Административная ответственность», направлена на углубление и закрепление знаний студента, на развитие практических умений. </w:t>
      </w:r>
    </w:p>
    <w:p w:rsidR="00980BB9" w:rsidRDefault="00980BB9" w:rsidP="009C3A88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Самостоятельная работа студента включает в себя: изучение теоретического лекционного материала; проработка и усвоение теоретического материала (работа с основной и дополнительной литературой);  работа с рекомендуемыми методическими материалами (методическими указаниями, учебными пособиями, раздаточным материалом);  выполнение заданий по пройденным темам; подготовка к зачету.</w:t>
      </w:r>
    </w:p>
    <w:p w:rsidR="00980BB9" w:rsidRDefault="00980BB9" w:rsidP="009C3A88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Самостоятельная работа студентов проводится с использованием электронного учебно-методического комплекса, разработанного в электронной образовательной среде университета.</w:t>
      </w:r>
    </w:p>
    <w:p w:rsidR="00980BB9" w:rsidRDefault="00980BB9" w:rsidP="009C3A8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</w:p>
    <w:p w:rsidR="00980BB9" w:rsidRPr="00ED7DAA" w:rsidRDefault="00980BB9" w:rsidP="009C3A8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bookmarkStart w:id="12" w:name="_Toc3236620"/>
      <w:r w:rsidRPr="00393609">
        <w:rPr>
          <w:rFonts w:ascii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980BB9" w:rsidRPr="00B676E0" w:rsidRDefault="00980BB9" w:rsidP="009C3A88">
      <w:pPr>
        <w:spacing w:after="0" w:line="240" w:lineRule="auto"/>
        <w:rPr>
          <w:rFonts w:ascii="Times New Roman" w:hAnsi="Times New Roman"/>
          <w:sz w:val="24"/>
        </w:rPr>
      </w:pPr>
    </w:p>
    <w:p w:rsidR="00980BB9" w:rsidRPr="00ED7DAA" w:rsidRDefault="00980BB9" w:rsidP="007513F0">
      <w:pPr>
        <w:numPr>
          <w:ilvl w:val="0"/>
          <w:numId w:val="37"/>
        </w:numPr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 xml:space="preserve">Официальный Интернет-портал правовой информации. Государственная система правовой информации [Электронный ресурс]: [офиц. Cайт] / Федер. Служба охраны Рос. Федерации. </w:t>
      </w:r>
      <w:r>
        <w:rPr>
          <w:rFonts w:ascii="Times New Roman" w:hAnsi="Times New Roman"/>
          <w:sz w:val="24"/>
          <w:szCs w:val="24"/>
          <w:lang w:eastAsia="ru-RU"/>
        </w:rPr>
        <w:t>–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 Электрон.дан.– [М.], 2005 – 201</w:t>
      </w:r>
      <w:r>
        <w:rPr>
          <w:rFonts w:ascii="Times New Roman" w:hAnsi="Times New Roman"/>
          <w:sz w:val="24"/>
          <w:szCs w:val="24"/>
          <w:lang w:eastAsia="ru-RU"/>
        </w:rPr>
        <w:t>7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. </w:t>
      </w:r>
      <w:r>
        <w:rPr>
          <w:rFonts w:ascii="Times New Roman" w:hAnsi="Times New Roman"/>
          <w:sz w:val="24"/>
          <w:szCs w:val="24"/>
          <w:lang w:eastAsia="ru-RU"/>
        </w:rPr>
        <w:t>–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 Режим доступа: </w:t>
      </w:r>
      <w:hyperlink r:id="rId50" w:history="1">
        <w:r w:rsidRPr="00AF7770">
          <w:rPr>
            <w:rStyle w:val="Hyperlink"/>
            <w:rFonts w:ascii="Times New Roman" w:hAnsi="Times New Roman"/>
            <w:sz w:val="24"/>
            <w:szCs w:val="24"/>
            <w:lang w:eastAsia="ru-RU"/>
          </w:rPr>
          <w:t>www.pravo</w:t>
        </w:r>
      </w:hyperlink>
      <w:r w:rsidRPr="00ED7DAA">
        <w:rPr>
          <w:rFonts w:ascii="Times New Roman" w:hAnsi="Times New Roman"/>
          <w:sz w:val="24"/>
          <w:szCs w:val="24"/>
          <w:u w:val="single"/>
          <w:lang w:eastAsia="ru-RU"/>
        </w:rPr>
        <w:t>.gov.ru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, свободный </w:t>
      </w:r>
    </w:p>
    <w:p w:rsidR="00980BB9" w:rsidRPr="00ED7DAA" w:rsidRDefault="00980BB9" w:rsidP="009C3A88">
      <w:pPr>
        <w:numPr>
          <w:ilvl w:val="0"/>
          <w:numId w:val="37"/>
        </w:numPr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 xml:space="preserve">Юридическая Россия [Электронный ресурс]: [сайт]. </w:t>
      </w:r>
      <w:r>
        <w:rPr>
          <w:rFonts w:ascii="Times New Roman" w:hAnsi="Times New Roman"/>
          <w:sz w:val="24"/>
          <w:szCs w:val="24"/>
          <w:lang w:eastAsia="ru-RU"/>
        </w:rPr>
        <w:t>–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 Электрон.дан.– [М.], 201</w:t>
      </w:r>
      <w:r>
        <w:rPr>
          <w:rFonts w:ascii="Times New Roman" w:hAnsi="Times New Roman"/>
          <w:sz w:val="24"/>
          <w:szCs w:val="24"/>
          <w:lang w:eastAsia="ru-RU"/>
        </w:rPr>
        <w:t>7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. </w:t>
      </w:r>
      <w:r>
        <w:rPr>
          <w:rFonts w:ascii="Times New Roman" w:hAnsi="Times New Roman"/>
          <w:sz w:val="24"/>
          <w:szCs w:val="24"/>
          <w:lang w:eastAsia="ru-RU"/>
        </w:rPr>
        <w:t>–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 Режим доступа: </w:t>
      </w:r>
      <w:hyperlink r:id="rId51" w:history="1">
        <w:r w:rsidRPr="00AF7770">
          <w:rPr>
            <w:rStyle w:val="Hyperlink"/>
            <w:rFonts w:ascii="Times New Roman" w:hAnsi="Times New Roman"/>
            <w:sz w:val="24"/>
            <w:szCs w:val="24"/>
            <w:lang w:eastAsia="ru-RU"/>
          </w:rPr>
          <w:t>http://law</w:t>
        </w:r>
      </w:hyperlink>
      <w:r w:rsidRPr="00ED7DAA">
        <w:rPr>
          <w:rFonts w:ascii="Times New Roman" w:hAnsi="Times New Roman"/>
          <w:sz w:val="24"/>
          <w:szCs w:val="24"/>
          <w:u w:val="single"/>
          <w:lang w:eastAsia="ru-RU"/>
        </w:rPr>
        <w:t>.edu.ru/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, свободный </w:t>
      </w:r>
    </w:p>
    <w:p w:rsidR="00980BB9" w:rsidRPr="00ED7DAA" w:rsidRDefault="00980BB9" w:rsidP="009C3A88">
      <w:pPr>
        <w:numPr>
          <w:ilvl w:val="0"/>
          <w:numId w:val="37"/>
        </w:numPr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>RG.ru: Российская газета [Электронный ресурс]: Интернет-портал «Российской газеты»: [сайт] / «Российская газета». – [М.], 199</w:t>
      </w:r>
      <w:r>
        <w:rPr>
          <w:rFonts w:ascii="Times New Roman" w:hAnsi="Times New Roman"/>
          <w:sz w:val="24"/>
          <w:szCs w:val="24"/>
          <w:lang w:eastAsia="ru-RU"/>
        </w:rPr>
        <w:t>8 – 2017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. – Режим доступа: </w:t>
      </w:r>
      <w:hyperlink r:id="rId52" w:history="1">
        <w:r w:rsidRPr="00AF7770">
          <w:rPr>
            <w:rStyle w:val="Hyperlink"/>
            <w:rFonts w:ascii="Times New Roman" w:hAnsi="Times New Roman"/>
            <w:sz w:val="24"/>
            <w:szCs w:val="24"/>
            <w:lang w:eastAsia="ru-RU"/>
          </w:rPr>
          <w:t>http://www</w:t>
        </w:r>
      </w:hyperlink>
      <w:r w:rsidRPr="00ED7DAA">
        <w:rPr>
          <w:rFonts w:ascii="Times New Roman" w:hAnsi="Times New Roman"/>
          <w:sz w:val="24"/>
          <w:szCs w:val="24"/>
          <w:u w:val="single"/>
          <w:lang w:eastAsia="ru-RU"/>
        </w:rPr>
        <w:t>.rg.ru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, свободный </w:t>
      </w:r>
    </w:p>
    <w:p w:rsidR="00980BB9" w:rsidRPr="00ED7DAA" w:rsidRDefault="00980BB9" w:rsidP="009C3A8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980BB9" w:rsidRPr="00ED7DAA" w:rsidRDefault="00980BB9" w:rsidP="009C3A88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ED7DAA">
        <w:rPr>
          <w:rFonts w:ascii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980BB9" w:rsidRPr="00ED7DAA" w:rsidRDefault="00980BB9" w:rsidP="009C3A88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24"/>
          <w:szCs w:val="24"/>
          <w:lang w:eastAsia="ru-RU"/>
        </w:rPr>
      </w:pPr>
      <w:r w:rsidRPr="00ED7DAA">
        <w:rPr>
          <w:rFonts w:ascii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980BB9" w:rsidRPr="00ED7DAA" w:rsidRDefault="00980BB9" w:rsidP="009C3A8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980BB9" w:rsidRPr="00ED7DAA" w:rsidRDefault="00980BB9" w:rsidP="009C3A88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ED7DAA">
        <w:rPr>
          <w:rFonts w:ascii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980BB9" w:rsidRPr="00ED7DAA" w:rsidRDefault="00980BB9" w:rsidP="009C3A88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ED7DAA">
        <w:rPr>
          <w:rFonts w:ascii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980BB9" w:rsidRPr="00ED7DAA" w:rsidRDefault="00980BB9" w:rsidP="009C3A88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 xml:space="preserve">Для проведения занятий по дисциплине используются аудитории университета, в том числе оборудованные мультимедийными ресурсами (компьютер, проектор, колонки), что необходимо для лекционных занятий, </w:t>
      </w:r>
      <w:r>
        <w:rPr>
          <w:rFonts w:ascii="Times New Roman" w:hAnsi="Times New Roman"/>
          <w:sz w:val="24"/>
          <w:szCs w:val="24"/>
          <w:lang w:eastAsia="ru-RU"/>
        </w:rPr>
        <w:t>a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 также при контроле самостоятельной работы и выполнения заданий в рамках подготовки к практическим занятиям. Возможно проведение практических занятий в классах, оборудованных компьютерной техникой.</w:t>
      </w:r>
    </w:p>
    <w:p w:rsidR="00980BB9" w:rsidRPr="00ED7DAA" w:rsidRDefault="00980BB9" w:rsidP="009C3A8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980BB9" w:rsidRPr="00ED7DAA" w:rsidRDefault="00980BB9" w:rsidP="009C3A8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ED7DAA">
        <w:rPr>
          <w:rFonts w:ascii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980BB9" w:rsidRPr="00ED7DAA" w:rsidRDefault="00980BB9" w:rsidP="009C3A88">
      <w:pPr>
        <w:spacing w:after="0" w:line="240" w:lineRule="auto"/>
        <w:jc w:val="center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>Программное обеспечение:</w:t>
      </w:r>
    </w:p>
    <w:p w:rsidR="00980BB9" w:rsidRPr="00ED7DAA" w:rsidRDefault="00980BB9" w:rsidP="009C3A88">
      <w:pPr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 xml:space="preserve">Microsoft Word, Power Point, Microsoft Internet Explorer, СПС «Консультант+», «Гарант», </w:t>
      </w:r>
    </w:p>
    <w:p w:rsidR="00980BB9" w:rsidRPr="00ED7DAA" w:rsidRDefault="00980BB9" w:rsidP="009C3A88">
      <w:pPr>
        <w:spacing w:after="0" w:line="240" w:lineRule="auto"/>
        <w:jc w:val="center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>Интернет ресурсы:</w:t>
      </w:r>
    </w:p>
    <w:p w:rsidR="00980BB9" w:rsidRPr="00ED7DAA" w:rsidRDefault="00980BB9" w:rsidP="007513F0">
      <w:pPr>
        <w:numPr>
          <w:ilvl w:val="0"/>
          <w:numId w:val="36"/>
        </w:numPr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 xml:space="preserve">Информационно-правовой портал «Гарант» (нормативные правовые акты, новости федерального и регионального законодательства, юридические консультации) [Электронный ресурс]: [cайт]. – Электрон.дан. </w:t>
      </w:r>
      <w:r>
        <w:rPr>
          <w:rFonts w:ascii="Times New Roman" w:hAnsi="Times New Roman"/>
          <w:sz w:val="24"/>
          <w:szCs w:val="24"/>
          <w:lang w:eastAsia="ru-RU"/>
        </w:rPr>
        <w:t>–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 [М.], 201</w:t>
      </w:r>
      <w:r>
        <w:rPr>
          <w:rFonts w:ascii="Times New Roman" w:hAnsi="Times New Roman"/>
          <w:sz w:val="24"/>
          <w:szCs w:val="24"/>
          <w:lang w:eastAsia="ru-RU"/>
        </w:rPr>
        <w:t>7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. </w:t>
      </w:r>
      <w:r>
        <w:rPr>
          <w:rFonts w:ascii="Times New Roman" w:hAnsi="Times New Roman"/>
          <w:sz w:val="24"/>
          <w:szCs w:val="24"/>
          <w:lang w:eastAsia="ru-RU"/>
        </w:rPr>
        <w:t>–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 Режим доступа: </w:t>
      </w:r>
      <w:hyperlink r:id="rId53" w:history="1">
        <w:r w:rsidRPr="00AF7770">
          <w:rPr>
            <w:rStyle w:val="Hyperlink"/>
            <w:rFonts w:ascii="Times New Roman" w:hAnsi="Times New Roman"/>
            <w:sz w:val="24"/>
            <w:szCs w:val="24"/>
            <w:lang w:eastAsia="ru-RU"/>
          </w:rPr>
          <w:t>www.garant</w:t>
        </w:r>
      </w:hyperlink>
      <w:r w:rsidRPr="00ED7DAA">
        <w:rPr>
          <w:rFonts w:ascii="Times New Roman" w:hAnsi="Times New Roman"/>
          <w:sz w:val="24"/>
          <w:szCs w:val="24"/>
          <w:u w:val="single"/>
          <w:lang w:eastAsia="ru-RU"/>
        </w:rPr>
        <w:t>.ru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, свободный </w:t>
      </w:r>
    </w:p>
    <w:p w:rsidR="00980BB9" w:rsidRPr="00ED7DAA" w:rsidRDefault="00980BB9" w:rsidP="009C3A88">
      <w:pPr>
        <w:numPr>
          <w:ilvl w:val="0"/>
          <w:numId w:val="36"/>
        </w:numPr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>Официальный сайт компании «Консультант Плюс» [Электронный ресурс]: [cайт]. –</w:t>
      </w:r>
      <w:r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Электрон.дан. </w:t>
      </w:r>
      <w:r>
        <w:rPr>
          <w:rFonts w:ascii="Times New Roman" w:hAnsi="Times New Roman"/>
          <w:sz w:val="24"/>
          <w:szCs w:val="24"/>
          <w:lang w:eastAsia="ru-RU"/>
        </w:rPr>
        <w:t>–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 [М.], 201</w:t>
      </w:r>
      <w:r>
        <w:rPr>
          <w:rFonts w:ascii="Times New Roman" w:hAnsi="Times New Roman"/>
          <w:sz w:val="24"/>
          <w:szCs w:val="24"/>
          <w:lang w:eastAsia="ru-RU"/>
        </w:rPr>
        <w:t>7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. </w:t>
      </w:r>
      <w:r>
        <w:rPr>
          <w:rFonts w:ascii="Times New Roman" w:hAnsi="Times New Roman"/>
          <w:sz w:val="24"/>
          <w:szCs w:val="24"/>
          <w:lang w:eastAsia="ru-RU"/>
        </w:rPr>
        <w:t>–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 Режим доступа: </w:t>
      </w:r>
      <w:hyperlink r:id="rId54" w:history="1">
        <w:r w:rsidRPr="00AF7770">
          <w:rPr>
            <w:rStyle w:val="Hyperlink"/>
            <w:rFonts w:ascii="Times New Roman" w:hAnsi="Times New Roman"/>
            <w:sz w:val="24"/>
            <w:szCs w:val="24"/>
            <w:lang w:eastAsia="ru-RU"/>
          </w:rPr>
          <w:t>www.consultant</w:t>
        </w:r>
      </w:hyperlink>
      <w:r w:rsidRPr="00ED7DAA">
        <w:rPr>
          <w:rFonts w:ascii="Times New Roman" w:hAnsi="Times New Roman"/>
          <w:sz w:val="24"/>
          <w:szCs w:val="24"/>
          <w:u w:val="single"/>
          <w:lang w:eastAsia="ru-RU"/>
        </w:rPr>
        <w:t>.ru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, свободный </w:t>
      </w:r>
    </w:p>
    <w:p w:rsidR="00980BB9" w:rsidRPr="00ED7DAA" w:rsidRDefault="00980BB9" w:rsidP="009C3A88">
      <w:pPr>
        <w:spacing w:after="0" w:line="240" w:lineRule="auto"/>
        <w:ind w:firstLine="720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>Возможна организация взаимодействия с обучающимися посредством электронной почты. Для инвалидов и лиц с ограниченными возможностями здоровья, освоение данной дисциплины может быть осуществлено с использованием дистанционных образовательных технологий, посредством скайпа, видеоконференцсвязи.</w:t>
      </w:r>
    </w:p>
    <w:p w:rsidR="00980BB9" w:rsidRDefault="00980BB9" w:rsidP="004F63B0">
      <w:pPr>
        <w:pStyle w:val="Heading1"/>
        <w:jc w:val="center"/>
        <w:rPr>
          <w:rFonts w:ascii="Times New Roman" w:hAnsi="Times New Roman"/>
          <w:caps/>
          <w:color w:val="auto"/>
        </w:rPr>
      </w:pPr>
      <w:r>
        <w:br w:type="page"/>
      </w:r>
      <w:r>
        <w:rPr>
          <w:rFonts w:ascii="Times New Roman" w:hAnsi="Times New Roman"/>
          <w:caps/>
          <w:color w:val="auto"/>
        </w:rPr>
        <w:t>5.7. ПРОГРАММА ДИСЦИПЛИНЫ «международное право»</w:t>
      </w:r>
      <w:bookmarkEnd w:id="12"/>
    </w:p>
    <w:p w:rsidR="00980BB9" w:rsidRDefault="00980BB9" w:rsidP="008F70B2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</w:p>
    <w:p w:rsidR="00980BB9" w:rsidRDefault="00980BB9" w:rsidP="007513F0">
      <w:pPr>
        <w:spacing w:before="180" w:after="120" w:line="240" w:lineRule="auto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1. Пояснительная записка</w:t>
      </w:r>
    </w:p>
    <w:p w:rsidR="00980BB9" w:rsidRPr="00340D98" w:rsidRDefault="00980BB9" w:rsidP="007513F0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</w:rPr>
      </w:pPr>
      <w:r w:rsidRPr="00340D98">
        <w:rPr>
          <w:rFonts w:ascii="Times New Roman" w:hAnsi="Times New Roman"/>
          <w:sz w:val="24"/>
          <w:szCs w:val="24"/>
        </w:rPr>
        <w:t>Дисциплина «Международное право» является единственной дисциплиной,  направленной на изучение особого вида правовой системы, отличной от внутригосударственной правовой систем.</w:t>
      </w:r>
    </w:p>
    <w:p w:rsidR="00980BB9" w:rsidRPr="00340D98" w:rsidRDefault="00980BB9" w:rsidP="007513F0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</w:rPr>
      </w:pPr>
      <w:r w:rsidRPr="00340D98">
        <w:rPr>
          <w:rFonts w:ascii="Times New Roman" w:hAnsi="Times New Roman"/>
          <w:sz w:val="24"/>
          <w:szCs w:val="24"/>
        </w:rPr>
        <w:t xml:space="preserve">Курс «Международное право» предназначен для изучения проблем правового регулирования международных отношений. В нём рассматриваются основные аспекты международного права и сотрудничества государств, </w:t>
      </w:r>
      <w:r>
        <w:rPr>
          <w:rFonts w:ascii="Times New Roman" w:hAnsi="Times New Roman"/>
          <w:sz w:val="24"/>
          <w:szCs w:val="24"/>
        </w:rPr>
        <w:t>a</w:t>
      </w:r>
      <w:r w:rsidRPr="00340D98">
        <w:rPr>
          <w:rFonts w:ascii="Times New Roman" w:hAnsi="Times New Roman"/>
          <w:sz w:val="24"/>
          <w:szCs w:val="24"/>
        </w:rPr>
        <w:t xml:space="preserve"> также деятельность международных организаций.</w:t>
      </w:r>
    </w:p>
    <w:p w:rsidR="00980BB9" w:rsidRPr="00340D98" w:rsidRDefault="00980BB9" w:rsidP="007513F0">
      <w:pPr>
        <w:suppressAutoHyphens/>
        <w:spacing w:after="0" w:line="240" w:lineRule="auto"/>
        <w:ind w:firstLine="708"/>
        <w:jc w:val="both"/>
        <w:rPr>
          <w:rFonts w:ascii="Times New Roman" w:hAnsi="Times New Roman"/>
          <w:sz w:val="24"/>
          <w:szCs w:val="24"/>
        </w:rPr>
      </w:pPr>
      <w:r w:rsidRPr="00340D98">
        <w:rPr>
          <w:rFonts w:ascii="Times New Roman" w:hAnsi="Times New Roman"/>
          <w:sz w:val="24"/>
          <w:szCs w:val="24"/>
          <w:lang w:eastAsia="ru-RU"/>
        </w:rPr>
        <w:t xml:space="preserve">Содержание дисциплины охватывает следующий круг вопросов: международное право как особая система юридических норм; субъекты международного права; источники международного права и процесс создания норм; взаимодействие международного и внутригосударственного права; международные организации и конференции; ответственность в международном праве; дипломатическое и консульское право; право международной безопасности; права человека и международное право; международное экономическое, морское, воздушное, экологическое право; мирные средства разрешения международных споров; международное гуманитарное право. </w:t>
      </w:r>
    </w:p>
    <w:p w:rsidR="00980BB9" w:rsidRDefault="00980BB9" w:rsidP="007513F0">
      <w:pPr>
        <w:spacing w:before="180" w:after="120" w:line="240" w:lineRule="auto"/>
        <w:jc w:val="center"/>
        <w:rPr>
          <w:sz w:val="24"/>
          <w:szCs w:val="24"/>
        </w:rPr>
      </w:pPr>
    </w:p>
    <w:p w:rsidR="00980BB9" w:rsidRDefault="00980BB9" w:rsidP="007513F0">
      <w:pPr>
        <w:spacing w:before="180" w:after="120" w:line="240" w:lineRule="auto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2. Место в структуре образовательного модуля</w:t>
      </w:r>
    </w:p>
    <w:p w:rsidR="00980BB9" w:rsidRDefault="00980BB9" w:rsidP="007513F0">
      <w:pPr>
        <w:tabs>
          <w:tab w:val="left" w:pos="567"/>
        </w:tabs>
        <w:spacing w:after="0" w:line="240" w:lineRule="auto"/>
        <w:ind w:firstLine="700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Дисциплина относится к модулю государственное и муниципальное управление. Освоение данной дисциплины является необходимой основой для формирования у студентов системного комплексного представления о системе правовых норм, регулирующих международные отношения и положительного отношения к необходимости соблюдения действующего законодательства Российской Федерации.</w:t>
      </w:r>
    </w:p>
    <w:p w:rsidR="00980BB9" w:rsidRDefault="00980BB9" w:rsidP="007513F0">
      <w:pPr>
        <w:spacing w:before="180" w:after="120" w:line="240" w:lineRule="auto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3. Цели и задачи</w:t>
      </w:r>
    </w:p>
    <w:p w:rsidR="00980BB9" w:rsidRPr="001912D3" w:rsidRDefault="00980BB9" w:rsidP="007513F0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1912D3">
        <w:rPr>
          <w:rFonts w:ascii="Times New Roman" w:hAnsi="Times New Roman"/>
          <w:sz w:val="24"/>
          <w:szCs w:val="24"/>
          <w:lang w:eastAsia="ru-RU"/>
        </w:rPr>
        <w:t xml:space="preserve">Целью освоения дисциплины является формирование системы знаний о международном праве как о самостоятельной системе правовых норм; освоение содержания международных договоров, международных обычаев, принципов международного права, </w:t>
      </w:r>
      <w:r>
        <w:rPr>
          <w:rFonts w:ascii="Times New Roman" w:hAnsi="Times New Roman"/>
          <w:sz w:val="24"/>
          <w:szCs w:val="24"/>
          <w:lang w:eastAsia="ru-RU"/>
        </w:rPr>
        <w:t>a</w:t>
      </w:r>
      <w:r w:rsidRPr="001912D3">
        <w:rPr>
          <w:rFonts w:ascii="Times New Roman" w:hAnsi="Times New Roman"/>
          <w:sz w:val="24"/>
          <w:szCs w:val="24"/>
          <w:lang w:eastAsia="ru-RU"/>
        </w:rPr>
        <w:t xml:space="preserve"> также практики их применения; формирование знаний в области соотношения и сферы действия норм национального законодательства государств и международного права</w:t>
      </w:r>
      <w:r>
        <w:rPr>
          <w:rFonts w:ascii="Times New Roman" w:hAnsi="Times New Roman"/>
          <w:sz w:val="24"/>
          <w:szCs w:val="24"/>
          <w:lang w:eastAsia="ru-RU"/>
        </w:rPr>
        <w:t>.</w:t>
      </w:r>
    </w:p>
    <w:p w:rsidR="00980BB9" w:rsidRPr="001912D3" w:rsidRDefault="00980BB9" w:rsidP="007513F0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1912D3">
        <w:rPr>
          <w:rFonts w:ascii="Times New Roman" w:hAnsi="Times New Roman"/>
          <w:sz w:val="24"/>
          <w:szCs w:val="24"/>
          <w:lang w:eastAsia="ru-RU"/>
        </w:rPr>
        <w:t>Задачами дисциплины являются:</w:t>
      </w:r>
    </w:p>
    <w:p w:rsidR="00980BB9" w:rsidRPr="001912D3" w:rsidRDefault="00980BB9" w:rsidP="007513F0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1912D3">
        <w:rPr>
          <w:rFonts w:ascii="Times New Roman" w:hAnsi="Times New Roman"/>
          <w:i/>
          <w:sz w:val="24"/>
          <w:szCs w:val="24"/>
          <w:lang w:eastAsia="ru-RU"/>
        </w:rPr>
        <w:t xml:space="preserve">- </w:t>
      </w:r>
      <w:r w:rsidRPr="001912D3">
        <w:rPr>
          <w:rFonts w:ascii="Times New Roman" w:hAnsi="Times New Roman"/>
          <w:sz w:val="24"/>
          <w:szCs w:val="24"/>
          <w:lang w:eastAsia="ru-RU"/>
        </w:rPr>
        <w:t>изучения важнейших категорий международного права, его основных источников, содержания универсальных, региональных и партикулярных международных договоров, универсальных и локальных обычаев, общепризнанных принципов международного права;</w:t>
      </w:r>
    </w:p>
    <w:p w:rsidR="00980BB9" w:rsidRPr="001912D3" w:rsidRDefault="00980BB9" w:rsidP="007513F0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1912D3">
        <w:rPr>
          <w:rFonts w:ascii="Times New Roman" w:hAnsi="Times New Roman"/>
          <w:i/>
          <w:sz w:val="24"/>
          <w:szCs w:val="24"/>
          <w:lang w:eastAsia="ru-RU"/>
        </w:rPr>
        <w:t xml:space="preserve">- </w:t>
      </w:r>
      <w:r w:rsidRPr="001912D3">
        <w:rPr>
          <w:rFonts w:ascii="Times New Roman" w:hAnsi="Times New Roman"/>
          <w:sz w:val="24"/>
          <w:szCs w:val="24"/>
          <w:lang w:eastAsia="ru-RU"/>
        </w:rPr>
        <w:t>выработк</w:t>
      </w:r>
      <w:r>
        <w:rPr>
          <w:rFonts w:ascii="Times New Roman" w:hAnsi="Times New Roman"/>
          <w:sz w:val="24"/>
          <w:szCs w:val="24"/>
          <w:lang w:eastAsia="ru-RU"/>
        </w:rPr>
        <w:t>а</w:t>
      </w:r>
      <w:r w:rsidRPr="001912D3">
        <w:rPr>
          <w:rFonts w:ascii="Times New Roman" w:hAnsi="Times New Roman"/>
          <w:sz w:val="24"/>
          <w:szCs w:val="24"/>
          <w:lang w:eastAsia="ru-RU"/>
        </w:rPr>
        <w:t xml:space="preserve"> у студентов умения ориентироваться в источниках международного права, анализировать и обобщать изученный материал;</w:t>
      </w:r>
    </w:p>
    <w:p w:rsidR="00980BB9" w:rsidRPr="001912D3" w:rsidRDefault="00980BB9" w:rsidP="007513F0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1912D3">
        <w:rPr>
          <w:rFonts w:ascii="Times New Roman" w:hAnsi="Times New Roman"/>
          <w:i/>
          <w:sz w:val="24"/>
          <w:szCs w:val="24"/>
          <w:lang w:eastAsia="ru-RU"/>
        </w:rPr>
        <w:t xml:space="preserve">- </w:t>
      </w:r>
      <w:r w:rsidRPr="001912D3">
        <w:rPr>
          <w:rFonts w:ascii="Times New Roman" w:hAnsi="Times New Roman"/>
          <w:sz w:val="24"/>
          <w:szCs w:val="24"/>
          <w:lang w:eastAsia="ru-RU"/>
        </w:rPr>
        <w:t xml:space="preserve">выработки уважения к нормам международного права как самостоятельной правовой системы современности, </w:t>
      </w:r>
      <w:r>
        <w:rPr>
          <w:rFonts w:ascii="Times New Roman" w:hAnsi="Times New Roman"/>
          <w:sz w:val="24"/>
          <w:szCs w:val="24"/>
          <w:lang w:eastAsia="ru-RU"/>
        </w:rPr>
        <w:t>a</w:t>
      </w:r>
      <w:r w:rsidRPr="001912D3">
        <w:rPr>
          <w:rFonts w:ascii="Times New Roman" w:hAnsi="Times New Roman"/>
          <w:sz w:val="24"/>
          <w:szCs w:val="24"/>
          <w:lang w:eastAsia="ru-RU"/>
        </w:rPr>
        <w:t xml:space="preserve"> также при их реализации в российской национальной правовой системе в соответствии со статьей 15 Конституции РФ;</w:t>
      </w:r>
    </w:p>
    <w:p w:rsidR="00980BB9" w:rsidRDefault="00980BB9" w:rsidP="007513F0">
      <w:pPr>
        <w:spacing w:after="0" w:line="240" w:lineRule="auto"/>
        <w:ind w:left="567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4. Образовательные результаты</w:t>
      </w:r>
    </w:p>
    <w:tbl>
      <w:tblPr>
        <w:tblW w:w="9854" w:type="dxa"/>
        <w:tblLayout w:type="fixed"/>
        <w:tblLook w:val="0000"/>
      </w:tblPr>
      <w:tblGrid>
        <w:gridCol w:w="1129"/>
        <w:gridCol w:w="2035"/>
        <w:gridCol w:w="1264"/>
        <w:gridCol w:w="2340"/>
        <w:gridCol w:w="1260"/>
        <w:gridCol w:w="1826"/>
      </w:tblGrid>
      <w:tr w:rsidR="00980BB9" w:rsidTr="00B96224">
        <w:trPr>
          <w:trHeight w:val="385"/>
        </w:trPr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80BB9" w:rsidRDefault="00980BB9" w:rsidP="007513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0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80BB9" w:rsidRDefault="00980BB9" w:rsidP="007513F0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2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80BB9" w:rsidRDefault="00980BB9" w:rsidP="007513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3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80BB9" w:rsidRDefault="00980BB9" w:rsidP="007513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2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80BB9" w:rsidRDefault="00980BB9" w:rsidP="007513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8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80BB9" w:rsidRDefault="00980BB9" w:rsidP="007513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980BB9" w:rsidTr="00B96224">
        <w:trPr>
          <w:trHeight w:val="385"/>
        </w:trPr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80BB9" w:rsidRPr="00C47D74" w:rsidRDefault="00980BB9" w:rsidP="007513F0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47D74">
              <w:rPr>
                <w:rFonts w:ascii="Times New Roman" w:hAnsi="Times New Roman"/>
                <w:sz w:val="24"/>
                <w:szCs w:val="24"/>
                <w:lang w:eastAsia="ru-RU"/>
              </w:rPr>
              <w:t>ОР. 1</w:t>
            </w:r>
          </w:p>
        </w:tc>
        <w:tc>
          <w:tcPr>
            <w:tcW w:w="20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80BB9" w:rsidRPr="00BC3647" w:rsidRDefault="00980BB9" w:rsidP="007513F0">
            <w:pPr>
              <w:shd w:val="clear" w:color="auto" w:fill="FFFFFF"/>
              <w:tabs>
                <w:tab w:val="left" w:pos="1123"/>
              </w:tabs>
              <w:spacing w:after="0" w:line="240" w:lineRule="auto"/>
              <w:ind w:right="130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Демонстрирует умения  анализировать правовые акты для решения</w:t>
            </w:r>
            <w:r w:rsidRPr="00983839">
              <w:rPr>
                <w:rFonts w:ascii="Times New Roman" w:hAnsi="Times New Roman"/>
                <w:sz w:val="24"/>
                <w:szCs w:val="24"/>
              </w:rPr>
              <w:t xml:space="preserve"> профессионально-педагогическ</w:t>
            </w:r>
            <w:r>
              <w:rPr>
                <w:rFonts w:ascii="Times New Roman" w:hAnsi="Times New Roman"/>
                <w:sz w:val="24"/>
                <w:szCs w:val="24"/>
              </w:rPr>
              <w:t>их</w:t>
            </w:r>
            <w:r w:rsidRPr="00983839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</w:rPr>
              <w:t>задач.</w:t>
            </w:r>
          </w:p>
        </w:tc>
        <w:tc>
          <w:tcPr>
            <w:tcW w:w="12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80BB9" w:rsidRDefault="00980BB9" w:rsidP="007513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ОР.1-7-1</w:t>
            </w:r>
          </w:p>
        </w:tc>
        <w:tc>
          <w:tcPr>
            <w:tcW w:w="23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80BB9" w:rsidRPr="00177577" w:rsidRDefault="00980BB9" w:rsidP="007513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Демонстрирует умения ориентироваться в</w:t>
            </w:r>
            <w:r w:rsidRPr="00177577">
              <w:rPr>
                <w:rFonts w:ascii="Times New Roman" w:hAnsi="Times New Roman"/>
                <w:sz w:val="24"/>
                <w:szCs w:val="24"/>
              </w:rPr>
              <w:t xml:space="preserve"> источниках международного права</w:t>
            </w:r>
          </w:p>
        </w:tc>
        <w:tc>
          <w:tcPr>
            <w:tcW w:w="12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80BB9" w:rsidRPr="001C6118" w:rsidRDefault="00980BB9" w:rsidP="007513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C6118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ОК-1; ОК-2; ОК-6; </w:t>
            </w:r>
          </w:p>
        </w:tc>
        <w:tc>
          <w:tcPr>
            <w:tcW w:w="18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80BB9" w:rsidRPr="000C797B" w:rsidRDefault="00980BB9" w:rsidP="007513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0C797B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тестирование</w:t>
            </w: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;</w:t>
            </w:r>
          </w:p>
          <w:p w:rsidR="00980BB9" w:rsidRDefault="00980BB9" w:rsidP="007513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0C797B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эссе</w:t>
            </w: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.</w:t>
            </w:r>
          </w:p>
        </w:tc>
      </w:tr>
      <w:tr w:rsidR="00980BB9" w:rsidTr="00B96224">
        <w:trPr>
          <w:trHeight w:val="385"/>
        </w:trPr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80BB9" w:rsidRPr="00C47D74" w:rsidRDefault="00980BB9" w:rsidP="007513F0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47D74">
              <w:rPr>
                <w:rFonts w:ascii="Times New Roman" w:hAnsi="Times New Roman"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20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80BB9" w:rsidRDefault="00980BB9" w:rsidP="007513F0">
            <w:pPr>
              <w:spacing w:line="240" w:lineRule="auto"/>
            </w:pPr>
            <w:r>
              <w:rPr>
                <w:rFonts w:ascii="Times New Roman" w:hAnsi="Times New Roman"/>
                <w:sz w:val="24"/>
                <w:szCs w:val="24"/>
              </w:rPr>
              <w:t xml:space="preserve">Демонстрирует умения выполнять </w:t>
            </w:r>
            <w:r w:rsidRPr="00EF471E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983839">
              <w:rPr>
                <w:rFonts w:ascii="Times New Roman" w:hAnsi="Times New Roman"/>
                <w:sz w:val="24"/>
                <w:szCs w:val="24"/>
              </w:rPr>
              <w:t xml:space="preserve">профессионально-педагогические функции на нормативно-правовой основе </w:t>
            </w:r>
          </w:p>
          <w:p w:rsidR="00980BB9" w:rsidRPr="00EF471E" w:rsidRDefault="00980BB9" w:rsidP="007513F0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80BB9" w:rsidRDefault="00980BB9" w:rsidP="007513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ОР.2-7-1</w:t>
            </w:r>
          </w:p>
        </w:tc>
        <w:tc>
          <w:tcPr>
            <w:tcW w:w="23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80BB9" w:rsidRDefault="00980BB9" w:rsidP="007513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Демонстрирует умения</w:t>
            </w:r>
            <w:r w:rsidRPr="00177577">
              <w:rPr>
                <w:rFonts w:ascii="Times New Roman" w:hAnsi="Times New Roman"/>
                <w:sz w:val="24"/>
                <w:szCs w:val="24"/>
              </w:rPr>
              <w:t xml:space="preserve"> анализ</w:t>
            </w:r>
            <w:r>
              <w:rPr>
                <w:rFonts w:ascii="Times New Roman" w:hAnsi="Times New Roman"/>
                <w:sz w:val="24"/>
                <w:szCs w:val="24"/>
              </w:rPr>
              <w:t>ировать</w:t>
            </w:r>
            <w:r w:rsidRPr="00177577">
              <w:rPr>
                <w:rFonts w:ascii="Times New Roman" w:hAnsi="Times New Roman"/>
                <w:sz w:val="24"/>
                <w:szCs w:val="24"/>
              </w:rPr>
              <w:t xml:space="preserve"> норм</w:t>
            </w:r>
            <w:r>
              <w:rPr>
                <w:rFonts w:ascii="Times New Roman" w:hAnsi="Times New Roman"/>
                <w:sz w:val="24"/>
                <w:szCs w:val="24"/>
              </w:rPr>
              <w:t>ы</w:t>
            </w:r>
            <w:r w:rsidRPr="00177577">
              <w:rPr>
                <w:rFonts w:ascii="Times New Roman" w:hAnsi="Times New Roman"/>
                <w:sz w:val="24"/>
                <w:szCs w:val="24"/>
              </w:rPr>
              <w:t xml:space="preserve"> международного права </w:t>
            </w:r>
            <w:r>
              <w:rPr>
                <w:rFonts w:ascii="Times New Roman" w:hAnsi="Times New Roman"/>
                <w:sz w:val="24"/>
                <w:szCs w:val="24"/>
              </w:rPr>
              <w:t>для выполнения профессионально-педагогических функций</w:t>
            </w:r>
            <w:r w:rsidRPr="00177577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</w:tc>
        <w:tc>
          <w:tcPr>
            <w:tcW w:w="12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80BB9" w:rsidRPr="001C6118" w:rsidRDefault="00980BB9" w:rsidP="007513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C6118">
              <w:rPr>
                <w:rFonts w:ascii="Times New Roman" w:hAnsi="Times New Roman"/>
                <w:sz w:val="24"/>
                <w:szCs w:val="24"/>
                <w:lang w:eastAsia="ru-RU"/>
              </w:rPr>
              <w:t>ОПК-9; ОПК-10; ПК-1; ПК-4</w:t>
            </w:r>
          </w:p>
        </w:tc>
        <w:tc>
          <w:tcPr>
            <w:tcW w:w="18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80BB9" w:rsidRPr="000C797B" w:rsidRDefault="00980BB9" w:rsidP="007513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кейс-задание;</w:t>
            </w:r>
          </w:p>
          <w:p w:rsidR="00980BB9" w:rsidRPr="000C797B" w:rsidRDefault="00980BB9" w:rsidP="007513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</w:tr>
    </w:tbl>
    <w:p w:rsidR="00980BB9" w:rsidRDefault="00980BB9" w:rsidP="007513F0">
      <w:pPr>
        <w:shd w:val="clear" w:color="auto" w:fill="FFFFFF"/>
        <w:tabs>
          <w:tab w:val="left" w:pos="360"/>
          <w:tab w:val="left" w:pos="518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8"/>
          <w:szCs w:val="28"/>
          <w:lang w:eastAsia="ru-RU"/>
        </w:rPr>
      </w:pPr>
    </w:p>
    <w:p w:rsidR="00980BB9" w:rsidRDefault="00980BB9" w:rsidP="007513F0">
      <w:pPr>
        <w:spacing w:before="180" w:after="120" w:line="240" w:lineRule="auto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5. Содержание дисциплины</w:t>
      </w:r>
    </w:p>
    <w:p w:rsidR="00980BB9" w:rsidRDefault="00980BB9" w:rsidP="007513F0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 CYR" w:hAnsi="Times New Roman CYR" w:cs="Times New Roman CYR"/>
          <w:bCs/>
          <w:i/>
          <w:sz w:val="24"/>
          <w:szCs w:val="24"/>
          <w:lang w:eastAsia="ru-RU"/>
        </w:rPr>
      </w:pPr>
      <w:r>
        <w:rPr>
          <w:rFonts w:ascii="Times New Roman" w:hAnsi="Times New Roman"/>
          <w:bCs/>
          <w:i/>
          <w:sz w:val="24"/>
          <w:szCs w:val="24"/>
          <w:lang w:eastAsia="ru-RU"/>
        </w:rPr>
        <w:t xml:space="preserve">5.1. </w:t>
      </w:r>
      <w:r>
        <w:rPr>
          <w:rFonts w:ascii="Times New Roman CYR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9945" w:type="dxa"/>
        <w:tblLayout w:type="fixed"/>
        <w:tblLook w:val="0000"/>
      </w:tblPr>
      <w:tblGrid>
        <w:gridCol w:w="4086"/>
        <w:gridCol w:w="961"/>
        <w:gridCol w:w="956"/>
        <w:gridCol w:w="1593"/>
        <w:gridCol w:w="1390"/>
        <w:gridCol w:w="959"/>
      </w:tblGrid>
      <w:tr w:rsidR="00980BB9" w:rsidTr="00B96224">
        <w:trPr>
          <w:trHeight w:val="204"/>
        </w:trPr>
        <w:tc>
          <w:tcPr>
            <w:tcW w:w="408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80BB9" w:rsidRPr="003619E3" w:rsidRDefault="00980BB9" w:rsidP="007513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b/>
                <w:sz w:val="24"/>
                <w:szCs w:val="24"/>
                <w:lang w:eastAsia="ru-RU"/>
              </w:rPr>
            </w:pPr>
            <w:r w:rsidRPr="003619E3">
              <w:rPr>
                <w:rFonts w:ascii="Times New Roman CYR" w:hAnsi="Times New Roman CYR" w:cs="Times New Roman CYR"/>
                <w:b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510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80BB9" w:rsidRPr="003619E3" w:rsidRDefault="00980BB9" w:rsidP="007513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b/>
                <w:sz w:val="24"/>
                <w:szCs w:val="24"/>
                <w:lang w:eastAsia="ru-RU"/>
              </w:rPr>
            </w:pPr>
            <w:r w:rsidRPr="003619E3">
              <w:rPr>
                <w:rFonts w:ascii="Times New Roman CYR" w:hAnsi="Times New Roman CYR" w:cs="Times New Roman CYR"/>
                <w:b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39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80BB9" w:rsidRPr="003619E3" w:rsidRDefault="00980BB9" w:rsidP="007513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b/>
                <w:sz w:val="24"/>
                <w:szCs w:val="24"/>
                <w:lang w:eastAsia="ru-RU"/>
              </w:rPr>
            </w:pPr>
            <w:r w:rsidRPr="003619E3">
              <w:rPr>
                <w:rFonts w:ascii="Times New Roman CYR" w:hAnsi="Times New Roman CYR" w:cs="Times New Roman CYR"/>
                <w:b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95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80BB9" w:rsidRPr="003619E3" w:rsidRDefault="00980BB9" w:rsidP="007513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b/>
                <w:sz w:val="24"/>
                <w:szCs w:val="24"/>
                <w:lang w:eastAsia="ru-RU"/>
              </w:rPr>
            </w:pPr>
            <w:r w:rsidRPr="003619E3">
              <w:rPr>
                <w:rFonts w:ascii="Times New Roman CYR" w:hAnsi="Times New Roman CYR" w:cs="Times New Roman CYR"/>
                <w:b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980BB9" w:rsidTr="00B96224">
        <w:trPr>
          <w:trHeight w:val="535"/>
        </w:trPr>
        <w:tc>
          <w:tcPr>
            <w:tcW w:w="408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0BB9" w:rsidRDefault="00980BB9" w:rsidP="007513F0">
            <w:pPr>
              <w:spacing w:after="0" w:line="240" w:lineRule="auto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</w:p>
        </w:tc>
        <w:tc>
          <w:tcPr>
            <w:tcW w:w="191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80BB9" w:rsidRPr="003619E3" w:rsidRDefault="00980BB9" w:rsidP="007513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b/>
                <w:sz w:val="24"/>
                <w:szCs w:val="24"/>
                <w:lang w:eastAsia="ru-RU"/>
              </w:rPr>
            </w:pPr>
            <w:r w:rsidRPr="003619E3">
              <w:rPr>
                <w:rFonts w:ascii="Times New Roman CYR" w:hAnsi="Times New Roman CYR" w:cs="Times New Roman CYR"/>
                <w:b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59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80BB9" w:rsidRPr="003619E3" w:rsidRDefault="00980BB9" w:rsidP="007513F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3619E3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 xml:space="preserve">Контактная СР (в т.ч. </w:t>
            </w:r>
          </w:p>
          <w:p w:rsidR="00980BB9" w:rsidRDefault="00980BB9" w:rsidP="007513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  <w:r w:rsidRPr="003619E3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39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0BB9" w:rsidRDefault="00980BB9" w:rsidP="007513F0">
            <w:pPr>
              <w:spacing w:after="0" w:line="240" w:lineRule="auto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</w:p>
        </w:tc>
        <w:tc>
          <w:tcPr>
            <w:tcW w:w="95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0BB9" w:rsidRDefault="00980BB9" w:rsidP="007513F0">
            <w:pPr>
              <w:spacing w:after="0" w:line="240" w:lineRule="auto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</w:p>
        </w:tc>
      </w:tr>
      <w:tr w:rsidR="00980BB9" w:rsidTr="00B96224">
        <w:trPr>
          <w:trHeight w:val="1"/>
        </w:trPr>
        <w:tc>
          <w:tcPr>
            <w:tcW w:w="408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0BB9" w:rsidRDefault="00980BB9" w:rsidP="007513F0">
            <w:pPr>
              <w:spacing w:after="0" w:line="240" w:lineRule="auto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80BB9" w:rsidRPr="003619E3" w:rsidRDefault="00980BB9" w:rsidP="007513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b/>
                <w:sz w:val="24"/>
                <w:szCs w:val="24"/>
                <w:lang w:eastAsia="ru-RU"/>
              </w:rPr>
            </w:pPr>
            <w:r w:rsidRPr="003619E3">
              <w:rPr>
                <w:rFonts w:ascii="Times New Roman CYR" w:hAnsi="Times New Roman CYR" w:cs="Times New Roman CYR"/>
                <w:b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80BB9" w:rsidRPr="003619E3" w:rsidRDefault="00980BB9" w:rsidP="007513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b/>
                <w:sz w:val="24"/>
                <w:szCs w:val="24"/>
                <w:lang w:eastAsia="ru-RU"/>
              </w:rPr>
            </w:pPr>
            <w:r w:rsidRPr="003619E3">
              <w:rPr>
                <w:rFonts w:ascii="Times New Roman CYR" w:hAnsi="Times New Roman CYR" w:cs="Times New Roman CYR"/>
                <w:b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59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0BB9" w:rsidRDefault="00980BB9" w:rsidP="007513F0">
            <w:pPr>
              <w:spacing w:after="0" w:line="240" w:lineRule="auto"/>
              <w:rPr>
                <w:rFonts w:cs="Calibri"/>
                <w:sz w:val="24"/>
                <w:szCs w:val="24"/>
                <w:lang w:eastAsia="ru-RU"/>
              </w:rPr>
            </w:pPr>
          </w:p>
        </w:tc>
        <w:tc>
          <w:tcPr>
            <w:tcW w:w="139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0BB9" w:rsidRDefault="00980BB9" w:rsidP="007513F0">
            <w:pPr>
              <w:spacing w:after="0" w:line="240" w:lineRule="auto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</w:p>
        </w:tc>
        <w:tc>
          <w:tcPr>
            <w:tcW w:w="95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0BB9" w:rsidRDefault="00980BB9" w:rsidP="007513F0">
            <w:pPr>
              <w:spacing w:after="0" w:line="240" w:lineRule="auto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</w:p>
        </w:tc>
      </w:tr>
      <w:tr w:rsidR="00980BB9" w:rsidTr="00CB6964">
        <w:trPr>
          <w:trHeight w:val="1"/>
        </w:trPr>
        <w:tc>
          <w:tcPr>
            <w:tcW w:w="9945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0BB9" w:rsidRPr="00D82146" w:rsidRDefault="00980BB9" w:rsidP="00D82146">
            <w:pPr>
              <w:spacing w:after="0" w:line="240" w:lineRule="auto"/>
              <w:jc w:val="center"/>
              <w:rPr>
                <w:rFonts w:ascii="Times New Roman CYR" w:hAnsi="Times New Roman CYR" w:cs="Times New Roman CYR"/>
                <w:b/>
                <w:sz w:val="24"/>
                <w:szCs w:val="24"/>
                <w:lang w:eastAsia="ru-RU"/>
              </w:rPr>
            </w:pPr>
            <w:r w:rsidRPr="00D82146">
              <w:rPr>
                <w:rFonts w:ascii="Times New Roman CYR" w:hAnsi="Times New Roman CYR" w:cs="Times New Roman CYR"/>
                <w:b/>
                <w:sz w:val="24"/>
                <w:szCs w:val="24"/>
                <w:lang w:eastAsia="ru-RU"/>
              </w:rPr>
              <w:t>Раздел 1. Международное право как особая правовая система</w:t>
            </w:r>
          </w:p>
        </w:tc>
      </w:tr>
      <w:tr w:rsidR="00980BB9" w:rsidTr="00B96224">
        <w:trPr>
          <w:trHeight w:val="1"/>
        </w:trPr>
        <w:tc>
          <w:tcPr>
            <w:tcW w:w="40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80BB9" w:rsidRPr="003D37DB" w:rsidRDefault="00980BB9" w:rsidP="007513F0">
            <w:pPr>
              <w:spacing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1.</w:t>
            </w:r>
            <w:r w:rsidRPr="003D37DB">
              <w:rPr>
                <w:rFonts w:ascii="Times New Roman" w:hAnsi="Times New Roman"/>
                <w:sz w:val="24"/>
                <w:szCs w:val="24"/>
                <w:lang w:eastAsia="ru-RU"/>
              </w:rPr>
              <w:t>1 Понятие и предмет регулирования международного права</w:t>
            </w:r>
          </w:p>
        </w:tc>
        <w:tc>
          <w:tcPr>
            <w:tcW w:w="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0BB9" w:rsidRDefault="00980BB9" w:rsidP="007513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0BB9" w:rsidRDefault="00980BB9" w:rsidP="007513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5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80BB9" w:rsidRDefault="00980BB9" w:rsidP="007513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80BB9" w:rsidRDefault="00980BB9" w:rsidP="007513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9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80BB9" w:rsidRDefault="00980BB9" w:rsidP="007513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980BB9" w:rsidTr="00B96224">
        <w:trPr>
          <w:trHeight w:val="1"/>
        </w:trPr>
        <w:tc>
          <w:tcPr>
            <w:tcW w:w="40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80BB9" w:rsidRPr="003D37DB" w:rsidRDefault="00980BB9" w:rsidP="007513F0">
            <w:pPr>
              <w:spacing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1.</w:t>
            </w:r>
            <w:r w:rsidRPr="003D37DB">
              <w:rPr>
                <w:rFonts w:ascii="Times New Roman" w:hAnsi="Times New Roman"/>
                <w:sz w:val="24"/>
                <w:szCs w:val="24"/>
                <w:lang w:eastAsia="ru-RU"/>
              </w:rPr>
              <w:t>2 Субъекты международного права</w:t>
            </w:r>
          </w:p>
        </w:tc>
        <w:tc>
          <w:tcPr>
            <w:tcW w:w="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0BB9" w:rsidRDefault="00980BB9" w:rsidP="007513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0BB9" w:rsidRDefault="00980BB9" w:rsidP="007513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5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80BB9" w:rsidRDefault="00980BB9" w:rsidP="007513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80BB9" w:rsidRDefault="00980BB9" w:rsidP="007513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9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80BB9" w:rsidRDefault="00980BB9" w:rsidP="007513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13</w:t>
            </w:r>
          </w:p>
        </w:tc>
      </w:tr>
      <w:tr w:rsidR="00980BB9" w:rsidTr="00B96224">
        <w:trPr>
          <w:trHeight w:val="1"/>
        </w:trPr>
        <w:tc>
          <w:tcPr>
            <w:tcW w:w="40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80BB9" w:rsidRPr="003D37DB" w:rsidRDefault="00980BB9" w:rsidP="007513F0">
            <w:pPr>
              <w:spacing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1.</w:t>
            </w:r>
            <w:r w:rsidRPr="003D37DB">
              <w:rPr>
                <w:rFonts w:ascii="Times New Roman" w:hAnsi="Times New Roman"/>
                <w:sz w:val="24"/>
                <w:szCs w:val="24"/>
                <w:lang w:eastAsia="ru-RU"/>
              </w:rPr>
              <w:t>3 Нормы и источники международного права</w:t>
            </w:r>
          </w:p>
        </w:tc>
        <w:tc>
          <w:tcPr>
            <w:tcW w:w="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0BB9" w:rsidRDefault="00980BB9" w:rsidP="007513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0BB9" w:rsidRDefault="00980BB9" w:rsidP="007513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5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80BB9" w:rsidRDefault="00980BB9" w:rsidP="007513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80BB9" w:rsidRDefault="00980BB9" w:rsidP="007513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9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80BB9" w:rsidRDefault="00980BB9" w:rsidP="007513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980BB9" w:rsidTr="009454D2">
        <w:trPr>
          <w:trHeight w:val="1"/>
        </w:trPr>
        <w:tc>
          <w:tcPr>
            <w:tcW w:w="9945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80BB9" w:rsidRDefault="00980BB9" w:rsidP="007513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82146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Раздел 2. Принципы международного права</w:t>
            </w:r>
          </w:p>
        </w:tc>
      </w:tr>
      <w:tr w:rsidR="00980BB9" w:rsidTr="00B96224">
        <w:trPr>
          <w:trHeight w:val="1"/>
        </w:trPr>
        <w:tc>
          <w:tcPr>
            <w:tcW w:w="40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80BB9" w:rsidRPr="003D37DB" w:rsidRDefault="00980BB9" w:rsidP="007513F0">
            <w:pPr>
              <w:spacing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2.1</w:t>
            </w:r>
            <w:r w:rsidRPr="003D37DB">
              <w:rPr>
                <w:rFonts w:ascii="Times New Roman" w:hAnsi="Times New Roman"/>
                <w:sz w:val="24"/>
                <w:szCs w:val="24"/>
                <w:lang w:eastAsia="ru-RU"/>
              </w:rPr>
              <w:t>. Основные принципы международного права</w:t>
            </w:r>
          </w:p>
        </w:tc>
        <w:tc>
          <w:tcPr>
            <w:tcW w:w="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0BB9" w:rsidRDefault="00980BB9" w:rsidP="007513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0BB9" w:rsidRDefault="00980BB9" w:rsidP="007513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5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80BB9" w:rsidRDefault="00980BB9" w:rsidP="007513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80BB9" w:rsidRDefault="00980BB9" w:rsidP="007513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9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80BB9" w:rsidRDefault="00980BB9" w:rsidP="007513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26</w:t>
            </w:r>
          </w:p>
        </w:tc>
      </w:tr>
      <w:tr w:rsidR="00980BB9" w:rsidTr="00B96224">
        <w:trPr>
          <w:trHeight w:val="1"/>
        </w:trPr>
        <w:tc>
          <w:tcPr>
            <w:tcW w:w="40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80BB9" w:rsidRPr="003D37DB" w:rsidRDefault="00980BB9" w:rsidP="007513F0">
            <w:pPr>
              <w:spacing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2.2</w:t>
            </w:r>
            <w:r w:rsidRPr="003D37DB">
              <w:rPr>
                <w:rFonts w:ascii="Times New Roman" w:hAnsi="Times New Roman"/>
                <w:sz w:val="24"/>
                <w:szCs w:val="24"/>
                <w:lang w:eastAsia="ru-RU"/>
              </w:rPr>
              <w:t>. Международно-правовая ответственность</w:t>
            </w:r>
          </w:p>
        </w:tc>
        <w:tc>
          <w:tcPr>
            <w:tcW w:w="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0BB9" w:rsidRDefault="00980BB9" w:rsidP="007513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0BB9" w:rsidRDefault="00980BB9" w:rsidP="007513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5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80BB9" w:rsidRDefault="00980BB9" w:rsidP="007513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80BB9" w:rsidRDefault="00980BB9" w:rsidP="007513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9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80BB9" w:rsidRDefault="00980BB9" w:rsidP="007513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980BB9" w:rsidTr="00B96224">
        <w:trPr>
          <w:trHeight w:val="1"/>
        </w:trPr>
        <w:tc>
          <w:tcPr>
            <w:tcW w:w="40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0BB9" w:rsidRDefault="00980BB9" w:rsidP="007513F0">
            <w:pPr>
              <w:spacing w:after="0" w:line="240" w:lineRule="auto"/>
              <w:jc w:val="right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0BB9" w:rsidRDefault="00980BB9" w:rsidP="007513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0BB9" w:rsidRDefault="00980BB9" w:rsidP="007513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5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80BB9" w:rsidRDefault="00980BB9" w:rsidP="007513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3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80BB9" w:rsidRDefault="00980BB9" w:rsidP="007513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9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80BB9" w:rsidRDefault="00980BB9" w:rsidP="007513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72</w:t>
            </w:r>
          </w:p>
        </w:tc>
      </w:tr>
    </w:tbl>
    <w:p w:rsidR="00980BB9" w:rsidRDefault="00980BB9" w:rsidP="007513F0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980BB9" w:rsidRDefault="00980BB9" w:rsidP="007513F0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980BB9" w:rsidRPr="0063090F" w:rsidRDefault="00980BB9" w:rsidP="007513F0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  <w:r w:rsidRPr="0063090F">
        <w:rPr>
          <w:rFonts w:ascii="Times New Roman" w:hAnsi="Times New Roman"/>
          <w:sz w:val="24"/>
          <w:szCs w:val="24"/>
          <w:lang w:eastAsia="ru-RU"/>
        </w:rPr>
        <w:t>Объяснительно-иллюстративный.</w:t>
      </w:r>
    </w:p>
    <w:p w:rsidR="00980BB9" w:rsidRPr="0063090F" w:rsidRDefault="00980BB9" w:rsidP="007513F0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  <w:r w:rsidRPr="0063090F">
        <w:rPr>
          <w:rFonts w:ascii="Times New Roman" w:hAnsi="Times New Roman"/>
          <w:sz w:val="24"/>
          <w:szCs w:val="24"/>
          <w:lang w:eastAsia="ru-RU"/>
        </w:rPr>
        <w:t xml:space="preserve">Метод </w:t>
      </w:r>
      <w:r>
        <w:rPr>
          <w:rFonts w:ascii="Times New Roman" w:hAnsi="Times New Roman"/>
          <w:sz w:val="24"/>
          <w:szCs w:val="24"/>
          <w:lang w:eastAsia="ru-RU"/>
        </w:rPr>
        <w:t>имитационного моделирования</w:t>
      </w:r>
    </w:p>
    <w:p w:rsidR="00980BB9" w:rsidRDefault="00980BB9" w:rsidP="007513F0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980BB9" w:rsidRDefault="00980BB9" w:rsidP="00F82578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t>6. Рейтинг-план</w:t>
      </w:r>
    </w:p>
    <w:tbl>
      <w:tblPr>
        <w:tblW w:w="0" w:type="auto"/>
        <w:jc w:val="center"/>
        <w:tblLayout w:type="fixed"/>
        <w:tblLook w:val="0000"/>
      </w:tblPr>
      <w:tblGrid>
        <w:gridCol w:w="1008"/>
        <w:gridCol w:w="1981"/>
        <w:gridCol w:w="1800"/>
        <w:gridCol w:w="1080"/>
        <w:gridCol w:w="900"/>
        <w:gridCol w:w="880"/>
        <w:gridCol w:w="851"/>
        <w:gridCol w:w="814"/>
      </w:tblGrid>
      <w:tr w:rsidR="00980BB9" w:rsidTr="008769F7">
        <w:trPr>
          <w:trHeight w:val="600"/>
          <w:jc w:val="center"/>
        </w:trPr>
        <w:tc>
          <w:tcPr>
            <w:tcW w:w="100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80BB9" w:rsidRDefault="00980BB9" w:rsidP="008769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№ п/п</w:t>
            </w:r>
          </w:p>
        </w:tc>
        <w:tc>
          <w:tcPr>
            <w:tcW w:w="198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80BB9" w:rsidRDefault="00980BB9" w:rsidP="008769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Образовательные результаты</w:t>
            </w:r>
          </w:p>
        </w:tc>
        <w:tc>
          <w:tcPr>
            <w:tcW w:w="180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80BB9" w:rsidRDefault="00980BB9" w:rsidP="008769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Виды учебной деятельности</w:t>
            </w:r>
          </w:p>
          <w:p w:rsidR="00980BB9" w:rsidRDefault="00980BB9" w:rsidP="008769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обучающегося</w:t>
            </w:r>
          </w:p>
        </w:tc>
        <w:tc>
          <w:tcPr>
            <w:tcW w:w="108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80BB9" w:rsidRDefault="00980BB9" w:rsidP="008769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Средства оценивания</w:t>
            </w:r>
          </w:p>
        </w:tc>
        <w:tc>
          <w:tcPr>
            <w:tcW w:w="90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80BB9" w:rsidRDefault="00980BB9" w:rsidP="008769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Балл за конкретное задание</w:t>
            </w:r>
          </w:p>
          <w:p w:rsidR="00980BB9" w:rsidRDefault="00980BB9" w:rsidP="008769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(</w:t>
            </w:r>
            <w:r>
              <w:rPr>
                <w:rFonts w:ascii="Times New Roman" w:hAnsi="Times New Roman"/>
                <w:color w:val="000000"/>
                <w:lang w:val="en-US" w:eastAsia="ru-RU"/>
              </w:rPr>
              <w:t>min</w:t>
            </w:r>
            <w:r>
              <w:rPr>
                <w:rFonts w:ascii="Times New Roman" w:hAnsi="Times New Roman"/>
                <w:color w:val="000000"/>
                <w:lang w:eastAsia="ru-RU"/>
              </w:rPr>
              <w:t>-</w:t>
            </w:r>
            <w:r>
              <w:rPr>
                <w:rFonts w:ascii="Times New Roman" w:hAnsi="Times New Roman"/>
                <w:color w:val="000000"/>
                <w:lang w:val="en-US" w:eastAsia="ru-RU"/>
              </w:rPr>
              <w:t>max</w:t>
            </w:r>
            <w:r>
              <w:rPr>
                <w:rFonts w:ascii="Times New Roman" w:hAnsi="Times New Roman"/>
                <w:color w:val="000000"/>
                <w:lang w:eastAsia="ru-RU"/>
              </w:rPr>
              <w:t>)</w:t>
            </w:r>
          </w:p>
        </w:tc>
        <w:tc>
          <w:tcPr>
            <w:tcW w:w="88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80BB9" w:rsidRDefault="00980BB9" w:rsidP="008769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Число заданий за семестр</w:t>
            </w:r>
          </w:p>
        </w:tc>
        <w:tc>
          <w:tcPr>
            <w:tcW w:w="166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980BB9" w:rsidRDefault="00980BB9" w:rsidP="008769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Баллы</w:t>
            </w:r>
          </w:p>
        </w:tc>
      </w:tr>
      <w:tr w:rsidR="00980BB9" w:rsidTr="008769F7">
        <w:trPr>
          <w:trHeight w:val="300"/>
          <w:jc w:val="center"/>
        </w:trPr>
        <w:tc>
          <w:tcPr>
            <w:tcW w:w="1008" w:type="dxa"/>
            <w:vMerge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80BB9" w:rsidRDefault="00980BB9" w:rsidP="008769F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1" w:type="dxa"/>
            <w:vMerge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80BB9" w:rsidRDefault="00980BB9" w:rsidP="008769F7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vMerge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80BB9" w:rsidRDefault="00980BB9" w:rsidP="008769F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8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0BB9" w:rsidRDefault="00980BB9" w:rsidP="008769F7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0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0BB9" w:rsidRDefault="00980BB9" w:rsidP="008769F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8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0BB9" w:rsidRDefault="00980BB9" w:rsidP="008769F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980BB9" w:rsidRDefault="00980BB9" w:rsidP="008769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Минимальный</w:t>
            </w:r>
          </w:p>
        </w:tc>
        <w:tc>
          <w:tcPr>
            <w:tcW w:w="81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980BB9" w:rsidRDefault="00980BB9" w:rsidP="008769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Максимальный</w:t>
            </w:r>
          </w:p>
        </w:tc>
      </w:tr>
      <w:tr w:rsidR="00980BB9" w:rsidTr="008769F7">
        <w:trPr>
          <w:trHeight w:val="300"/>
          <w:jc w:val="center"/>
        </w:trPr>
        <w:tc>
          <w:tcPr>
            <w:tcW w:w="1008" w:type="dxa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80BB9" w:rsidRDefault="00980BB9" w:rsidP="008769F7">
            <w:pPr>
              <w:tabs>
                <w:tab w:val="left" w:pos="-180"/>
                <w:tab w:val="left" w:pos="0"/>
              </w:tabs>
              <w:autoSpaceDE w:val="0"/>
              <w:autoSpaceDN w:val="0"/>
              <w:adjustRightInd w:val="0"/>
              <w:spacing w:after="0" w:line="240" w:lineRule="auto"/>
              <w:ind w:right="612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1981" w:type="dxa"/>
            <w:vMerge w:val="restart"/>
            <w:tcBorders>
              <w:top w:val="nil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980BB9" w:rsidRDefault="00980BB9" w:rsidP="008769F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ОР.1.</w:t>
            </w:r>
          </w:p>
        </w:tc>
        <w:tc>
          <w:tcPr>
            <w:tcW w:w="180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80BB9" w:rsidRDefault="00980BB9" w:rsidP="008769F7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Эссе</w:t>
            </w:r>
          </w:p>
        </w:tc>
        <w:tc>
          <w:tcPr>
            <w:tcW w:w="1080" w:type="dxa"/>
            <w:vMerge w:val="restart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80BB9" w:rsidRDefault="00980BB9" w:rsidP="008769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42F6B">
              <w:rPr>
                <w:rFonts w:ascii="Times New Roman" w:hAnsi="Times New Roman"/>
                <w:lang w:bidi="mr-IN"/>
              </w:rPr>
              <w:t>Тематика эссе</w:t>
            </w:r>
          </w:p>
        </w:tc>
        <w:tc>
          <w:tcPr>
            <w:tcW w:w="90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80BB9" w:rsidRDefault="00980BB9" w:rsidP="008769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15-20</w:t>
            </w:r>
          </w:p>
        </w:tc>
        <w:tc>
          <w:tcPr>
            <w:tcW w:w="88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80BB9" w:rsidRDefault="00980BB9" w:rsidP="008769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vMerge w:val="restart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80BB9" w:rsidRDefault="00980BB9" w:rsidP="008769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14" w:type="dxa"/>
            <w:vMerge w:val="restart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80BB9" w:rsidRDefault="00980BB9" w:rsidP="008769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980BB9" w:rsidTr="008769F7">
        <w:trPr>
          <w:trHeight w:val="870"/>
          <w:jc w:val="center"/>
        </w:trPr>
        <w:tc>
          <w:tcPr>
            <w:tcW w:w="100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980BB9" w:rsidRDefault="00980BB9" w:rsidP="008769F7">
            <w:pPr>
              <w:tabs>
                <w:tab w:val="left" w:pos="0"/>
                <w:tab w:val="left" w:pos="180"/>
              </w:tabs>
              <w:autoSpaceDE w:val="0"/>
              <w:autoSpaceDN w:val="0"/>
              <w:adjustRightInd w:val="0"/>
              <w:spacing w:after="0" w:line="240" w:lineRule="auto"/>
              <w:ind w:right="612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981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</w:tcPr>
          <w:p w:rsidR="00980BB9" w:rsidRDefault="00980BB9" w:rsidP="008769F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vMerge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80BB9" w:rsidRDefault="00980BB9" w:rsidP="008769F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80" w:type="dxa"/>
            <w:vMerge/>
            <w:tcBorders>
              <w:top w:val="nil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80BB9" w:rsidRDefault="00980BB9" w:rsidP="008769F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00" w:type="dxa"/>
            <w:vMerge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80BB9" w:rsidRDefault="00980BB9" w:rsidP="008769F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80" w:type="dxa"/>
            <w:vMerge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80BB9" w:rsidRDefault="00980BB9" w:rsidP="008769F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vMerge/>
            <w:tcBorders>
              <w:top w:val="nil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980BB9" w:rsidRDefault="00980BB9" w:rsidP="008769F7">
            <w:pPr>
              <w:spacing w:after="0" w:line="240" w:lineRule="auto"/>
              <w:rPr>
                <w:rFonts w:ascii="Times New Roman" w:hAnsi="Times New Roman"/>
                <w:color w:val="000000"/>
                <w:lang w:eastAsia="ru-RU"/>
              </w:rPr>
            </w:pPr>
          </w:p>
        </w:tc>
        <w:tc>
          <w:tcPr>
            <w:tcW w:w="814" w:type="dxa"/>
            <w:vMerge/>
            <w:tcBorders>
              <w:top w:val="nil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980BB9" w:rsidRDefault="00980BB9" w:rsidP="008769F7">
            <w:pPr>
              <w:spacing w:after="0" w:line="240" w:lineRule="auto"/>
              <w:rPr>
                <w:rFonts w:ascii="Times New Roman" w:hAnsi="Times New Roman"/>
                <w:color w:val="000000"/>
                <w:lang w:eastAsia="ru-RU"/>
              </w:rPr>
            </w:pPr>
          </w:p>
        </w:tc>
      </w:tr>
      <w:tr w:rsidR="00980BB9" w:rsidTr="008769F7">
        <w:trPr>
          <w:trHeight w:val="390"/>
          <w:jc w:val="center"/>
        </w:trPr>
        <w:tc>
          <w:tcPr>
            <w:tcW w:w="100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80BB9" w:rsidRDefault="00980BB9" w:rsidP="008769F7">
            <w:pPr>
              <w:tabs>
                <w:tab w:val="left" w:pos="0"/>
                <w:tab w:val="left" w:pos="180"/>
              </w:tabs>
              <w:autoSpaceDE w:val="0"/>
              <w:autoSpaceDN w:val="0"/>
              <w:adjustRightInd w:val="0"/>
              <w:spacing w:after="0" w:line="240" w:lineRule="auto"/>
              <w:ind w:right="612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1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80BB9" w:rsidRDefault="00980BB9" w:rsidP="008769F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0BB9" w:rsidRDefault="00980BB9" w:rsidP="008769F7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Тестирование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80BB9" w:rsidRDefault="00980BB9" w:rsidP="008769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42F6B">
              <w:rPr>
                <w:rFonts w:ascii="Times New Roman" w:hAnsi="Times New Roman"/>
              </w:rPr>
              <w:t>Фонд тестовых заданий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0BB9" w:rsidRDefault="00980BB9" w:rsidP="008769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2,5-5</w:t>
            </w:r>
          </w:p>
        </w:tc>
        <w:tc>
          <w:tcPr>
            <w:tcW w:w="88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0BB9" w:rsidRDefault="00980BB9" w:rsidP="008769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80BB9" w:rsidRDefault="00980BB9" w:rsidP="008769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4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80BB9" w:rsidRDefault="00980BB9" w:rsidP="008769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980BB9" w:rsidTr="008769F7">
        <w:trPr>
          <w:trHeight w:val="300"/>
          <w:jc w:val="center"/>
        </w:trPr>
        <w:tc>
          <w:tcPr>
            <w:tcW w:w="10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80BB9" w:rsidRDefault="00980BB9" w:rsidP="008769F7">
            <w:pPr>
              <w:tabs>
                <w:tab w:val="left" w:pos="0"/>
                <w:tab w:val="left" w:pos="180"/>
              </w:tabs>
              <w:autoSpaceDE w:val="0"/>
              <w:autoSpaceDN w:val="0"/>
              <w:adjustRightInd w:val="0"/>
              <w:spacing w:after="0" w:line="240" w:lineRule="auto"/>
              <w:ind w:right="612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98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0BB9" w:rsidRDefault="00980BB9" w:rsidP="008769F7">
            <w:pPr>
              <w:autoSpaceDE w:val="0"/>
              <w:autoSpaceDN w:val="0"/>
              <w:adjustRightInd w:val="0"/>
              <w:spacing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ОР-2</w:t>
            </w:r>
          </w:p>
        </w:tc>
        <w:tc>
          <w:tcPr>
            <w:tcW w:w="18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80BB9" w:rsidRDefault="00980BB9" w:rsidP="008769F7">
            <w:pPr>
              <w:spacing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42F6B">
              <w:rPr>
                <w:rFonts w:ascii="Times New Roman" w:hAnsi="Times New Roman"/>
              </w:rPr>
              <w:t>Кейс-задание</w:t>
            </w:r>
          </w:p>
        </w:tc>
        <w:tc>
          <w:tcPr>
            <w:tcW w:w="10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80BB9" w:rsidRDefault="00980BB9" w:rsidP="008769F7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42F6B">
              <w:rPr>
                <w:rFonts w:ascii="Times New Roman" w:hAnsi="Times New Roman"/>
                <w:lang w:bidi="mr-IN"/>
              </w:rPr>
              <w:t>Задания для решения кейс-задания</w:t>
            </w:r>
          </w:p>
        </w:tc>
        <w:tc>
          <w:tcPr>
            <w:tcW w:w="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80BB9" w:rsidRDefault="00980BB9" w:rsidP="008769F7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5-10</w:t>
            </w:r>
          </w:p>
        </w:tc>
        <w:tc>
          <w:tcPr>
            <w:tcW w:w="8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80BB9" w:rsidRDefault="00980BB9" w:rsidP="008769F7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80BB9" w:rsidRDefault="00980BB9" w:rsidP="008769F7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30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80BB9" w:rsidRDefault="00980BB9" w:rsidP="008769F7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60</w:t>
            </w:r>
          </w:p>
        </w:tc>
      </w:tr>
      <w:tr w:rsidR="00980BB9" w:rsidTr="008769F7">
        <w:trPr>
          <w:trHeight w:val="300"/>
          <w:jc w:val="center"/>
        </w:trPr>
        <w:tc>
          <w:tcPr>
            <w:tcW w:w="10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80BB9" w:rsidRDefault="00980BB9" w:rsidP="008769F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80BB9" w:rsidRDefault="00980BB9" w:rsidP="008769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80BB9" w:rsidRDefault="00980BB9" w:rsidP="008769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0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80BB9" w:rsidRDefault="00980BB9" w:rsidP="008769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80BB9" w:rsidRDefault="00980BB9" w:rsidP="008769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80BB9" w:rsidRDefault="00980BB9" w:rsidP="008769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80BB9" w:rsidRDefault="00980BB9" w:rsidP="008769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80BB9" w:rsidRDefault="00980BB9" w:rsidP="008769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:rsidR="00980BB9" w:rsidRDefault="00980BB9" w:rsidP="007513F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980BB9" w:rsidRDefault="00980BB9" w:rsidP="007513F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980BB9" w:rsidRDefault="00980BB9" w:rsidP="007513F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980BB9" w:rsidRDefault="00980BB9" w:rsidP="007513F0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980BB9" w:rsidRPr="00C20093" w:rsidRDefault="00980BB9" w:rsidP="007513F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C20093">
        <w:rPr>
          <w:rFonts w:ascii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C20093">
        <w:rPr>
          <w:rFonts w:ascii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980BB9" w:rsidRPr="007513F0" w:rsidRDefault="00980BB9" w:rsidP="007513F0">
      <w:pPr>
        <w:numPr>
          <w:ilvl w:val="0"/>
          <w:numId w:val="18"/>
        </w:numPr>
        <w:tabs>
          <w:tab w:val="clear" w:pos="1080"/>
          <w:tab w:val="num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20"/>
        <w:jc w:val="both"/>
        <w:rPr>
          <w:rFonts w:ascii="Times New Roman" w:hAnsi="Times New Roman"/>
          <w:bCs/>
          <w:iCs/>
          <w:sz w:val="24"/>
          <w:szCs w:val="24"/>
          <w:lang w:eastAsia="ru-RU"/>
        </w:rPr>
      </w:pPr>
      <w:r w:rsidRPr="007513F0">
        <w:rPr>
          <w:rFonts w:ascii="Times New Roman" w:hAnsi="Times New Roman"/>
          <w:sz w:val="24"/>
          <w:szCs w:val="24"/>
        </w:rPr>
        <w:t xml:space="preserve">Международное право / А.Х. Абашидзе, А.И. Абдуллин, М.В. Андреев и др. ; отв. Ред. Р.М. Валеев, Г.И. Курдюков ; Казанский (Приволжский) федеральный университет. – Москва : Статут, 2017. – 496 с. – (Учебник Казанского университета). – Режим доступа: по подписке. – URL: </w:t>
      </w:r>
      <w:hyperlink r:id="rId55" w:history="1">
        <w:r w:rsidRPr="007513F0">
          <w:rPr>
            <w:rStyle w:val="Hyperlink"/>
            <w:rFonts w:ascii="Times New Roman" w:hAnsi="Times New Roman"/>
            <w:sz w:val="24"/>
            <w:szCs w:val="24"/>
          </w:rPr>
          <w:t>http://biblioclub.ru/index.php?page=book&amp;id=497309</w:t>
        </w:r>
      </w:hyperlink>
    </w:p>
    <w:p w:rsidR="00980BB9" w:rsidRPr="007513F0" w:rsidRDefault="00980BB9" w:rsidP="007513F0">
      <w:pPr>
        <w:numPr>
          <w:ilvl w:val="0"/>
          <w:numId w:val="18"/>
        </w:numPr>
        <w:tabs>
          <w:tab w:val="clear" w:pos="1080"/>
          <w:tab w:val="num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20"/>
        <w:jc w:val="both"/>
        <w:rPr>
          <w:rFonts w:ascii="Times New Roman" w:hAnsi="Times New Roman"/>
          <w:bCs/>
          <w:iCs/>
          <w:sz w:val="24"/>
          <w:szCs w:val="24"/>
          <w:lang w:eastAsia="ru-RU"/>
        </w:rPr>
      </w:pPr>
      <w:r w:rsidRPr="007513F0">
        <w:rPr>
          <w:rFonts w:ascii="Times New Roman" w:hAnsi="Times New Roman"/>
          <w:sz w:val="24"/>
          <w:szCs w:val="24"/>
        </w:rPr>
        <w:t xml:space="preserve">Международное право / отв. Ред. С.А. Егоров ; Дипломатическая академия Министерства иностранных дел Российской Федерации. – Москва : Статут, 2016. – 848 с. – Режим доступа: по подписке. – URL: </w:t>
      </w:r>
      <w:hyperlink r:id="rId56" w:history="1">
        <w:r w:rsidRPr="007513F0">
          <w:rPr>
            <w:rStyle w:val="Hyperlink"/>
            <w:rFonts w:ascii="Times New Roman" w:hAnsi="Times New Roman"/>
            <w:sz w:val="24"/>
            <w:szCs w:val="24"/>
          </w:rPr>
          <w:t>http://biblioclub.ru/index.php?page=book&amp;id=453291</w:t>
        </w:r>
      </w:hyperlink>
    </w:p>
    <w:p w:rsidR="00980BB9" w:rsidRPr="007513F0" w:rsidRDefault="00980BB9" w:rsidP="007513F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7513F0">
        <w:rPr>
          <w:rFonts w:ascii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980BB9" w:rsidRPr="007513F0" w:rsidRDefault="00980BB9" w:rsidP="007513F0">
      <w:pPr>
        <w:numPr>
          <w:ilvl w:val="0"/>
          <w:numId w:val="19"/>
        </w:numPr>
        <w:tabs>
          <w:tab w:val="clear" w:pos="1080"/>
          <w:tab w:val="num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20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7513F0">
        <w:rPr>
          <w:rFonts w:ascii="Times New Roman" w:hAnsi="Times New Roman"/>
          <w:sz w:val="24"/>
          <w:szCs w:val="24"/>
        </w:rPr>
        <w:t xml:space="preserve">Международное право / отв. Ред. С.А. Егоров ; Дипломатическая академия МИД России. – 5-е изд., перераб. и доп. – Москва : Статут, 2014. – 1087 с. – Режим доступа: по подписке. – URL: </w:t>
      </w:r>
      <w:hyperlink r:id="rId57" w:history="1">
        <w:r w:rsidRPr="007513F0">
          <w:rPr>
            <w:rStyle w:val="Hyperlink"/>
            <w:rFonts w:ascii="Times New Roman" w:hAnsi="Times New Roman"/>
            <w:sz w:val="24"/>
            <w:szCs w:val="24"/>
          </w:rPr>
          <w:t>http://biblioclub.ru/index.php?page=book&amp;id=448506</w:t>
        </w:r>
      </w:hyperlink>
      <w:r w:rsidRPr="007513F0">
        <w:rPr>
          <w:rFonts w:ascii="Times New Roman" w:hAnsi="Times New Roman"/>
          <w:bCs/>
          <w:sz w:val="24"/>
          <w:szCs w:val="24"/>
          <w:lang w:eastAsia="ru-RU"/>
        </w:rPr>
        <w:t>.</w:t>
      </w:r>
    </w:p>
    <w:p w:rsidR="00980BB9" w:rsidRPr="007513F0" w:rsidRDefault="00980BB9" w:rsidP="007513F0">
      <w:pPr>
        <w:numPr>
          <w:ilvl w:val="0"/>
          <w:numId w:val="19"/>
        </w:numPr>
        <w:tabs>
          <w:tab w:val="clear" w:pos="1080"/>
          <w:tab w:val="num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20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7513F0">
        <w:rPr>
          <w:rFonts w:ascii="Times New Roman" w:hAnsi="Times New Roman"/>
          <w:sz w:val="24"/>
          <w:szCs w:val="24"/>
        </w:rPr>
        <w:t xml:space="preserve">Международное право / К.К. Гасанов, Ю.А. Кузнецов, Д.А. Никонов и др. ; ред. К.К. Гасанов. – Москва : Юнити-Дана, 2015. – 408 с. – Режим доступа: по подписке. – URL: </w:t>
      </w:r>
      <w:hyperlink r:id="rId58" w:history="1">
        <w:r w:rsidRPr="007513F0">
          <w:rPr>
            <w:rStyle w:val="Hyperlink"/>
            <w:rFonts w:ascii="Times New Roman" w:hAnsi="Times New Roman"/>
            <w:sz w:val="24"/>
            <w:szCs w:val="24"/>
          </w:rPr>
          <w:t>http://biblioclub.ru/index.php?page=book&amp;id=118340</w:t>
        </w:r>
      </w:hyperlink>
      <w:r w:rsidRPr="007513F0">
        <w:rPr>
          <w:rFonts w:ascii="Times New Roman" w:hAnsi="Times New Roman"/>
          <w:bCs/>
          <w:i/>
          <w:iCs/>
          <w:sz w:val="24"/>
          <w:szCs w:val="24"/>
          <w:lang w:eastAsia="ru-RU"/>
        </w:rPr>
        <w:t>.</w:t>
      </w:r>
    </w:p>
    <w:p w:rsidR="00980BB9" w:rsidRPr="007513F0" w:rsidRDefault="00980BB9" w:rsidP="007513F0">
      <w:pPr>
        <w:numPr>
          <w:ilvl w:val="0"/>
          <w:numId w:val="19"/>
        </w:numPr>
        <w:tabs>
          <w:tab w:val="clear" w:pos="1080"/>
          <w:tab w:val="num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20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7513F0">
        <w:rPr>
          <w:rFonts w:ascii="Times New Roman" w:hAnsi="Times New Roman"/>
          <w:sz w:val="24"/>
          <w:szCs w:val="24"/>
        </w:rPr>
        <w:t xml:space="preserve">Международное гуманитарное право / А.А. Аванесова, А.С. Гондаренко, Ю.А. Казановская, Н.Ю. Шлюндт ; Министерство образования и науки Российской Федерации, Федеральное государственное автономное образовательное учреждение высшего профессионального образования «Северо-Кавказский федеральный университет». – Ставрополь : СКФУ, 2014. – 170 с. – Режим доступа: по подписке. – URL: </w:t>
      </w:r>
      <w:hyperlink r:id="rId59" w:history="1">
        <w:r w:rsidRPr="007513F0">
          <w:rPr>
            <w:rStyle w:val="Hyperlink"/>
            <w:rFonts w:ascii="Times New Roman" w:hAnsi="Times New Roman"/>
            <w:sz w:val="24"/>
            <w:szCs w:val="24"/>
          </w:rPr>
          <w:t>http://biblioclub.ru/index.php?page=book&amp;id=457138</w:t>
        </w:r>
      </w:hyperlink>
      <w:r w:rsidRPr="007513F0">
        <w:rPr>
          <w:rFonts w:ascii="Times New Roman" w:hAnsi="Times New Roman"/>
          <w:bCs/>
          <w:sz w:val="24"/>
          <w:szCs w:val="24"/>
          <w:lang w:eastAsia="ru-RU"/>
        </w:rPr>
        <w:t>.</w:t>
      </w:r>
    </w:p>
    <w:p w:rsidR="00980BB9" w:rsidRPr="007513F0" w:rsidRDefault="00980BB9" w:rsidP="007513F0">
      <w:pPr>
        <w:numPr>
          <w:ilvl w:val="0"/>
          <w:numId w:val="19"/>
        </w:numPr>
        <w:tabs>
          <w:tab w:val="clear" w:pos="1080"/>
          <w:tab w:val="num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20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7513F0">
        <w:rPr>
          <w:rFonts w:ascii="Times New Roman" w:hAnsi="Times New Roman"/>
          <w:sz w:val="24"/>
          <w:szCs w:val="24"/>
        </w:rPr>
        <w:t xml:space="preserve">Шаблова, Е.Г. Международное коммерческое (торговое) право / Е.Г. Шаблова ; Министерство образования и науки Российской Федерации, Уральский федеральный университет им. Первого Президента России Б. Н. Ельцина. – Екатеринбург : Издательство Уральского университета, 2014. – 96 с. – Режим доступа: по подписке. – URL: </w:t>
      </w:r>
      <w:hyperlink r:id="rId60" w:history="1">
        <w:r w:rsidRPr="007513F0">
          <w:rPr>
            <w:rStyle w:val="Hyperlink"/>
            <w:rFonts w:ascii="Times New Roman" w:hAnsi="Times New Roman"/>
            <w:sz w:val="24"/>
            <w:szCs w:val="24"/>
          </w:rPr>
          <w:t>http://biblioclub.ru/index.php?page=book&amp;id=275947</w:t>
        </w:r>
      </w:hyperlink>
    </w:p>
    <w:p w:rsidR="00980BB9" w:rsidRDefault="00980BB9" w:rsidP="007513F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360"/>
        <w:jc w:val="center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</w:p>
    <w:p w:rsidR="00980BB9" w:rsidRDefault="00980BB9" w:rsidP="007513F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360"/>
        <w:jc w:val="center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hAnsi="Times New Roman"/>
          <w:bCs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:rsidR="00980BB9" w:rsidRDefault="00980BB9" w:rsidP="007513F0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 xml:space="preserve">Текущая самостоятельная работа по дисциплине «Международное право», направлена на углубление и закрепление знаний студента, на развитие практических умений. </w:t>
      </w:r>
    </w:p>
    <w:p w:rsidR="00980BB9" w:rsidRDefault="00980BB9" w:rsidP="007513F0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Самостоятельная работа студента включает в себя: изучение теоретического лекционного материала; проработка и усвоение теоретического материала (работа с основной и дополнительной литературой);  работа с рекомендуемыми методическими материалами (методическими указаниями, учебными пособиями, раздаточным материалом);  выполнение заданий по пройденным темам; подготовка к зачету.</w:t>
      </w:r>
    </w:p>
    <w:p w:rsidR="00980BB9" w:rsidRDefault="00980BB9" w:rsidP="007513F0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Самостоятельная работа студентов проводится с использованием электронного учебно-методического комплекса, разработанного в электронной образовательной среде университета.</w:t>
      </w:r>
    </w:p>
    <w:p w:rsidR="00980BB9" w:rsidRDefault="00980BB9" w:rsidP="007513F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</w:p>
    <w:p w:rsidR="00980BB9" w:rsidRPr="00ED7DAA" w:rsidRDefault="00980BB9" w:rsidP="007513F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bookmarkStart w:id="13" w:name="_Toc3236621"/>
      <w:r w:rsidRPr="00393609">
        <w:rPr>
          <w:rFonts w:ascii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980BB9" w:rsidRPr="00B676E0" w:rsidRDefault="00980BB9" w:rsidP="007513F0">
      <w:pPr>
        <w:spacing w:after="0" w:line="240" w:lineRule="auto"/>
        <w:rPr>
          <w:rFonts w:ascii="Times New Roman" w:hAnsi="Times New Roman"/>
          <w:sz w:val="24"/>
        </w:rPr>
      </w:pPr>
    </w:p>
    <w:p w:rsidR="00980BB9" w:rsidRPr="00ED7DAA" w:rsidRDefault="00980BB9" w:rsidP="007513F0">
      <w:pPr>
        <w:numPr>
          <w:ilvl w:val="0"/>
          <w:numId w:val="35"/>
        </w:numPr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 xml:space="preserve">Официальный Интернет-портал правовой информации. Государственная система правовой информации [Электронный ресурс]: [офиц. Cайт] / Федер. Служба охраны Рос. Федерации. </w:t>
      </w:r>
      <w:r>
        <w:rPr>
          <w:rFonts w:ascii="Times New Roman" w:hAnsi="Times New Roman"/>
          <w:sz w:val="24"/>
          <w:szCs w:val="24"/>
          <w:lang w:eastAsia="ru-RU"/>
        </w:rPr>
        <w:t>–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 Электрон.дан.– [М.], 2005 – 201</w:t>
      </w:r>
      <w:r>
        <w:rPr>
          <w:rFonts w:ascii="Times New Roman" w:hAnsi="Times New Roman"/>
          <w:sz w:val="24"/>
          <w:szCs w:val="24"/>
          <w:lang w:eastAsia="ru-RU"/>
        </w:rPr>
        <w:t>7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. </w:t>
      </w:r>
      <w:r>
        <w:rPr>
          <w:rFonts w:ascii="Times New Roman" w:hAnsi="Times New Roman"/>
          <w:sz w:val="24"/>
          <w:szCs w:val="24"/>
          <w:lang w:eastAsia="ru-RU"/>
        </w:rPr>
        <w:t>–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 Режим доступа: </w:t>
      </w:r>
      <w:r w:rsidRPr="00ED7DAA">
        <w:rPr>
          <w:rFonts w:ascii="Times New Roman" w:hAnsi="Times New Roman"/>
          <w:sz w:val="24"/>
          <w:szCs w:val="24"/>
          <w:u w:val="single"/>
          <w:lang w:eastAsia="ru-RU"/>
        </w:rPr>
        <w:t>www.pravo.gov.ru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, свободный </w:t>
      </w:r>
    </w:p>
    <w:p w:rsidR="00980BB9" w:rsidRPr="00ED7DAA" w:rsidRDefault="00980BB9" w:rsidP="007513F0">
      <w:pPr>
        <w:numPr>
          <w:ilvl w:val="0"/>
          <w:numId w:val="35"/>
        </w:numPr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 xml:space="preserve">Юридическая Россия [Электронный ресурс]: [сайт]. </w:t>
      </w:r>
      <w:r>
        <w:rPr>
          <w:rFonts w:ascii="Times New Roman" w:hAnsi="Times New Roman"/>
          <w:sz w:val="24"/>
          <w:szCs w:val="24"/>
          <w:lang w:eastAsia="ru-RU"/>
        </w:rPr>
        <w:t>–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 Электрон.дан.– [М.], 201</w:t>
      </w:r>
      <w:r>
        <w:rPr>
          <w:rFonts w:ascii="Times New Roman" w:hAnsi="Times New Roman"/>
          <w:sz w:val="24"/>
          <w:szCs w:val="24"/>
          <w:lang w:eastAsia="ru-RU"/>
        </w:rPr>
        <w:t>7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. </w:t>
      </w:r>
      <w:r>
        <w:rPr>
          <w:rFonts w:ascii="Times New Roman" w:hAnsi="Times New Roman"/>
          <w:sz w:val="24"/>
          <w:szCs w:val="24"/>
          <w:lang w:eastAsia="ru-RU"/>
        </w:rPr>
        <w:t>–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 Режим доступа: </w:t>
      </w:r>
      <w:r w:rsidRPr="00ED7DAA">
        <w:rPr>
          <w:rFonts w:ascii="Times New Roman" w:hAnsi="Times New Roman"/>
          <w:sz w:val="24"/>
          <w:szCs w:val="24"/>
          <w:u w:val="single"/>
          <w:lang w:eastAsia="ru-RU"/>
        </w:rPr>
        <w:t>http://law.edu.ru/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, свободный </w:t>
      </w:r>
    </w:p>
    <w:p w:rsidR="00980BB9" w:rsidRPr="00ED7DAA" w:rsidRDefault="00980BB9" w:rsidP="007513F0">
      <w:pPr>
        <w:numPr>
          <w:ilvl w:val="0"/>
          <w:numId w:val="35"/>
        </w:numPr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>RG.ru: Российская газета [Электронный ресурс]: Интернет-портал «Российской газеты»: [сайт] / «Российская газета». – [М.], 199</w:t>
      </w:r>
      <w:r>
        <w:rPr>
          <w:rFonts w:ascii="Times New Roman" w:hAnsi="Times New Roman"/>
          <w:sz w:val="24"/>
          <w:szCs w:val="24"/>
          <w:lang w:eastAsia="ru-RU"/>
        </w:rPr>
        <w:t>8 – 2017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. – Режим доступа: </w:t>
      </w:r>
      <w:r w:rsidRPr="00ED7DAA">
        <w:rPr>
          <w:rFonts w:ascii="Times New Roman" w:hAnsi="Times New Roman"/>
          <w:sz w:val="24"/>
          <w:szCs w:val="24"/>
          <w:u w:val="single"/>
          <w:lang w:eastAsia="ru-RU"/>
        </w:rPr>
        <w:t>http://www.rg.ru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, свободный </w:t>
      </w:r>
    </w:p>
    <w:p w:rsidR="00980BB9" w:rsidRPr="00ED7DAA" w:rsidRDefault="00980BB9" w:rsidP="007513F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980BB9" w:rsidRPr="00ED7DAA" w:rsidRDefault="00980BB9" w:rsidP="007513F0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ED7DAA">
        <w:rPr>
          <w:rFonts w:ascii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980BB9" w:rsidRPr="00ED7DAA" w:rsidRDefault="00980BB9" w:rsidP="007513F0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24"/>
          <w:szCs w:val="24"/>
          <w:lang w:eastAsia="ru-RU"/>
        </w:rPr>
      </w:pPr>
      <w:r w:rsidRPr="00ED7DAA">
        <w:rPr>
          <w:rFonts w:ascii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980BB9" w:rsidRPr="00ED7DAA" w:rsidRDefault="00980BB9" w:rsidP="007513F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980BB9" w:rsidRPr="00ED7DAA" w:rsidRDefault="00980BB9" w:rsidP="007513F0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ED7DAA">
        <w:rPr>
          <w:rFonts w:ascii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980BB9" w:rsidRPr="00ED7DAA" w:rsidRDefault="00980BB9" w:rsidP="007513F0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ED7DAA">
        <w:rPr>
          <w:rFonts w:ascii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980BB9" w:rsidRPr="00ED7DAA" w:rsidRDefault="00980BB9" w:rsidP="007513F0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>Для проведения занятий по дисциплине используются аудитории университета, в том числе оборудованные мультимедийными ресурсами (компьютер, проектор, колонки), что необходимо для лекционных занятий, а также при контроле самостоятельной работы и выполнения заданий в рамках подготовки к практическим занятиям. Возможно проведение практических занятий в классах, оборудованных компьютерной техникой.</w:t>
      </w:r>
    </w:p>
    <w:p w:rsidR="00980BB9" w:rsidRPr="00ED7DAA" w:rsidRDefault="00980BB9" w:rsidP="007513F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980BB9" w:rsidRPr="00ED7DAA" w:rsidRDefault="00980BB9" w:rsidP="007513F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ED7DAA">
        <w:rPr>
          <w:rFonts w:ascii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980BB9" w:rsidRPr="00ED7DAA" w:rsidRDefault="00980BB9" w:rsidP="007513F0">
      <w:pPr>
        <w:spacing w:after="0" w:line="240" w:lineRule="auto"/>
        <w:jc w:val="center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>Программное обеспечение:</w:t>
      </w:r>
    </w:p>
    <w:p w:rsidR="00980BB9" w:rsidRPr="00ED7DAA" w:rsidRDefault="00980BB9" w:rsidP="007513F0">
      <w:pPr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 xml:space="preserve">Microsoft Word, Power Point, Microsoft Internet Explorer, СПС «Консультант+», «Гарант», </w:t>
      </w:r>
    </w:p>
    <w:p w:rsidR="00980BB9" w:rsidRPr="00ED7DAA" w:rsidRDefault="00980BB9" w:rsidP="007513F0">
      <w:pPr>
        <w:spacing w:after="0" w:line="240" w:lineRule="auto"/>
        <w:jc w:val="center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>Интернет ресурсы:</w:t>
      </w:r>
    </w:p>
    <w:p w:rsidR="00980BB9" w:rsidRPr="00ED7DAA" w:rsidRDefault="00980BB9" w:rsidP="007513F0">
      <w:pPr>
        <w:numPr>
          <w:ilvl w:val="0"/>
          <w:numId w:val="34"/>
        </w:numPr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 xml:space="preserve">Информационно-правовой портал «Гарант» (нормативные правовые акты, новости федерального и регионального законодательства, юридические консультации) [Электронный ресурс]: [cайт]. – Электрон.дан. </w:t>
      </w:r>
      <w:r>
        <w:rPr>
          <w:rFonts w:ascii="Times New Roman" w:hAnsi="Times New Roman"/>
          <w:sz w:val="24"/>
          <w:szCs w:val="24"/>
          <w:lang w:eastAsia="ru-RU"/>
        </w:rPr>
        <w:t>–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 [М.], 201</w:t>
      </w:r>
      <w:r>
        <w:rPr>
          <w:rFonts w:ascii="Times New Roman" w:hAnsi="Times New Roman"/>
          <w:sz w:val="24"/>
          <w:szCs w:val="24"/>
          <w:lang w:eastAsia="ru-RU"/>
        </w:rPr>
        <w:t>7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. </w:t>
      </w:r>
      <w:r>
        <w:rPr>
          <w:rFonts w:ascii="Times New Roman" w:hAnsi="Times New Roman"/>
          <w:sz w:val="24"/>
          <w:szCs w:val="24"/>
          <w:lang w:eastAsia="ru-RU"/>
        </w:rPr>
        <w:t>–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 Режим доступа: </w:t>
      </w:r>
      <w:r w:rsidRPr="00ED7DAA">
        <w:rPr>
          <w:rFonts w:ascii="Times New Roman" w:hAnsi="Times New Roman"/>
          <w:sz w:val="24"/>
          <w:szCs w:val="24"/>
          <w:u w:val="single"/>
          <w:lang w:eastAsia="ru-RU"/>
        </w:rPr>
        <w:t>www.garant.ru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, свободный </w:t>
      </w:r>
    </w:p>
    <w:p w:rsidR="00980BB9" w:rsidRPr="00ED7DAA" w:rsidRDefault="00980BB9" w:rsidP="007513F0">
      <w:pPr>
        <w:numPr>
          <w:ilvl w:val="0"/>
          <w:numId w:val="34"/>
        </w:numPr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>Официальный сайт компании «Консультант Плюс» [Электронный ресурс]: [cайт]. –</w:t>
      </w:r>
      <w:r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Электрон.дан. </w:t>
      </w:r>
      <w:r>
        <w:rPr>
          <w:rFonts w:ascii="Times New Roman" w:hAnsi="Times New Roman"/>
          <w:sz w:val="24"/>
          <w:szCs w:val="24"/>
          <w:lang w:eastAsia="ru-RU"/>
        </w:rPr>
        <w:t>–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 [М.], 201</w:t>
      </w:r>
      <w:r>
        <w:rPr>
          <w:rFonts w:ascii="Times New Roman" w:hAnsi="Times New Roman"/>
          <w:sz w:val="24"/>
          <w:szCs w:val="24"/>
          <w:lang w:eastAsia="ru-RU"/>
        </w:rPr>
        <w:t>7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. </w:t>
      </w:r>
      <w:r>
        <w:rPr>
          <w:rFonts w:ascii="Times New Roman" w:hAnsi="Times New Roman"/>
          <w:sz w:val="24"/>
          <w:szCs w:val="24"/>
          <w:lang w:eastAsia="ru-RU"/>
        </w:rPr>
        <w:t>–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 Режим доступа: </w:t>
      </w:r>
      <w:r w:rsidRPr="00ED7DAA">
        <w:rPr>
          <w:rFonts w:ascii="Times New Roman" w:hAnsi="Times New Roman"/>
          <w:sz w:val="24"/>
          <w:szCs w:val="24"/>
          <w:u w:val="single"/>
          <w:lang w:eastAsia="ru-RU"/>
        </w:rPr>
        <w:t>www.consultant.ru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, свободный </w:t>
      </w:r>
    </w:p>
    <w:p w:rsidR="00980BB9" w:rsidRPr="00ED7DAA" w:rsidRDefault="00980BB9" w:rsidP="007513F0">
      <w:pPr>
        <w:spacing w:after="0" w:line="240" w:lineRule="auto"/>
        <w:ind w:firstLine="720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>Возможна организация взаимодействия с обучающимися посредством электронной почты. Для инвалидов и лиц с ограниченными возможностями здоровья, освоение данной дисциплины может быть осуществлено с использованием дистанционных образовательных технологий, посредством скайпа, видеоконференцсвязи.</w:t>
      </w:r>
    </w:p>
    <w:p w:rsidR="00980BB9" w:rsidRDefault="00980BB9" w:rsidP="007513F0">
      <w:pPr>
        <w:pStyle w:val="Heading1"/>
        <w:spacing w:line="240" w:lineRule="auto"/>
        <w:jc w:val="center"/>
        <w:rPr>
          <w:rFonts w:ascii="Times New Roman" w:hAnsi="Times New Roman"/>
          <w:caps/>
          <w:color w:val="auto"/>
        </w:rPr>
      </w:pPr>
      <w:r>
        <w:br w:type="page"/>
      </w:r>
      <w:r>
        <w:rPr>
          <w:rFonts w:ascii="Times New Roman" w:hAnsi="Times New Roman"/>
          <w:caps/>
          <w:color w:val="auto"/>
        </w:rPr>
        <w:t>5.8. ПРОГРАММА ДИСЦИПЛИНЫ «информационное право»</w:t>
      </w:r>
      <w:bookmarkEnd w:id="13"/>
    </w:p>
    <w:p w:rsidR="00980BB9" w:rsidRDefault="00980BB9" w:rsidP="008F70B2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</w:p>
    <w:p w:rsidR="00980BB9" w:rsidRDefault="00980BB9" w:rsidP="007513F0">
      <w:pPr>
        <w:spacing w:before="180" w:after="120" w:line="240" w:lineRule="auto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1. Пояснительная записка</w:t>
      </w:r>
    </w:p>
    <w:p w:rsidR="00980BB9" w:rsidRPr="00681AEE" w:rsidRDefault="00980BB9" w:rsidP="007513F0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</w:rPr>
      </w:pPr>
      <w:r w:rsidRPr="00681AEE">
        <w:rPr>
          <w:rFonts w:ascii="Times New Roman" w:hAnsi="Times New Roman"/>
          <w:sz w:val="24"/>
          <w:szCs w:val="24"/>
        </w:rPr>
        <w:t>Актуальность информационного права и необходимость его изучения обусловлены всеобщей информатизацией, значительным повышением роли информации во всех социальных сферах, а также необходимостью обеспечения информационной безопасности частных и публичных образований правовыми средствами</w:t>
      </w:r>
      <w:r>
        <w:rPr>
          <w:rFonts w:ascii="Times New Roman" w:hAnsi="Times New Roman"/>
          <w:sz w:val="24"/>
          <w:szCs w:val="24"/>
        </w:rPr>
        <w:t>.</w:t>
      </w:r>
    </w:p>
    <w:p w:rsidR="00980BB9" w:rsidRPr="00681AEE" w:rsidRDefault="00980BB9" w:rsidP="007513F0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</w:rPr>
      </w:pPr>
      <w:r w:rsidRPr="00681AEE">
        <w:rPr>
          <w:rFonts w:ascii="Times New Roman" w:hAnsi="Times New Roman"/>
          <w:sz w:val="24"/>
          <w:szCs w:val="24"/>
        </w:rPr>
        <w:t xml:space="preserve">Учебная дисциплина «Информационное право» в условиях развития информационного общества в Российской Федерации имеет </w:t>
      </w:r>
      <w:r>
        <w:rPr>
          <w:rFonts w:ascii="Times New Roman" w:hAnsi="Times New Roman"/>
          <w:sz w:val="24"/>
          <w:szCs w:val="24"/>
        </w:rPr>
        <w:t>большое</w:t>
      </w:r>
      <w:r w:rsidRPr="00681AEE">
        <w:rPr>
          <w:rFonts w:ascii="Times New Roman" w:hAnsi="Times New Roman"/>
          <w:sz w:val="24"/>
          <w:szCs w:val="24"/>
        </w:rPr>
        <w:t xml:space="preserve"> значение. Увеличение роли информации на современном этапе и числа людей, основным занятием которых является создание, сбор, обработка, распространение, хранение информации, изготовление и продажа информационных продуктов, оказание информационных услуг с использованием компьютерной техники, вызвало развитие общественных отношений, требующих правового регулирования, целенаправленного воздействия на них с помощью правовых (юридических) средств.</w:t>
      </w:r>
    </w:p>
    <w:p w:rsidR="00980BB9" w:rsidRPr="00681AEE" w:rsidRDefault="00980BB9" w:rsidP="007513F0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</w:rPr>
      </w:pPr>
      <w:r w:rsidRPr="00681AEE">
        <w:rPr>
          <w:rFonts w:ascii="Times New Roman" w:hAnsi="Times New Roman"/>
          <w:sz w:val="24"/>
          <w:szCs w:val="24"/>
        </w:rPr>
        <w:t>Информационно-правовая деятельность пронизывает все сферы общественной жизни и оказывает влияние на правотворческую и правоприменительную деятельность, что требует высокого уровня подготовки кадров по дисциплине «информационное право».</w:t>
      </w:r>
    </w:p>
    <w:p w:rsidR="00980BB9" w:rsidRPr="00681AEE" w:rsidRDefault="00980BB9" w:rsidP="007513F0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</w:rPr>
      </w:pPr>
      <w:r w:rsidRPr="00681AEE">
        <w:rPr>
          <w:rFonts w:ascii="Times New Roman" w:hAnsi="Times New Roman"/>
          <w:sz w:val="24"/>
          <w:szCs w:val="24"/>
        </w:rPr>
        <w:t>Предлагаемый учебный курс призван сформировать у студентов системные знания об основах и специфике правового регулирования информационных отношений, выработать основные навыки правильного толкования и применения норм информационного права</w:t>
      </w:r>
    </w:p>
    <w:p w:rsidR="00980BB9" w:rsidRDefault="00980BB9" w:rsidP="007513F0">
      <w:pPr>
        <w:spacing w:before="180" w:after="120" w:line="240" w:lineRule="auto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2. Место в структуре образовательного модуля</w:t>
      </w:r>
    </w:p>
    <w:p w:rsidR="00980BB9" w:rsidRDefault="00980BB9" w:rsidP="007513F0">
      <w:pPr>
        <w:tabs>
          <w:tab w:val="left" w:pos="567"/>
        </w:tabs>
        <w:spacing w:after="0" w:line="240" w:lineRule="auto"/>
        <w:ind w:firstLine="700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 xml:space="preserve">Дисциплина относится к модулю государственное и муниципальное управление. Освоение данной дисциплины является необходимой основой для формирования у студентов системного комплексного представления о системе правовых норм, регулирующих отношения в сфере </w:t>
      </w:r>
      <w:r w:rsidRPr="00FF3706">
        <w:rPr>
          <w:rFonts w:ascii="Times New Roman" w:hAnsi="Times New Roman"/>
          <w:sz w:val="24"/>
          <w:szCs w:val="24"/>
        </w:rPr>
        <w:t>создани</w:t>
      </w:r>
      <w:r>
        <w:rPr>
          <w:rFonts w:ascii="Times New Roman" w:hAnsi="Times New Roman"/>
          <w:sz w:val="24"/>
          <w:szCs w:val="24"/>
        </w:rPr>
        <w:t>я</w:t>
      </w:r>
      <w:r w:rsidRPr="00FF3706">
        <w:rPr>
          <w:rFonts w:ascii="Times New Roman" w:hAnsi="Times New Roman"/>
          <w:sz w:val="24"/>
          <w:szCs w:val="24"/>
        </w:rPr>
        <w:t>, сбор</w:t>
      </w:r>
      <w:r>
        <w:rPr>
          <w:rFonts w:ascii="Times New Roman" w:hAnsi="Times New Roman"/>
          <w:sz w:val="24"/>
          <w:szCs w:val="24"/>
        </w:rPr>
        <w:t>а, обработки, распространение, хранения информации, изготовлении и продажи</w:t>
      </w:r>
      <w:r w:rsidRPr="00FF3706">
        <w:rPr>
          <w:rFonts w:ascii="Times New Roman" w:hAnsi="Times New Roman"/>
          <w:sz w:val="24"/>
          <w:szCs w:val="24"/>
        </w:rPr>
        <w:t xml:space="preserve"> ин</w:t>
      </w:r>
      <w:r>
        <w:rPr>
          <w:rFonts w:ascii="Times New Roman" w:hAnsi="Times New Roman"/>
          <w:sz w:val="24"/>
          <w:szCs w:val="24"/>
        </w:rPr>
        <w:t>формационных продуктов, оказания</w:t>
      </w:r>
      <w:r w:rsidRPr="00FF3706">
        <w:rPr>
          <w:rFonts w:ascii="Times New Roman" w:hAnsi="Times New Roman"/>
          <w:sz w:val="24"/>
          <w:szCs w:val="24"/>
        </w:rPr>
        <w:t xml:space="preserve"> информационных услуг</w:t>
      </w:r>
      <w:r>
        <w:rPr>
          <w:rFonts w:ascii="Times New Roman" w:hAnsi="Times New Roman"/>
          <w:sz w:val="24"/>
          <w:szCs w:val="24"/>
          <w:lang w:eastAsia="ru-RU"/>
        </w:rPr>
        <w:t>.</w:t>
      </w:r>
    </w:p>
    <w:p w:rsidR="00980BB9" w:rsidRDefault="00980BB9" w:rsidP="007513F0">
      <w:pPr>
        <w:spacing w:before="180" w:after="120" w:line="240" w:lineRule="auto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3. Цели и задачи</w:t>
      </w:r>
    </w:p>
    <w:p w:rsidR="00980BB9" w:rsidRPr="00147ED6" w:rsidRDefault="00980BB9" w:rsidP="007513F0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  <w:lang w:eastAsia="ru-RU"/>
        </w:rPr>
      </w:pPr>
      <w:r w:rsidRPr="00147ED6">
        <w:rPr>
          <w:rFonts w:ascii="Times New Roman" w:hAnsi="Times New Roman"/>
          <w:sz w:val="24"/>
          <w:szCs w:val="24"/>
          <w:lang w:eastAsia="ru-RU"/>
        </w:rPr>
        <w:t xml:space="preserve">Целями освоения дисциплины является </w:t>
      </w:r>
      <w:r w:rsidRPr="00147ED6">
        <w:rPr>
          <w:rFonts w:ascii="Times New Roman" w:hAnsi="Times New Roman"/>
          <w:sz w:val="24"/>
          <w:szCs w:val="24"/>
        </w:rPr>
        <w:t>изучение основ информационного права и содержания информационного законодательства как правовой базы или правового обеспечения информационного общества, существующего в едином информационном пространстве, формируемом на основе процессов информатизации государства и общества</w:t>
      </w:r>
      <w:r w:rsidRPr="00147ED6">
        <w:rPr>
          <w:rFonts w:ascii="Times New Roman" w:hAnsi="Times New Roman"/>
          <w:sz w:val="24"/>
          <w:szCs w:val="24"/>
          <w:lang w:eastAsia="ru-RU"/>
        </w:rPr>
        <w:t>.</w:t>
      </w:r>
    </w:p>
    <w:p w:rsidR="00980BB9" w:rsidRPr="00FF3706" w:rsidRDefault="00980BB9" w:rsidP="007513F0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  <w:lang w:eastAsia="ru-RU"/>
        </w:rPr>
      </w:pPr>
      <w:r w:rsidRPr="00FF3706">
        <w:rPr>
          <w:rFonts w:ascii="Times New Roman" w:hAnsi="Times New Roman"/>
          <w:sz w:val="24"/>
          <w:szCs w:val="24"/>
          <w:lang w:eastAsia="ru-RU"/>
        </w:rPr>
        <w:t>Задачи:</w:t>
      </w:r>
    </w:p>
    <w:p w:rsidR="00980BB9" w:rsidRPr="00681AEE" w:rsidRDefault="00980BB9" w:rsidP="007513F0">
      <w:pPr>
        <w:spacing w:after="0" w:line="240" w:lineRule="auto"/>
        <w:ind w:firstLine="720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681AEE">
        <w:rPr>
          <w:rFonts w:ascii="Times New Roman" w:hAnsi="Times New Roman"/>
          <w:bCs/>
          <w:sz w:val="24"/>
          <w:szCs w:val="24"/>
          <w:lang w:eastAsia="ru-RU"/>
        </w:rPr>
        <w:t xml:space="preserve">– </w:t>
      </w:r>
      <w:r>
        <w:rPr>
          <w:rFonts w:ascii="Times New Roman" w:hAnsi="Times New Roman"/>
          <w:bCs/>
          <w:sz w:val="24"/>
          <w:szCs w:val="24"/>
          <w:lang w:eastAsia="ru-RU"/>
        </w:rPr>
        <w:t>формирование системы знаний о</w:t>
      </w:r>
      <w:r w:rsidRPr="00681AEE">
        <w:rPr>
          <w:rFonts w:ascii="Times New Roman" w:hAnsi="Times New Roman"/>
          <w:bCs/>
          <w:sz w:val="24"/>
          <w:szCs w:val="24"/>
          <w:lang w:eastAsia="ru-RU"/>
        </w:rPr>
        <w:t xml:space="preserve"> нормативных правовых актов, регулирующих информационные отношения; </w:t>
      </w:r>
    </w:p>
    <w:p w:rsidR="00980BB9" w:rsidRPr="00681AEE" w:rsidRDefault="00980BB9" w:rsidP="007513F0">
      <w:pPr>
        <w:spacing w:after="0" w:line="240" w:lineRule="auto"/>
        <w:ind w:firstLine="720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681AEE">
        <w:rPr>
          <w:rFonts w:ascii="Times New Roman" w:hAnsi="Times New Roman"/>
          <w:bCs/>
          <w:sz w:val="24"/>
          <w:szCs w:val="24"/>
          <w:lang w:eastAsia="ru-RU"/>
        </w:rPr>
        <w:t xml:space="preserve">– </w:t>
      </w:r>
      <w:r>
        <w:rPr>
          <w:rFonts w:ascii="Times New Roman" w:hAnsi="Times New Roman"/>
          <w:bCs/>
          <w:sz w:val="24"/>
          <w:szCs w:val="24"/>
          <w:lang w:eastAsia="ru-RU"/>
        </w:rPr>
        <w:t xml:space="preserve">формирование </w:t>
      </w:r>
      <w:r w:rsidRPr="00681AEE">
        <w:rPr>
          <w:rFonts w:ascii="Times New Roman" w:hAnsi="Times New Roman"/>
          <w:bCs/>
          <w:sz w:val="24"/>
          <w:szCs w:val="24"/>
          <w:lang w:eastAsia="ru-RU"/>
        </w:rPr>
        <w:t xml:space="preserve">способности понимать сущность и значение информации в развитии современного информационного общества, сознавать опасности и угрозы, возникающие в этом процессе, соблюдать основные требования информационной безопасности, в том числе защиты государственной тайны; </w:t>
      </w:r>
    </w:p>
    <w:p w:rsidR="00980BB9" w:rsidRPr="00681AEE" w:rsidRDefault="00980BB9" w:rsidP="007513F0">
      <w:pPr>
        <w:spacing w:after="0" w:line="240" w:lineRule="auto"/>
        <w:ind w:firstLine="720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681AEE">
        <w:rPr>
          <w:rFonts w:ascii="Times New Roman" w:hAnsi="Times New Roman"/>
          <w:bCs/>
          <w:sz w:val="24"/>
          <w:szCs w:val="24"/>
          <w:lang w:eastAsia="ru-RU"/>
        </w:rPr>
        <w:t xml:space="preserve">– </w:t>
      </w:r>
      <w:r>
        <w:rPr>
          <w:rFonts w:ascii="Times New Roman" w:hAnsi="Times New Roman"/>
          <w:bCs/>
          <w:sz w:val="24"/>
          <w:szCs w:val="24"/>
          <w:lang w:eastAsia="ru-RU"/>
        </w:rPr>
        <w:t xml:space="preserve">развитие </w:t>
      </w:r>
      <w:r w:rsidRPr="00681AEE">
        <w:rPr>
          <w:rFonts w:ascii="Times New Roman" w:hAnsi="Times New Roman"/>
          <w:bCs/>
          <w:sz w:val="24"/>
          <w:szCs w:val="24"/>
          <w:lang w:eastAsia="ru-RU"/>
        </w:rPr>
        <w:t xml:space="preserve">умений и навыков владения основными методами, способами и средствами получения, хранения, переработки информации, навыков работы с компьютером как средством управления информацией; </w:t>
      </w:r>
    </w:p>
    <w:p w:rsidR="00980BB9" w:rsidRPr="00681AEE" w:rsidRDefault="00980BB9" w:rsidP="007513F0">
      <w:pPr>
        <w:spacing w:after="0" w:line="240" w:lineRule="auto"/>
        <w:ind w:firstLine="720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681AEE">
        <w:rPr>
          <w:rFonts w:ascii="Times New Roman" w:hAnsi="Times New Roman"/>
          <w:bCs/>
          <w:sz w:val="24"/>
          <w:szCs w:val="24"/>
          <w:lang w:eastAsia="ru-RU"/>
        </w:rPr>
        <w:t>–</w:t>
      </w:r>
      <w:r>
        <w:rPr>
          <w:rFonts w:ascii="Times New Roman" w:hAnsi="Times New Roman"/>
          <w:bCs/>
          <w:sz w:val="24"/>
          <w:szCs w:val="24"/>
          <w:lang w:eastAsia="ru-RU"/>
        </w:rPr>
        <w:t xml:space="preserve"> развитие </w:t>
      </w:r>
      <w:r w:rsidRPr="00681AEE">
        <w:rPr>
          <w:rFonts w:ascii="Times New Roman" w:hAnsi="Times New Roman"/>
          <w:bCs/>
          <w:sz w:val="24"/>
          <w:szCs w:val="24"/>
          <w:lang w:eastAsia="ru-RU"/>
        </w:rPr>
        <w:t xml:space="preserve">способности толковать различные нормативные акты, регулирующие </w:t>
      </w:r>
      <w:r>
        <w:rPr>
          <w:rFonts w:ascii="Times New Roman" w:hAnsi="Times New Roman"/>
          <w:bCs/>
          <w:sz w:val="24"/>
          <w:szCs w:val="24"/>
          <w:lang w:eastAsia="ru-RU"/>
        </w:rPr>
        <w:t>информационные отношения</w:t>
      </w:r>
      <w:r w:rsidRPr="00681AEE">
        <w:rPr>
          <w:rFonts w:ascii="Times New Roman" w:hAnsi="Times New Roman"/>
          <w:bCs/>
          <w:sz w:val="24"/>
          <w:szCs w:val="24"/>
          <w:lang w:eastAsia="ru-RU"/>
        </w:rPr>
        <w:t xml:space="preserve">. </w:t>
      </w:r>
    </w:p>
    <w:p w:rsidR="00980BB9" w:rsidRDefault="00980BB9" w:rsidP="007513F0">
      <w:pPr>
        <w:spacing w:after="0" w:line="240" w:lineRule="auto"/>
        <w:ind w:left="567"/>
        <w:jc w:val="center"/>
        <w:rPr>
          <w:rFonts w:ascii="Times New Roman" w:hAnsi="Times New Roman"/>
          <w:sz w:val="24"/>
          <w:szCs w:val="24"/>
          <w:lang w:eastAsia="ru-RU"/>
        </w:rPr>
      </w:pPr>
    </w:p>
    <w:p w:rsidR="00980BB9" w:rsidRDefault="00980BB9" w:rsidP="007513F0">
      <w:pPr>
        <w:spacing w:after="0" w:line="240" w:lineRule="auto"/>
        <w:ind w:left="567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4. Образовательные результаты</w:t>
      </w:r>
    </w:p>
    <w:tbl>
      <w:tblPr>
        <w:tblW w:w="9854" w:type="dxa"/>
        <w:tblLayout w:type="fixed"/>
        <w:tblLook w:val="0000"/>
      </w:tblPr>
      <w:tblGrid>
        <w:gridCol w:w="1129"/>
        <w:gridCol w:w="2035"/>
        <w:gridCol w:w="1264"/>
        <w:gridCol w:w="2340"/>
        <w:gridCol w:w="1260"/>
        <w:gridCol w:w="1826"/>
      </w:tblGrid>
      <w:tr w:rsidR="00980BB9" w:rsidTr="00B96224">
        <w:trPr>
          <w:trHeight w:val="385"/>
        </w:trPr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80BB9" w:rsidRDefault="00980BB9" w:rsidP="007513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0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80BB9" w:rsidRDefault="00980BB9" w:rsidP="007513F0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2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80BB9" w:rsidRDefault="00980BB9" w:rsidP="007513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3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80BB9" w:rsidRDefault="00980BB9" w:rsidP="007513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2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80BB9" w:rsidRDefault="00980BB9" w:rsidP="007513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8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80BB9" w:rsidRDefault="00980BB9" w:rsidP="007513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980BB9" w:rsidTr="00B96224">
        <w:trPr>
          <w:trHeight w:val="385"/>
        </w:trPr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80BB9" w:rsidRPr="00C47D74" w:rsidRDefault="00980BB9" w:rsidP="007513F0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47D74">
              <w:rPr>
                <w:rFonts w:ascii="Times New Roman" w:hAnsi="Times New Roman"/>
                <w:sz w:val="24"/>
                <w:szCs w:val="24"/>
                <w:lang w:eastAsia="ru-RU"/>
              </w:rPr>
              <w:t>ОР. 1</w:t>
            </w:r>
          </w:p>
        </w:tc>
        <w:tc>
          <w:tcPr>
            <w:tcW w:w="20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80BB9" w:rsidRPr="00BC3647" w:rsidRDefault="00980BB9" w:rsidP="007513F0">
            <w:pPr>
              <w:shd w:val="clear" w:color="auto" w:fill="FFFFFF"/>
              <w:tabs>
                <w:tab w:val="left" w:pos="1123"/>
              </w:tabs>
              <w:spacing w:after="0" w:line="240" w:lineRule="auto"/>
              <w:ind w:right="130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Демонстрирует умения  анализировать правовые акты для решения</w:t>
            </w:r>
            <w:r w:rsidRPr="00983839">
              <w:rPr>
                <w:rFonts w:ascii="Times New Roman" w:hAnsi="Times New Roman"/>
                <w:sz w:val="24"/>
                <w:szCs w:val="24"/>
              </w:rPr>
              <w:t xml:space="preserve"> профессионально-педагогическ</w:t>
            </w:r>
            <w:r>
              <w:rPr>
                <w:rFonts w:ascii="Times New Roman" w:hAnsi="Times New Roman"/>
                <w:sz w:val="24"/>
                <w:szCs w:val="24"/>
              </w:rPr>
              <w:t>их</w:t>
            </w:r>
            <w:r w:rsidRPr="00983839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</w:rPr>
              <w:t>задач.</w:t>
            </w:r>
          </w:p>
        </w:tc>
        <w:tc>
          <w:tcPr>
            <w:tcW w:w="12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80BB9" w:rsidRDefault="00980BB9" w:rsidP="007513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ОР.1-8-1</w:t>
            </w:r>
          </w:p>
        </w:tc>
        <w:tc>
          <w:tcPr>
            <w:tcW w:w="23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80BB9" w:rsidRPr="003B21E6" w:rsidRDefault="00980BB9" w:rsidP="007513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Демонстрирует умения </w:t>
            </w:r>
            <w:r w:rsidRPr="003B21E6">
              <w:rPr>
                <w:rFonts w:ascii="Times New Roman" w:hAnsi="Times New Roman"/>
                <w:sz w:val="24"/>
                <w:szCs w:val="24"/>
              </w:rPr>
              <w:t>оперировать юридическими понятиями и категориями информационного права</w:t>
            </w:r>
            <w:r>
              <w:rPr>
                <w:rFonts w:ascii="Times New Roman" w:hAnsi="Times New Roman"/>
                <w:sz w:val="24"/>
                <w:szCs w:val="24"/>
              </w:rPr>
              <w:t>.</w:t>
            </w:r>
            <w:r w:rsidRPr="003B21E6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</w:tc>
        <w:tc>
          <w:tcPr>
            <w:tcW w:w="12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80BB9" w:rsidRPr="00040B37" w:rsidRDefault="00980BB9" w:rsidP="007513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40B37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ОК-1; ОК-6; </w:t>
            </w:r>
          </w:p>
        </w:tc>
        <w:tc>
          <w:tcPr>
            <w:tcW w:w="18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80BB9" w:rsidRPr="000C797B" w:rsidRDefault="00980BB9" w:rsidP="007513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0C797B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тестирование</w:t>
            </w: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;</w:t>
            </w:r>
          </w:p>
          <w:p w:rsidR="00980BB9" w:rsidRDefault="00980BB9" w:rsidP="007513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0C797B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эссе</w:t>
            </w: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.</w:t>
            </w:r>
          </w:p>
        </w:tc>
      </w:tr>
      <w:tr w:rsidR="00980BB9" w:rsidTr="00B96224">
        <w:trPr>
          <w:trHeight w:val="385"/>
        </w:trPr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80BB9" w:rsidRPr="00C47D74" w:rsidRDefault="00980BB9" w:rsidP="007513F0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47D74">
              <w:rPr>
                <w:rFonts w:ascii="Times New Roman" w:hAnsi="Times New Roman"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20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80BB9" w:rsidRDefault="00980BB9" w:rsidP="007513F0">
            <w:pPr>
              <w:spacing w:line="240" w:lineRule="auto"/>
            </w:pPr>
            <w:r>
              <w:rPr>
                <w:rFonts w:ascii="Times New Roman" w:hAnsi="Times New Roman"/>
                <w:sz w:val="24"/>
                <w:szCs w:val="24"/>
              </w:rPr>
              <w:t xml:space="preserve">Демонстрирует умения выполнять </w:t>
            </w:r>
            <w:r w:rsidRPr="00EF471E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983839">
              <w:rPr>
                <w:rFonts w:ascii="Times New Roman" w:hAnsi="Times New Roman"/>
                <w:sz w:val="24"/>
                <w:szCs w:val="24"/>
              </w:rPr>
              <w:t xml:space="preserve">профессионально-педагогические функции на нормативно-правовой основе </w:t>
            </w:r>
          </w:p>
          <w:p w:rsidR="00980BB9" w:rsidRPr="00EF471E" w:rsidRDefault="00980BB9" w:rsidP="007513F0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80BB9" w:rsidRDefault="00980BB9" w:rsidP="007513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ОР.2-8-1</w:t>
            </w:r>
          </w:p>
        </w:tc>
        <w:tc>
          <w:tcPr>
            <w:tcW w:w="23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80BB9" w:rsidRDefault="00980BB9" w:rsidP="007513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B21E6">
              <w:rPr>
                <w:rFonts w:ascii="Times New Roman" w:hAnsi="Times New Roman"/>
                <w:sz w:val="24"/>
                <w:szCs w:val="24"/>
              </w:rPr>
              <w:t>Владеет навыками поиска необходимых источников информационного права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для выполнения профессионально-педагогических функций</w:t>
            </w:r>
          </w:p>
        </w:tc>
        <w:tc>
          <w:tcPr>
            <w:tcW w:w="12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80BB9" w:rsidRPr="00040B37" w:rsidRDefault="00980BB9" w:rsidP="007513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40B37">
              <w:rPr>
                <w:rFonts w:ascii="Times New Roman" w:hAnsi="Times New Roman"/>
                <w:sz w:val="24"/>
                <w:szCs w:val="24"/>
                <w:lang w:eastAsia="ru-RU"/>
              </w:rPr>
              <w:t>ОПК-9; ОПК-10; ПК-1; ПК-4</w:t>
            </w:r>
          </w:p>
        </w:tc>
        <w:tc>
          <w:tcPr>
            <w:tcW w:w="18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80BB9" w:rsidRPr="000C797B" w:rsidRDefault="00980BB9" w:rsidP="007513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кейс-задание;</w:t>
            </w:r>
          </w:p>
          <w:p w:rsidR="00980BB9" w:rsidRPr="000C797B" w:rsidRDefault="00980BB9" w:rsidP="007513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</w:tr>
    </w:tbl>
    <w:p w:rsidR="00980BB9" w:rsidRDefault="00980BB9" w:rsidP="007513F0">
      <w:pPr>
        <w:shd w:val="clear" w:color="auto" w:fill="FFFFFF"/>
        <w:tabs>
          <w:tab w:val="left" w:pos="360"/>
          <w:tab w:val="left" w:pos="518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8"/>
          <w:szCs w:val="28"/>
          <w:lang w:eastAsia="ru-RU"/>
        </w:rPr>
      </w:pPr>
    </w:p>
    <w:p w:rsidR="00980BB9" w:rsidRDefault="00980BB9" w:rsidP="007513F0">
      <w:pPr>
        <w:spacing w:before="180" w:after="120" w:line="240" w:lineRule="auto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5. Содержание дисциплины</w:t>
      </w:r>
    </w:p>
    <w:p w:rsidR="00980BB9" w:rsidRDefault="00980BB9" w:rsidP="007513F0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 CYR" w:hAnsi="Times New Roman CYR" w:cs="Times New Roman CYR"/>
          <w:bCs/>
          <w:i/>
          <w:sz w:val="24"/>
          <w:szCs w:val="24"/>
          <w:lang w:eastAsia="ru-RU"/>
        </w:rPr>
      </w:pPr>
      <w:r>
        <w:rPr>
          <w:rFonts w:ascii="Times New Roman" w:hAnsi="Times New Roman"/>
          <w:bCs/>
          <w:i/>
          <w:sz w:val="24"/>
          <w:szCs w:val="24"/>
          <w:lang w:eastAsia="ru-RU"/>
        </w:rPr>
        <w:t xml:space="preserve">5.1. </w:t>
      </w:r>
      <w:r>
        <w:rPr>
          <w:rFonts w:ascii="Times New Roman CYR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9945" w:type="dxa"/>
        <w:tblLayout w:type="fixed"/>
        <w:tblLook w:val="0000"/>
      </w:tblPr>
      <w:tblGrid>
        <w:gridCol w:w="4086"/>
        <w:gridCol w:w="961"/>
        <w:gridCol w:w="956"/>
        <w:gridCol w:w="1593"/>
        <w:gridCol w:w="1390"/>
        <w:gridCol w:w="959"/>
      </w:tblGrid>
      <w:tr w:rsidR="00980BB9" w:rsidTr="00B96224">
        <w:trPr>
          <w:trHeight w:val="204"/>
        </w:trPr>
        <w:tc>
          <w:tcPr>
            <w:tcW w:w="408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80BB9" w:rsidRPr="003619E3" w:rsidRDefault="00980BB9" w:rsidP="007513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b/>
                <w:sz w:val="24"/>
                <w:szCs w:val="24"/>
                <w:lang w:eastAsia="ru-RU"/>
              </w:rPr>
            </w:pPr>
            <w:r w:rsidRPr="003619E3">
              <w:rPr>
                <w:rFonts w:ascii="Times New Roman CYR" w:hAnsi="Times New Roman CYR" w:cs="Times New Roman CYR"/>
                <w:b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510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80BB9" w:rsidRPr="003619E3" w:rsidRDefault="00980BB9" w:rsidP="007513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b/>
                <w:sz w:val="24"/>
                <w:szCs w:val="24"/>
                <w:lang w:eastAsia="ru-RU"/>
              </w:rPr>
            </w:pPr>
            <w:r w:rsidRPr="003619E3">
              <w:rPr>
                <w:rFonts w:ascii="Times New Roman CYR" w:hAnsi="Times New Roman CYR" w:cs="Times New Roman CYR"/>
                <w:b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39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80BB9" w:rsidRPr="003619E3" w:rsidRDefault="00980BB9" w:rsidP="007513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b/>
                <w:sz w:val="24"/>
                <w:szCs w:val="24"/>
                <w:lang w:eastAsia="ru-RU"/>
              </w:rPr>
            </w:pPr>
            <w:r w:rsidRPr="003619E3">
              <w:rPr>
                <w:rFonts w:ascii="Times New Roman CYR" w:hAnsi="Times New Roman CYR" w:cs="Times New Roman CYR"/>
                <w:b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95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80BB9" w:rsidRPr="003619E3" w:rsidRDefault="00980BB9" w:rsidP="007513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b/>
                <w:sz w:val="24"/>
                <w:szCs w:val="24"/>
                <w:lang w:eastAsia="ru-RU"/>
              </w:rPr>
            </w:pPr>
            <w:r w:rsidRPr="003619E3">
              <w:rPr>
                <w:rFonts w:ascii="Times New Roman CYR" w:hAnsi="Times New Roman CYR" w:cs="Times New Roman CYR"/>
                <w:b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980BB9" w:rsidTr="00B96224">
        <w:trPr>
          <w:trHeight w:val="535"/>
        </w:trPr>
        <w:tc>
          <w:tcPr>
            <w:tcW w:w="408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0BB9" w:rsidRDefault="00980BB9" w:rsidP="007513F0">
            <w:pPr>
              <w:spacing w:after="0" w:line="240" w:lineRule="auto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</w:p>
        </w:tc>
        <w:tc>
          <w:tcPr>
            <w:tcW w:w="191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80BB9" w:rsidRPr="003619E3" w:rsidRDefault="00980BB9" w:rsidP="007513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b/>
                <w:sz w:val="24"/>
                <w:szCs w:val="24"/>
                <w:lang w:eastAsia="ru-RU"/>
              </w:rPr>
            </w:pPr>
            <w:r w:rsidRPr="003619E3">
              <w:rPr>
                <w:rFonts w:ascii="Times New Roman CYR" w:hAnsi="Times New Roman CYR" w:cs="Times New Roman CYR"/>
                <w:b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59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80BB9" w:rsidRPr="003619E3" w:rsidRDefault="00980BB9" w:rsidP="007513F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3619E3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 xml:space="preserve">Контактная СР (в т.ч. </w:t>
            </w:r>
          </w:p>
          <w:p w:rsidR="00980BB9" w:rsidRDefault="00980BB9" w:rsidP="007513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  <w:r w:rsidRPr="003619E3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39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0BB9" w:rsidRDefault="00980BB9" w:rsidP="007513F0">
            <w:pPr>
              <w:spacing w:after="0" w:line="240" w:lineRule="auto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</w:p>
        </w:tc>
        <w:tc>
          <w:tcPr>
            <w:tcW w:w="95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0BB9" w:rsidRDefault="00980BB9" w:rsidP="007513F0">
            <w:pPr>
              <w:spacing w:after="0" w:line="240" w:lineRule="auto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</w:p>
        </w:tc>
      </w:tr>
      <w:tr w:rsidR="00980BB9" w:rsidTr="00B96224">
        <w:trPr>
          <w:trHeight w:val="1"/>
        </w:trPr>
        <w:tc>
          <w:tcPr>
            <w:tcW w:w="408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0BB9" w:rsidRDefault="00980BB9" w:rsidP="007513F0">
            <w:pPr>
              <w:spacing w:after="0" w:line="240" w:lineRule="auto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80BB9" w:rsidRPr="003619E3" w:rsidRDefault="00980BB9" w:rsidP="007513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b/>
                <w:sz w:val="24"/>
                <w:szCs w:val="24"/>
                <w:lang w:eastAsia="ru-RU"/>
              </w:rPr>
            </w:pPr>
            <w:r w:rsidRPr="003619E3">
              <w:rPr>
                <w:rFonts w:ascii="Times New Roman CYR" w:hAnsi="Times New Roman CYR" w:cs="Times New Roman CYR"/>
                <w:b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80BB9" w:rsidRPr="003619E3" w:rsidRDefault="00980BB9" w:rsidP="007513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b/>
                <w:sz w:val="24"/>
                <w:szCs w:val="24"/>
                <w:lang w:eastAsia="ru-RU"/>
              </w:rPr>
            </w:pPr>
            <w:r w:rsidRPr="003619E3">
              <w:rPr>
                <w:rFonts w:ascii="Times New Roman CYR" w:hAnsi="Times New Roman CYR" w:cs="Times New Roman CYR"/>
                <w:b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59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0BB9" w:rsidRDefault="00980BB9" w:rsidP="007513F0">
            <w:pPr>
              <w:spacing w:after="0" w:line="240" w:lineRule="auto"/>
              <w:rPr>
                <w:rFonts w:cs="Calibri"/>
                <w:sz w:val="24"/>
                <w:szCs w:val="24"/>
                <w:lang w:eastAsia="ru-RU"/>
              </w:rPr>
            </w:pPr>
          </w:p>
        </w:tc>
        <w:tc>
          <w:tcPr>
            <w:tcW w:w="139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0BB9" w:rsidRDefault="00980BB9" w:rsidP="007513F0">
            <w:pPr>
              <w:spacing w:after="0" w:line="240" w:lineRule="auto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</w:p>
        </w:tc>
        <w:tc>
          <w:tcPr>
            <w:tcW w:w="95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0BB9" w:rsidRDefault="00980BB9" w:rsidP="007513F0">
            <w:pPr>
              <w:spacing w:after="0" w:line="240" w:lineRule="auto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</w:p>
        </w:tc>
      </w:tr>
      <w:tr w:rsidR="00980BB9" w:rsidTr="00E47B56">
        <w:trPr>
          <w:trHeight w:val="1"/>
        </w:trPr>
        <w:tc>
          <w:tcPr>
            <w:tcW w:w="8986" w:type="dxa"/>
            <w:gridSpan w:val="5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0BB9" w:rsidRDefault="00980BB9" w:rsidP="00D82146">
            <w:pPr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D82146">
              <w:rPr>
                <w:rFonts w:ascii="Times New Roman CYR" w:hAnsi="Times New Roman CYR" w:cs="Times New Roman CYR"/>
                <w:b/>
                <w:sz w:val="24"/>
                <w:szCs w:val="24"/>
                <w:lang w:eastAsia="ru-RU"/>
              </w:rPr>
              <w:t>Раздел 1. Общие положени</w:t>
            </w:r>
            <w:r>
              <w:rPr>
                <w:rFonts w:ascii="Times New Roman CYR" w:hAnsi="Times New Roman CYR" w:cs="Times New Roman CYR"/>
                <w:b/>
                <w:sz w:val="24"/>
                <w:szCs w:val="24"/>
                <w:lang w:eastAsia="ru-RU"/>
              </w:rPr>
              <w:t>я</w:t>
            </w:r>
          </w:p>
        </w:tc>
        <w:tc>
          <w:tcPr>
            <w:tcW w:w="9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0BB9" w:rsidRDefault="00980BB9" w:rsidP="007513F0">
            <w:pPr>
              <w:spacing w:after="0" w:line="240" w:lineRule="auto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</w:p>
        </w:tc>
      </w:tr>
      <w:tr w:rsidR="00980BB9" w:rsidTr="00B96224">
        <w:trPr>
          <w:trHeight w:val="1"/>
        </w:trPr>
        <w:tc>
          <w:tcPr>
            <w:tcW w:w="40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80BB9" w:rsidRPr="00F51B09" w:rsidRDefault="00980BB9" w:rsidP="007513F0">
            <w:pPr>
              <w:spacing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1.</w:t>
            </w:r>
            <w:r w:rsidRPr="00F51B09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1 </w:t>
            </w:r>
            <w:r w:rsidRPr="00F51B09">
              <w:rPr>
                <w:rFonts w:ascii="Times New Roman" w:hAnsi="Times New Roman"/>
                <w:sz w:val="24"/>
                <w:szCs w:val="24"/>
              </w:rPr>
              <w:t>Информационное право как отрасль права, наука и учебная дисциплина</w:t>
            </w:r>
          </w:p>
        </w:tc>
        <w:tc>
          <w:tcPr>
            <w:tcW w:w="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0BB9" w:rsidRDefault="00980BB9" w:rsidP="007513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0BB9" w:rsidRDefault="00980BB9" w:rsidP="007513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5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80BB9" w:rsidRDefault="00980BB9" w:rsidP="007513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80BB9" w:rsidRDefault="00980BB9" w:rsidP="007513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9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80BB9" w:rsidRDefault="00980BB9" w:rsidP="007513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980BB9" w:rsidTr="00B96224">
        <w:trPr>
          <w:trHeight w:val="1"/>
        </w:trPr>
        <w:tc>
          <w:tcPr>
            <w:tcW w:w="40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80BB9" w:rsidRPr="00F51B09" w:rsidRDefault="00980BB9" w:rsidP="007513F0">
            <w:pPr>
              <w:spacing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1.2.</w:t>
            </w:r>
            <w:r w:rsidRPr="00F51B09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  <w:r w:rsidRPr="00F51B09">
              <w:rPr>
                <w:rFonts w:ascii="Times New Roman" w:hAnsi="Times New Roman"/>
                <w:sz w:val="24"/>
                <w:szCs w:val="24"/>
              </w:rPr>
              <w:t>Информационно-правовые нормы и правоотношения в информационной сфере</w:t>
            </w:r>
          </w:p>
        </w:tc>
        <w:tc>
          <w:tcPr>
            <w:tcW w:w="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0BB9" w:rsidRDefault="00980BB9" w:rsidP="007513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0BB9" w:rsidRDefault="00980BB9" w:rsidP="007513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5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80BB9" w:rsidRDefault="00980BB9" w:rsidP="007513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80BB9" w:rsidRDefault="00980BB9" w:rsidP="007513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9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80BB9" w:rsidRDefault="00980BB9" w:rsidP="007513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13</w:t>
            </w:r>
          </w:p>
        </w:tc>
      </w:tr>
      <w:tr w:rsidR="00980BB9" w:rsidTr="00B96224">
        <w:trPr>
          <w:trHeight w:val="1"/>
        </w:trPr>
        <w:tc>
          <w:tcPr>
            <w:tcW w:w="40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80BB9" w:rsidRPr="00F51B09" w:rsidRDefault="00980BB9" w:rsidP="007513F0">
            <w:pPr>
              <w:spacing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1.3</w:t>
            </w:r>
            <w:r w:rsidRPr="00F51B09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  <w:r w:rsidRPr="00F51B09">
              <w:rPr>
                <w:rFonts w:ascii="Times New Roman" w:hAnsi="Times New Roman"/>
                <w:sz w:val="24"/>
                <w:szCs w:val="24"/>
              </w:rPr>
              <w:t>Субъекты информационного права</w:t>
            </w:r>
          </w:p>
        </w:tc>
        <w:tc>
          <w:tcPr>
            <w:tcW w:w="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0BB9" w:rsidRDefault="00980BB9" w:rsidP="007513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0BB9" w:rsidRDefault="00980BB9" w:rsidP="007513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5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80BB9" w:rsidRDefault="00980BB9" w:rsidP="007513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80BB9" w:rsidRDefault="00980BB9" w:rsidP="007513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9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80BB9" w:rsidRDefault="00980BB9" w:rsidP="007513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980BB9" w:rsidTr="00BC5140">
        <w:trPr>
          <w:trHeight w:val="1"/>
        </w:trPr>
        <w:tc>
          <w:tcPr>
            <w:tcW w:w="9945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80BB9" w:rsidRDefault="00980BB9" w:rsidP="007513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E5BC1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Раздел 2. Информационная безопасность</w:t>
            </w: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. Ответственность в информационной среде</w:t>
            </w:r>
          </w:p>
        </w:tc>
      </w:tr>
      <w:tr w:rsidR="00980BB9" w:rsidTr="00B96224">
        <w:trPr>
          <w:trHeight w:val="1"/>
        </w:trPr>
        <w:tc>
          <w:tcPr>
            <w:tcW w:w="40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80BB9" w:rsidRPr="00F51B09" w:rsidRDefault="00980BB9" w:rsidP="007513F0">
            <w:pPr>
              <w:spacing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2.1</w:t>
            </w:r>
            <w:r w:rsidRPr="00F51B09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. </w:t>
            </w:r>
            <w:r w:rsidRPr="00F51B09">
              <w:rPr>
                <w:rFonts w:ascii="Times New Roman" w:hAnsi="Times New Roman"/>
                <w:sz w:val="24"/>
                <w:szCs w:val="24"/>
              </w:rPr>
              <w:t>Информационная безопасность</w:t>
            </w:r>
          </w:p>
        </w:tc>
        <w:tc>
          <w:tcPr>
            <w:tcW w:w="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0BB9" w:rsidRDefault="00980BB9" w:rsidP="007513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0BB9" w:rsidRDefault="00980BB9" w:rsidP="007513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5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80BB9" w:rsidRDefault="00980BB9" w:rsidP="007513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80BB9" w:rsidRDefault="00980BB9" w:rsidP="007513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9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80BB9" w:rsidRDefault="00980BB9" w:rsidP="007513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14</w:t>
            </w:r>
          </w:p>
        </w:tc>
      </w:tr>
      <w:tr w:rsidR="00980BB9" w:rsidTr="00B96224">
        <w:trPr>
          <w:trHeight w:val="1"/>
        </w:trPr>
        <w:tc>
          <w:tcPr>
            <w:tcW w:w="40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80BB9" w:rsidRPr="00F51B09" w:rsidRDefault="00980BB9" w:rsidP="007513F0">
            <w:pPr>
              <w:spacing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2.2</w:t>
            </w:r>
            <w:r w:rsidRPr="00F51B09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. </w:t>
            </w:r>
            <w:r w:rsidRPr="00F51B09">
              <w:rPr>
                <w:rFonts w:ascii="Times New Roman" w:hAnsi="Times New Roman"/>
                <w:sz w:val="24"/>
                <w:szCs w:val="24"/>
              </w:rPr>
              <w:t>Ответственность за правонарушения в информационной сфере</w:t>
            </w:r>
          </w:p>
        </w:tc>
        <w:tc>
          <w:tcPr>
            <w:tcW w:w="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0BB9" w:rsidRDefault="00980BB9" w:rsidP="007513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0BB9" w:rsidRDefault="00980BB9" w:rsidP="007513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5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80BB9" w:rsidRDefault="00980BB9" w:rsidP="007513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80BB9" w:rsidRDefault="00980BB9" w:rsidP="007513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9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80BB9" w:rsidRDefault="00980BB9" w:rsidP="007513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980BB9" w:rsidTr="00B96224">
        <w:trPr>
          <w:trHeight w:val="1"/>
        </w:trPr>
        <w:tc>
          <w:tcPr>
            <w:tcW w:w="40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80BB9" w:rsidRPr="00F51B09" w:rsidRDefault="00980BB9" w:rsidP="007513F0">
            <w:pPr>
              <w:spacing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2.3</w:t>
            </w:r>
            <w:r w:rsidRPr="00F51B09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. </w:t>
            </w:r>
            <w:r w:rsidRPr="00F51B09">
              <w:rPr>
                <w:rFonts w:ascii="Times New Roman" w:hAnsi="Times New Roman"/>
                <w:sz w:val="24"/>
                <w:szCs w:val="24"/>
              </w:rPr>
              <w:t>Организационно-правовое обеспечение автоматизированных информационных систем, баз и банков данных, их сетей</w:t>
            </w:r>
          </w:p>
        </w:tc>
        <w:tc>
          <w:tcPr>
            <w:tcW w:w="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0BB9" w:rsidRDefault="00980BB9" w:rsidP="007513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0BB9" w:rsidRDefault="00980BB9" w:rsidP="007513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5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80BB9" w:rsidRDefault="00980BB9" w:rsidP="007513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80BB9" w:rsidRDefault="00980BB9" w:rsidP="007513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9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80BB9" w:rsidRDefault="00980BB9" w:rsidP="007513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980BB9" w:rsidTr="00B96224">
        <w:trPr>
          <w:trHeight w:val="1"/>
        </w:trPr>
        <w:tc>
          <w:tcPr>
            <w:tcW w:w="40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0BB9" w:rsidRDefault="00980BB9" w:rsidP="007513F0">
            <w:pPr>
              <w:spacing w:after="0" w:line="240" w:lineRule="auto"/>
              <w:jc w:val="right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0BB9" w:rsidRDefault="00980BB9" w:rsidP="007513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0BB9" w:rsidRDefault="00980BB9" w:rsidP="007513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5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80BB9" w:rsidRDefault="00980BB9" w:rsidP="007513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3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80BB9" w:rsidRDefault="00980BB9" w:rsidP="007513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9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80BB9" w:rsidRDefault="00980BB9" w:rsidP="007513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72</w:t>
            </w:r>
          </w:p>
        </w:tc>
      </w:tr>
    </w:tbl>
    <w:p w:rsidR="00980BB9" w:rsidRDefault="00980BB9" w:rsidP="007513F0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980BB9" w:rsidRDefault="00980BB9" w:rsidP="007513F0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980BB9" w:rsidRPr="0063090F" w:rsidRDefault="00980BB9" w:rsidP="007513F0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  <w:r w:rsidRPr="0063090F">
        <w:rPr>
          <w:rFonts w:ascii="Times New Roman" w:hAnsi="Times New Roman"/>
          <w:sz w:val="24"/>
          <w:szCs w:val="24"/>
          <w:lang w:eastAsia="ru-RU"/>
        </w:rPr>
        <w:t>Объяснительно-иллюстративный.</w:t>
      </w:r>
    </w:p>
    <w:p w:rsidR="00980BB9" w:rsidRPr="0063090F" w:rsidRDefault="00980BB9" w:rsidP="007513F0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  <w:r w:rsidRPr="0063090F">
        <w:rPr>
          <w:rFonts w:ascii="Times New Roman" w:hAnsi="Times New Roman"/>
          <w:sz w:val="24"/>
          <w:szCs w:val="24"/>
          <w:lang w:eastAsia="ru-RU"/>
        </w:rPr>
        <w:t xml:space="preserve">Метод </w:t>
      </w:r>
      <w:r>
        <w:rPr>
          <w:rFonts w:ascii="Times New Roman" w:hAnsi="Times New Roman"/>
          <w:sz w:val="24"/>
          <w:szCs w:val="24"/>
          <w:lang w:eastAsia="ru-RU"/>
        </w:rPr>
        <w:t>имитационного моделирования</w:t>
      </w:r>
    </w:p>
    <w:p w:rsidR="00980BB9" w:rsidRDefault="00980BB9" w:rsidP="007513F0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980BB9" w:rsidRDefault="00980BB9" w:rsidP="007513F0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t>6. Рейтинг-план</w:t>
      </w:r>
    </w:p>
    <w:tbl>
      <w:tblPr>
        <w:tblW w:w="0" w:type="auto"/>
        <w:jc w:val="center"/>
        <w:tblLayout w:type="fixed"/>
        <w:tblLook w:val="0000"/>
      </w:tblPr>
      <w:tblGrid>
        <w:gridCol w:w="1008"/>
        <w:gridCol w:w="1981"/>
        <w:gridCol w:w="1800"/>
        <w:gridCol w:w="1080"/>
        <w:gridCol w:w="900"/>
        <w:gridCol w:w="880"/>
        <w:gridCol w:w="851"/>
        <w:gridCol w:w="814"/>
      </w:tblGrid>
      <w:tr w:rsidR="00980BB9" w:rsidTr="00240387">
        <w:trPr>
          <w:trHeight w:val="600"/>
          <w:jc w:val="center"/>
        </w:trPr>
        <w:tc>
          <w:tcPr>
            <w:tcW w:w="100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80BB9" w:rsidRDefault="00980BB9" w:rsidP="007513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№ п/п</w:t>
            </w:r>
          </w:p>
        </w:tc>
        <w:tc>
          <w:tcPr>
            <w:tcW w:w="198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80BB9" w:rsidRDefault="00980BB9" w:rsidP="007513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Образовательные результаты</w:t>
            </w:r>
          </w:p>
        </w:tc>
        <w:tc>
          <w:tcPr>
            <w:tcW w:w="180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80BB9" w:rsidRDefault="00980BB9" w:rsidP="007513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Виды учебной деятельности</w:t>
            </w:r>
          </w:p>
          <w:p w:rsidR="00980BB9" w:rsidRDefault="00980BB9" w:rsidP="007513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обучающегося</w:t>
            </w:r>
          </w:p>
        </w:tc>
        <w:tc>
          <w:tcPr>
            <w:tcW w:w="108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80BB9" w:rsidRDefault="00980BB9" w:rsidP="007513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Средства оценивания</w:t>
            </w:r>
          </w:p>
        </w:tc>
        <w:tc>
          <w:tcPr>
            <w:tcW w:w="90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80BB9" w:rsidRDefault="00980BB9" w:rsidP="007513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Балл за конкретное задание</w:t>
            </w:r>
          </w:p>
          <w:p w:rsidR="00980BB9" w:rsidRDefault="00980BB9" w:rsidP="007513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(</w:t>
            </w:r>
            <w:r>
              <w:rPr>
                <w:rFonts w:ascii="Times New Roman" w:hAnsi="Times New Roman"/>
                <w:color w:val="000000"/>
                <w:lang w:val="en-US" w:eastAsia="ru-RU"/>
              </w:rPr>
              <w:t>min</w:t>
            </w:r>
            <w:r>
              <w:rPr>
                <w:rFonts w:ascii="Times New Roman" w:hAnsi="Times New Roman"/>
                <w:color w:val="000000"/>
                <w:lang w:eastAsia="ru-RU"/>
              </w:rPr>
              <w:t>-</w:t>
            </w:r>
            <w:r>
              <w:rPr>
                <w:rFonts w:ascii="Times New Roman" w:hAnsi="Times New Roman"/>
                <w:color w:val="000000"/>
                <w:lang w:val="en-US" w:eastAsia="ru-RU"/>
              </w:rPr>
              <w:t>max</w:t>
            </w:r>
            <w:r>
              <w:rPr>
                <w:rFonts w:ascii="Times New Roman" w:hAnsi="Times New Roman"/>
                <w:color w:val="000000"/>
                <w:lang w:eastAsia="ru-RU"/>
              </w:rPr>
              <w:t>)</w:t>
            </w:r>
          </w:p>
        </w:tc>
        <w:tc>
          <w:tcPr>
            <w:tcW w:w="88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80BB9" w:rsidRDefault="00980BB9" w:rsidP="007513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Число заданий за семестр</w:t>
            </w:r>
          </w:p>
        </w:tc>
        <w:tc>
          <w:tcPr>
            <w:tcW w:w="166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980BB9" w:rsidRDefault="00980BB9" w:rsidP="007513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Баллы</w:t>
            </w:r>
          </w:p>
        </w:tc>
      </w:tr>
      <w:tr w:rsidR="00980BB9" w:rsidTr="00240387">
        <w:trPr>
          <w:trHeight w:val="300"/>
          <w:jc w:val="center"/>
        </w:trPr>
        <w:tc>
          <w:tcPr>
            <w:tcW w:w="1008" w:type="dxa"/>
            <w:vMerge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80BB9" w:rsidRDefault="00980BB9" w:rsidP="007513F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1" w:type="dxa"/>
            <w:vMerge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80BB9" w:rsidRDefault="00980BB9" w:rsidP="007513F0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vMerge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80BB9" w:rsidRDefault="00980BB9" w:rsidP="007513F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8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0BB9" w:rsidRDefault="00980BB9" w:rsidP="007513F0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0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0BB9" w:rsidRDefault="00980BB9" w:rsidP="007513F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8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0BB9" w:rsidRDefault="00980BB9" w:rsidP="007513F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980BB9" w:rsidRDefault="00980BB9" w:rsidP="007513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Минимальный</w:t>
            </w:r>
          </w:p>
        </w:tc>
        <w:tc>
          <w:tcPr>
            <w:tcW w:w="81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980BB9" w:rsidRDefault="00980BB9" w:rsidP="007513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Максимальный</w:t>
            </w:r>
          </w:p>
        </w:tc>
      </w:tr>
      <w:tr w:rsidR="00980BB9" w:rsidTr="00E43BDB">
        <w:trPr>
          <w:trHeight w:val="300"/>
          <w:jc w:val="center"/>
        </w:trPr>
        <w:tc>
          <w:tcPr>
            <w:tcW w:w="1008" w:type="dxa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80BB9" w:rsidRDefault="00980BB9" w:rsidP="007513F0">
            <w:pPr>
              <w:tabs>
                <w:tab w:val="left" w:pos="-180"/>
                <w:tab w:val="left" w:pos="0"/>
              </w:tabs>
              <w:autoSpaceDE w:val="0"/>
              <w:autoSpaceDN w:val="0"/>
              <w:adjustRightInd w:val="0"/>
              <w:spacing w:after="0" w:line="240" w:lineRule="auto"/>
              <w:ind w:right="612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1981" w:type="dxa"/>
            <w:vMerge w:val="restart"/>
            <w:tcBorders>
              <w:top w:val="nil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980BB9" w:rsidRDefault="00980BB9" w:rsidP="007513F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ОР.1.</w:t>
            </w:r>
          </w:p>
        </w:tc>
        <w:tc>
          <w:tcPr>
            <w:tcW w:w="180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80BB9" w:rsidRDefault="00980BB9" w:rsidP="008769F7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Эссе</w:t>
            </w:r>
          </w:p>
        </w:tc>
        <w:tc>
          <w:tcPr>
            <w:tcW w:w="1080" w:type="dxa"/>
            <w:vMerge w:val="restart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80BB9" w:rsidRDefault="00980BB9" w:rsidP="008769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42F6B">
              <w:rPr>
                <w:rFonts w:ascii="Times New Roman" w:hAnsi="Times New Roman"/>
                <w:lang w:bidi="mr-IN"/>
              </w:rPr>
              <w:t>Тематика эссе</w:t>
            </w:r>
          </w:p>
        </w:tc>
        <w:tc>
          <w:tcPr>
            <w:tcW w:w="90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80BB9" w:rsidRDefault="00980BB9" w:rsidP="008769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15-20</w:t>
            </w:r>
          </w:p>
        </w:tc>
        <w:tc>
          <w:tcPr>
            <w:tcW w:w="88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80BB9" w:rsidRDefault="00980BB9" w:rsidP="008769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vMerge w:val="restart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80BB9" w:rsidRDefault="00980BB9" w:rsidP="008769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14" w:type="dxa"/>
            <w:vMerge w:val="restart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80BB9" w:rsidRDefault="00980BB9" w:rsidP="008769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980BB9" w:rsidTr="00E43BDB">
        <w:trPr>
          <w:trHeight w:val="870"/>
          <w:jc w:val="center"/>
        </w:trPr>
        <w:tc>
          <w:tcPr>
            <w:tcW w:w="100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980BB9" w:rsidRDefault="00980BB9" w:rsidP="007513F0">
            <w:pPr>
              <w:tabs>
                <w:tab w:val="left" w:pos="0"/>
                <w:tab w:val="left" w:pos="180"/>
              </w:tabs>
              <w:autoSpaceDE w:val="0"/>
              <w:autoSpaceDN w:val="0"/>
              <w:adjustRightInd w:val="0"/>
              <w:spacing w:after="0" w:line="240" w:lineRule="auto"/>
              <w:ind w:right="612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981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</w:tcPr>
          <w:p w:rsidR="00980BB9" w:rsidRDefault="00980BB9" w:rsidP="007513F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vMerge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80BB9" w:rsidRDefault="00980BB9" w:rsidP="007513F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80" w:type="dxa"/>
            <w:vMerge/>
            <w:tcBorders>
              <w:top w:val="nil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80BB9" w:rsidRDefault="00980BB9" w:rsidP="007513F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00" w:type="dxa"/>
            <w:vMerge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80BB9" w:rsidRDefault="00980BB9" w:rsidP="007513F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80" w:type="dxa"/>
            <w:vMerge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80BB9" w:rsidRDefault="00980BB9" w:rsidP="007513F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vMerge/>
            <w:tcBorders>
              <w:top w:val="nil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980BB9" w:rsidRDefault="00980BB9" w:rsidP="007513F0">
            <w:pPr>
              <w:spacing w:after="0" w:line="240" w:lineRule="auto"/>
              <w:rPr>
                <w:rFonts w:ascii="Times New Roman" w:hAnsi="Times New Roman"/>
                <w:color w:val="000000"/>
                <w:lang w:eastAsia="ru-RU"/>
              </w:rPr>
            </w:pPr>
          </w:p>
        </w:tc>
        <w:tc>
          <w:tcPr>
            <w:tcW w:w="814" w:type="dxa"/>
            <w:vMerge/>
            <w:tcBorders>
              <w:top w:val="nil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980BB9" w:rsidRDefault="00980BB9" w:rsidP="007513F0">
            <w:pPr>
              <w:spacing w:after="0" w:line="240" w:lineRule="auto"/>
              <w:rPr>
                <w:rFonts w:ascii="Times New Roman" w:hAnsi="Times New Roman"/>
                <w:color w:val="000000"/>
                <w:lang w:eastAsia="ru-RU"/>
              </w:rPr>
            </w:pPr>
          </w:p>
        </w:tc>
      </w:tr>
      <w:tr w:rsidR="00980BB9" w:rsidTr="00292BB1">
        <w:trPr>
          <w:trHeight w:val="390"/>
          <w:jc w:val="center"/>
        </w:trPr>
        <w:tc>
          <w:tcPr>
            <w:tcW w:w="100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80BB9" w:rsidRDefault="00980BB9" w:rsidP="007513F0">
            <w:pPr>
              <w:tabs>
                <w:tab w:val="left" w:pos="0"/>
                <w:tab w:val="left" w:pos="180"/>
              </w:tabs>
              <w:autoSpaceDE w:val="0"/>
              <w:autoSpaceDN w:val="0"/>
              <w:adjustRightInd w:val="0"/>
              <w:spacing w:after="0" w:line="240" w:lineRule="auto"/>
              <w:ind w:right="612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1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80BB9" w:rsidRDefault="00980BB9" w:rsidP="007513F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0BB9" w:rsidRDefault="00980BB9" w:rsidP="008769F7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Тестирование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80BB9" w:rsidRDefault="00980BB9" w:rsidP="008769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42F6B">
              <w:rPr>
                <w:rFonts w:ascii="Times New Roman" w:hAnsi="Times New Roman"/>
              </w:rPr>
              <w:t>Фонд тестовых заданий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0BB9" w:rsidRDefault="00980BB9" w:rsidP="008769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2,5-5</w:t>
            </w:r>
          </w:p>
        </w:tc>
        <w:tc>
          <w:tcPr>
            <w:tcW w:w="88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0BB9" w:rsidRDefault="00980BB9" w:rsidP="008769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80BB9" w:rsidRDefault="00980BB9" w:rsidP="008769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4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80BB9" w:rsidRDefault="00980BB9" w:rsidP="008769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980BB9" w:rsidTr="00240387">
        <w:trPr>
          <w:trHeight w:val="300"/>
          <w:jc w:val="center"/>
        </w:trPr>
        <w:tc>
          <w:tcPr>
            <w:tcW w:w="10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80BB9" w:rsidRDefault="00980BB9" w:rsidP="007513F0">
            <w:pPr>
              <w:tabs>
                <w:tab w:val="left" w:pos="0"/>
                <w:tab w:val="left" w:pos="180"/>
              </w:tabs>
              <w:autoSpaceDE w:val="0"/>
              <w:autoSpaceDN w:val="0"/>
              <w:adjustRightInd w:val="0"/>
              <w:spacing w:after="0" w:line="240" w:lineRule="auto"/>
              <w:ind w:right="612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98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0BB9" w:rsidRDefault="00980BB9" w:rsidP="007513F0">
            <w:pPr>
              <w:autoSpaceDE w:val="0"/>
              <w:autoSpaceDN w:val="0"/>
              <w:adjustRightInd w:val="0"/>
              <w:spacing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ОР-2</w:t>
            </w:r>
          </w:p>
        </w:tc>
        <w:tc>
          <w:tcPr>
            <w:tcW w:w="18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80BB9" w:rsidRDefault="00980BB9" w:rsidP="008769F7">
            <w:pPr>
              <w:spacing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42F6B">
              <w:rPr>
                <w:rFonts w:ascii="Times New Roman" w:hAnsi="Times New Roman"/>
              </w:rPr>
              <w:t>Кейс-задание</w:t>
            </w:r>
          </w:p>
        </w:tc>
        <w:tc>
          <w:tcPr>
            <w:tcW w:w="10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80BB9" w:rsidRDefault="00980BB9" w:rsidP="008769F7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42F6B">
              <w:rPr>
                <w:rFonts w:ascii="Times New Roman" w:hAnsi="Times New Roman"/>
                <w:lang w:bidi="mr-IN"/>
              </w:rPr>
              <w:t>Задания для решения кейс-задания</w:t>
            </w:r>
          </w:p>
        </w:tc>
        <w:tc>
          <w:tcPr>
            <w:tcW w:w="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80BB9" w:rsidRDefault="00980BB9" w:rsidP="008769F7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5-10</w:t>
            </w:r>
          </w:p>
        </w:tc>
        <w:tc>
          <w:tcPr>
            <w:tcW w:w="8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80BB9" w:rsidRDefault="00980BB9" w:rsidP="008769F7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80BB9" w:rsidRDefault="00980BB9" w:rsidP="008769F7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30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80BB9" w:rsidRDefault="00980BB9" w:rsidP="008769F7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60</w:t>
            </w:r>
          </w:p>
        </w:tc>
      </w:tr>
      <w:tr w:rsidR="00980BB9" w:rsidTr="00240387">
        <w:trPr>
          <w:trHeight w:val="300"/>
          <w:jc w:val="center"/>
        </w:trPr>
        <w:tc>
          <w:tcPr>
            <w:tcW w:w="10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80BB9" w:rsidRDefault="00980BB9" w:rsidP="007513F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80BB9" w:rsidRDefault="00980BB9" w:rsidP="007513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80BB9" w:rsidRDefault="00980BB9" w:rsidP="007513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0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80BB9" w:rsidRDefault="00980BB9" w:rsidP="007513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80BB9" w:rsidRDefault="00980BB9" w:rsidP="007513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80BB9" w:rsidRDefault="00980BB9" w:rsidP="007513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80BB9" w:rsidRDefault="00980BB9" w:rsidP="007513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80BB9" w:rsidRDefault="00980BB9" w:rsidP="007513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:rsidR="00980BB9" w:rsidRDefault="00980BB9" w:rsidP="007513F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980BB9" w:rsidRDefault="00980BB9" w:rsidP="007513F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980BB9" w:rsidRDefault="00980BB9" w:rsidP="007513F0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980BB9" w:rsidRPr="00C20093" w:rsidRDefault="00980BB9" w:rsidP="007513F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C20093">
        <w:rPr>
          <w:rFonts w:ascii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C20093">
        <w:rPr>
          <w:rFonts w:ascii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980BB9" w:rsidRPr="007513F0" w:rsidRDefault="00980BB9" w:rsidP="007513F0">
      <w:pPr>
        <w:numPr>
          <w:ilvl w:val="0"/>
          <w:numId w:val="12"/>
        </w:numPr>
        <w:tabs>
          <w:tab w:val="clear" w:pos="720"/>
          <w:tab w:val="num" w:pos="0"/>
          <w:tab w:val="left" w:pos="18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20"/>
        <w:jc w:val="both"/>
        <w:rPr>
          <w:rFonts w:ascii="Times New Roman" w:hAnsi="Times New Roman"/>
          <w:bCs/>
          <w:iCs/>
          <w:sz w:val="24"/>
          <w:szCs w:val="24"/>
          <w:lang w:eastAsia="ru-RU"/>
        </w:rPr>
      </w:pPr>
      <w:r w:rsidRPr="007513F0">
        <w:rPr>
          <w:rFonts w:ascii="Times New Roman" w:hAnsi="Times New Roman"/>
          <w:sz w:val="24"/>
          <w:szCs w:val="24"/>
        </w:rPr>
        <w:t xml:space="preserve">Кочеткова, М.Н. Информационное право / М.Н. Кочеткова, А.В. Терехов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«Тамбовский государственный технический университет». – Тамбов : Издательство ФГБОУ ВПО «ТГТУ», 2014. – 80 с. : ил., табл., схем. – Режим доступа: по подписке. – URL: </w:t>
      </w:r>
      <w:hyperlink r:id="rId61" w:history="1">
        <w:r w:rsidRPr="007513F0">
          <w:rPr>
            <w:rStyle w:val="Hyperlink"/>
            <w:rFonts w:ascii="Times New Roman" w:hAnsi="Times New Roman"/>
            <w:sz w:val="24"/>
            <w:szCs w:val="24"/>
          </w:rPr>
          <w:t>http://biblioclub.ru/index.php?page=book&amp;id=277808</w:t>
        </w:r>
      </w:hyperlink>
      <w:r w:rsidRPr="007513F0">
        <w:rPr>
          <w:rFonts w:ascii="Times New Roman" w:hAnsi="Times New Roman"/>
          <w:sz w:val="24"/>
          <w:szCs w:val="24"/>
        </w:rPr>
        <w:t xml:space="preserve"> </w:t>
      </w:r>
    </w:p>
    <w:p w:rsidR="00980BB9" w:rsidRPr="007513F0" w:rsidRDefault="00980BB9" w:rsidP="007513F0">
      <w:pPr>
        <w:numPr>
          <w:ilvl w:val="0"/>
          <w:numId w:val="12"/>
        </w:numPr>
        <w:tabs>
          <w:tab w:val="clear" w:pos="720"/>
          <w:tab w:val="num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20"/>
        <w:jc w:val="both"/>
        <w:rPr>
          <w:rFonts w:ascii="Times New Roman" w:hAnsi="Times New Roman"/>
          <w:bCs/>
          <w:iCs/>
          <w:sz w:val="24"/>
          <w:szCs w:val="24"/>
          <w:lang w:eastAsia="ru-RU"/>
        </w:rPr>
      </w:pPr>
      <w:r w:rsidRPr="007513F0">
        <w:rPr>
          <w:rFonts w:ascii="Times New Roman" w:hAnsi="Times New Roman"/>
          <w:sz w:val="24"/>
          <w:szCs w:val="24"/>
        </w:rPr>
        <w:t xml:space="preserve">Лапина, М.А. Информационное право / М.А. Лапина, А.Г. Ревин, В.И. Лапин ; ред. И.Ш. Килясханов. – Москва : Юнити-Дана, 2015. – 336 с. – (Высшее профессиональное образование: Юриспруденция). – Режим доступа: по подписке. – URL: </w:t>
      </w:r>
      <w:hyperlink r:id="rId62" w:history="1">
        <w:r w:rsidRPr="007513F0">
          <w:rPr>
            <w:rStyle w:val="Hyperlink"/>
            <w:rFonts w:ascii="Times New Roman" w:hAnsi="Times New Roman"/>
            <w:sz w:val="24"/>
            <w:szCs w:val="24"/>
          </w:rPr>
          <w:t>http://biblioclub.ru/index.php?page=book&amp;id=118624</w:t>
        </w:r>
      </w:hyperlink>
    </w:p>
    <w:p w:rsidR="00980BB9" w:rsidRPr="007513F0" w:rsidRDefault="00980BB9" w:rsidP="007513F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</w:p>
    <w:p w:rsidR="00980BB9" w:rsidRPr="007513F0" w:rsidRDefault="00980BB9" w:rsidP="007513F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7513F0">
        <w:rPr>
          <w:rFonts w:ascii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980BB9" w:rsidRPr="007513F0" w:rsidRDefault="00980BB9" w:rsidP="007513F0">
      <w:pPr>
        <w:numPr>
          <w:ilvl w:val="0"/>
          <w:numId w:val="13"/>
        </w:numPr>
        <w:tabs>
          <w:tab w:val="num" w:pos="0"/>
          <w:tab w:val="left" w:pos="18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20"/>
        <w:jc w:val="both"/>
        <w:rPr>
          <w:rFonts w:ascii="Times New Roman" w:hAnsi="Times New Roman"/>
          <w:bCs/>
          <w:iCs/>
          <w:sz w:val="24"/>
          <w:szCs w:val="24"/>
          <w:lang w:eastAsia="ru-RU"/>
        </w:rPr>
      </w:pPr>
      <w:r w:rsidRPr="007513F0">
        <w:rPr>
          <w:rFonts w:ascii="Times New Roman" w:hAnsi="Times New Roman"/>
          <w:sz w:val="24"/>
          <w:szCs w:val="24"/>
        </w:rPr>
        <w:t xml:space="preserve">Ельчанинова, Н.Б. Информационные технологии в юридической деятельности / Н.Б. Ельчанинова ; Министерство образования и науки РФ, Южный федеральный университет, Инженерно-технологическая академия. – Таганрог : Издательство Южного федерального университета, 2016. – 130 с. : табл. – Режим доступа: по подписке. – URL: </w:t>
      </w:r>
      <w:hyperlink r:id="rId63" w:history="1">
        <w:r w:rsidRPr="007513F0">
          <w:rPr>
            <w:rStyle w:val="Hyperlink"/>
            <w:rFonts w:ascii="Times New Roman" w:hAnsi="Times New Roman"/>
            <w:sz w:val="24"/>
            <w:szCs w:val="24"/>
          </w:rPr>
          <w:t>http://biblioclub.ru/index.php?page=book&amp;id=493039</w:t>
        </w:r>
      </w:hyperlink>
    </w:p>
    <w:p w:rsidR="00980BB9" w:rsidRPr="007513F0" w:rsidRDefault="00980BB9" w:rsidP="007513F0">
      <w:pPr>
        <w:numPr>
          <w:ilvl w:val="0"/>
          <w:numId w:val="13"/>
        </w:numPr>
        <w:tabs>
          <w:tab w:val="num" w:pos="0"/>
          <w:tab w:val="left" w:pos="18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20"/>
        <w:jc w:val="both"/>
        <w:rPr>
          <w:rFonts w:ascii="Times New Roman" w:hAnsi="Times New Roman"/>
          <w:bCs/>
          <w:iCs/>
          <w:sz w:val="24"/>
          <w:szCs w:val="24"/>
          <w:lang w:eastAsia="ru-RU"/>
        </w:rPr>
      </w:pPr>
      <w:r w:rsidRPr="007513F0">
        <w:rPr>
          <w:rFonts w:ascii="Times New Roman" w:hAnsi="Times New Roman"/>
          <w:sz w:val="24"/>
          <w:szCs w:val="24"/>
        </w:rPr>
        <w:t xml:space="preserve">Информационное право : в 2-х ч. / О.В. Ахрамеева, И.Ф. Дедюхина, О.В. Жданова и др. ; Федеральное государственное бюджетное образовательное учреждение высшего профессионального образования Ставропольский государственный аграрный университет, Кафедра государственного и муниципального управления и права. – Ставрополь : Ставропольский государственный аграрный университет, 2015. – Ч. 2. – 58 с. – Режим доступа: по подписке. – URL: </w:t>
      </w:r>
      <w:hyperlink r:id="rId64" w:history="1">
        <w:r w:rsidRPr="007513F0">
          <w:rPr>
            <w:rStyle w:val="Hyperlink"/>
            <w:rFonts w:ascii="Times New Roman" w:hAnsi="Times New Roman"/>
            <w:sz w:val="24"/>
            <w:szCs w:val="24"/>
          </w:rPr>
          <w:t>http://biblioclub.ru/index.php?page=book&amp;id=438584</w:t>
        </w:r>
      </w:hyperlink>
      <w:r w:rsidRPr="007513F0">
        <w:rPr>
          <w:rFonts w:ascii="Times New Roman" w:hAnsi="Times New Roman"/>
          <w:sz w:val="24"/>
          <w:szCs w:val="24"/>
        </w:rPr>
        <w:t xml:space="preserve"> </w:t>
      </w:r>
    </w:p>
    <w:p w:rsidR="00980BB9" w:rsidRPr="007513F0" w:rsidRDefault="00980BB9" w:rsidP="007513F0">
      <w:pPr>
        <w:numPr>
          <w:ilvl w:val="0"/>
          <w:numId w:val="13"/>
        </w:numPr>
        <w:tabs>
          <w:tab w:val="num" w:pos="0"/>
          <w:tab w:val="left" w:pos="18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20"/>
        <w:jc w:val="both"/>
        <w:rPr>
          <w:rFonts w:ascii="Times New Roman" w:hAnsi="Times New Roman"/>
          <w:bCs/>
          <w:iCs/>
          <w:sz w:val="24"/>
          <w:szCs w:val="24"/>
          <w:lang w:eastAsia="ru-RU"/>
        </w:rPr>
      </w:pPr>
      <w:r w:rsidRPr="007513F0">
        <w:rPr>
          <w:rFonts w:ascii="Times New Roman" w:hAnsi="Times New Roman"/>
          <w:sz w:val="24"/>
          <w:szCs w:val="24"/>
        </w:rPr>
        <w:t xml:space="preserve">Информационное право : в 2-х ч. / О.В. Ахрамеева, И.Ф. Дедюхина, О.В. Жданова и др. ; Федеральное государственное бюджетное образовательное учреждение высшего профессионального образования Ставропольский государственный аграрный университет, Кафедра государственного и муниципального управления и права. – Ставрополь : Ставропольский государственный аграрный университет, 2015. – Ч. 1. – 41 с. – Режим доступа: по подписке. – URL: </w:t>
      </w:r>
      <w:hyperlink r:id="rId65" w:history="1">
        <w:r w:rsidRPr="007513F0">
          <w:rPr>
            <w:rStyle w:val="Hyperlink"/>
            <w:rFonts w:ascii="Times New Roman" w:hAnsi="Times New Roman"/>
            <w:sz w:val="24"/>
            <w:szCs w:val="24"/>
          </w:rPr>
          <w:t>http://biblioclub.ru/index.php?page=book&amp;id=438583</w:t>
        </w:r>
      </w:hyperlink>
      <w:r w:rsidRPr="007513F0">
        <w:rPr>
          <w:rFonts w:ascii="Times New Roman" w:hAnsi="Times New Roman"/>
          <w:sz w:val="24"/>
          <w:szCs w:val="24"/>
        </w:rPr>
        <w:t xml:space="preserve"> </w:t>
      </w:r>
    </w:p>
    <w:p w:rsidR="00980BB9" w:rsidRPr="007513F0" w:rsidRDefault="00980BB9" w:rsidP="007513F0">
      <w:pPr>
        <w:numPr>
          <w:ilvl w:val="0"/>
          <w:numId w:val="13"/>
        </w:numPr>
        <w:tabs>
          <w:tab w:val="num" w:pos="0"/>
          <w:tab w:val="left" w:pos="18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20"/>
        <w:jc w:val="both"/>
        <w:rPr>
          <w:rFonts w:ascii="Times New Roman" w:hAnsi="Times New Roman"/>
          <w:bCs/>
          <w:iCs/>
          <w:sz w:val="24"/>
          <w:szCs w:val="24"/>
          <w:lang w:eastAsia="ru-RU"/>
        </w:rPr>
      </w:pPr>
      <w:r w:rsidRPr="007513F0">
        <w:rPr>
          <w:rFonts w:ascii="Times New Roman" w:hAnsi="Times New Roman"/>
          <w:sz w:val="24"/>
          <w:szCs w:val="24"/>
        </w:rPr>
        <w:t xml:space="preserve">Информационные технологии в юридической деятельности / . – Москва : ЮНИТИ-ДАНА, 2014. – 335 с. : ил. – Режим доступа: по подписке. – URL: </w:t>
      </w:r>
      <w:hyperlink r:id="rId66" w:history="1">
        <w:r w:rsidRPr="007513F0">
          <w:rPr>
            <w:rStyle w:val="Hyperlink"/>
            <w:rFonts w:ascii="Times New Roman" w:hAnsi="Times New Roman"/>
            <w:sz w:val="24"/>
            <w:szCs w:val="24"/>
          </w:rPr>
          <w:t>http://biblioclub.ru/index.php?page=book&amp;id=447909</w:t>
        </w:r>
      </w:hyperlink>
    </w:p>
    <w:p w:rsidR="00980BB9" w:rsidRDefault="00980BB9" w:rsidP="007513F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360"/>
        <w:jc w:val="center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</w:p>
    <w:p w:rsidR="00980BB9" w:rsidRDefault="00980BB9" w:rsidP="007513F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360"/>
        <w:jc w:val="center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hAnsi="Times New Roman"/>
          <w:bCs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:rsidR="00980BB9" w:rsidRDefault="00980BB9" w:rsidP="007513F0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 xml:space="preserve">Текущая самостоятельная работа по дисциплине «Информационное право», направлена на углубление и закрепление знаний студента, на развитие практических умений. </w:t>
      </w:r>
    </w:p>
    <w:p w:rsidR="00980BB9" w:rsidRDefault="00980BB9" w:rsidP="007513F0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Самостоятельная работа студента включает в себя: изучение теоретического лекционного материала; проработка и усвоение теоретического материала (работа с основной и дополнительной литературой);  работа с рекомендуемыми методическими материалами (методическими указаниями, учебными пособиями, раздаточным материалом);  выполнение заданий по пройденным темам; подготовка к зачету.</w:t>
      </w:r>
    </w:p>
    <w:p w:rsidR="00980BB9" w:rsidRDefault="00980BB9" w:rsidP="007513F0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Самостоятельная работа студентов проводится с использованием электронного учебно-методического комплекса, разработанного в электронной образовательной среде университета.</w:t>
      </w:r>
    </w:p>
    <w:p w:rsidR="00980BB9" w:rsidRDefault="00980BB9" w:rsidP="007513F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</w:p>
    <w:p w:rsidR="00980BB9" w:rsidRPr="00ED7DAA" w:rsidRDefault="00980BB9" w:rsidP="007513F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bookmarkStart w:id="14" w:name="_Toc3234679"/>
      <w:bookmarkStart w:id="15" w:name="_Toc3236622"/>
      <w:r w:rsidRPr="00393609">
        <w:rPr>
          <w:rFonts w:ascii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980BB9" w:rsidRPr="00B676E0" w:rsidRDefault="00980BB9" w:rsidP="007513F0">
      <w:pPr>
        <w:spacing w:after="0" w:line="240" w:lineRule="auto"/>
        <w:rPr>
          <w:rFonts w:ascii="Times New Roman" w:hAnsi="Times New Roman"/>
          <w:sz w:val="24"/>
        </w:rPr>
      </w:pPr>
    </w:p>
    <w:p w:rsidR="00980BB9" w:rsidRPr="00ED7DAA" w:rsidRDefault="00980BB9" w:rsidP="007513F0">
      <w:pPr>
        <w:numPr>
          <w:ilvl w:val="0"/>
          <w:numId w:val="23"/>
        </w:numPr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>Официальный Интернет-портал правовой информации. Государственная система правовой информации [Электронный ресурс]: [офиц. cайт] / Федер. служба охраны Рос. Федерации. - Электрон.дан.– [М.], 2005 – 201</w:t>
      </w:r>
      <w:r>
        <w:rPr>
          <w:rFonts w:ascii="Times New Roman" w:hAnsi="Times New Roman"/>
          <w:sz w:val="24"/>
          <w:szCs w:val="24"/>
          <w:lang w:eastAsia="ru-RU"/>
        </w:rPr>
        <w:t>7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. - Режим доступа: </w:t>
      </w:r>
      <w:r w:rsidRPr="00ED7DAA">
        <w:rPr>
          <w:rFonts w:ascii="Times New Roman" w:hAnsi="Times New Roman"/>
          <w:sz w:val="24"/>
          <w:szCs w:val="24"/>
          <w:u w:val="single"/>
          <w:lang w:eastAsia="ru-RU"/>
        </w:rPr>
        <w:t>www.pravo.gov.ru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, свободный </w:t>
      </w:r>
    </w:p>
    <w:p w:rsidR="00980BB9" w:rsidRPr="00ED7DAA" w:rsidRDefault="00980BB9" w:rsidP="007513F0">
      <w:pPr>
        <w:numPr>
          <w:ilvl w:val="0"/>
          <w:numId w:val="23"/>
        </w:numPr>
        <w:tabs>
          <w:tab w:val="num" w:pos="0"/>
        </w:tabs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>Юридическая Россия [Электронный ресурс]: [сайт]. - Электрон.дан.– [М.], 201</w:t>
      </w:r>
      <w:r>
        <w:rPr>
          <w:rFonts w:ascii="Times New Roman" w:hAnsi="Times New Roman"/>
          <w:sz w:val="24"/>
          <w:szCs w:val="24"/>
          <w:lang w:eastAsia="ru-RU"/>
        </w:rPr>
        <w:t>7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. - Режим доступа: </w:t>
      </w:r>
      <w:r w:rsidRPr="00ED7DAA">
        <w:rPr>
          <w:rFonts w:ascii="Times New Roman" w:hAnsi="Times New Roman"/>
          <w:sz w:val="24"/>
          <w:szCs w:val="24"/>
          <w:u w:val="single"/>
          <w:lang w:eastAsia="ru-RU"/>
        </w:rPr>
        <w:t>http://law.edu.ru/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, свободный </w:t>
      </w:r>
    </w:p>
    <w:p w:rsidR="00980BB9" w:rsidRPr="00ED7DAA" w:rsidRDefault="00980BB9" w:rsidP="007513F0">
      <w:pPr>
        <w:numPr>
          <w:ilvl w:val="0"/>
          <w:numId w:val="23"/>
        </w:numPr>
        <w:tabs>
          <w:tab w:val="num" w:pos="0"/>
        </w:tabs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>RG.ru: Российская газета [Электронный ресурс]: Интернет-портал «Российской газеты»: [сайт] / «Российская газета». – [М.], 199</w:t>
      </w:r>
      <w:r>
        <w:rPr>
          <w:rFonts w:ascii="Times New Roman" w:hAnsi="Times New Roman"/>
          <w:sz w:val="24"/>
          <w:szCs w:val="24"/>
          <w:lang w:eastAsia="ru-RU"/>
        </w:rPr>
        <w:t>8 – 2017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. – Режим доступа: </w:t>
      </w:r>
      <w:r w:rsidRPr="00ED7DAA">
        <w:rPr>
          <w:rFonts w:ascii="Times New Roman" w:hAnsi="Times New Roman"/>
          <w:sz w:val="24"/>
          <w:szCs w:val="24"/>
          <w:u w:val="single"/>
          <w:lang w:eastAsia="ru-RU"/>
        </w:rPr>
        <w:t>http://www.rg.ru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, свободный </w:t>
      </w:r>
    </w:p>
    <w:p w:rsidR="00980BB9" w:rsidRPr="00ED7DAA" w:rsidRDefault="00980BB9" w:rsidP="007513F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980BB9" w:rsidRPr="00ED7DAA" w:rsidRDefault="00980BB9" w:rsidP="007513F0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ED7DAA">
        <w:rPr>
          <w:rFonts w:ascii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980BB9" w:rsidRPr="00ED7DAA" w:rsidRDefault="00980BB9" w:rsidP="007513F0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24"/>
          <w:szCs w:val="24"/>
          <w:lang w:eastAsia="ru-RU"/>
        </w:rPr>
      </w:pPr>
      <w:r w:rsidRPr="00ED7DAA">
        <w:rPr>
          <w:rFonts w:ascii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980BB9" w:rsidRPr="00ED7DAA" w:rsidRDefault="00980BB9" w:rsidP="007513F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980BB9" w:rsidRPr="00ED7DAA" w:rsidRDefault="00980BB9" w:rsidP="007513F0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ED7DAA">
        <w:rPr>
          <w:rFonts w:ascii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980BB9" w:rsidRPr="00ED7DAA" w:rsidRDefault="00980BB9" w:rsidP="007513F0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ED7DAA">
        <w:rPr>
          <w:rFonts w:ascii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980BB9" w:rsidRPr="00ED7DAA" w:rsidRDefault="00980BB9" w:rsidP="007513F0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>Для проведения занятий по дисциплине используются аудитории университета, в том числе оборудованные мультимедийными ресурсами (компьютер, проектор, колонки), что необходимо для лекционных занятий, а также при контроле самостоятельной работы и выполнения заданий в рамках подготовки к практическим занятиям. Возможно проведение практических занятий в классах, оборудованных компьютерной техникой.</w:t>
      </w:r>
    </w:p>
    <w:p w:rsidR="00980BB9" w:rsidRPr="00ED7DAA" w:rsidRDefault="00980BB9" w:rsidP="007513F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980BB9" w:rsidRPr="00ED7DAA" w:rsidRDefault="00980BB9" w:rsidP="007513F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ED7DAA">
        <w:rPr>
          <w:rFonts w:ascii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980BB9" w:rsidRPr="00ED7DAA" w:rsidRDefault="00980BB9" w:rsidP="007513F0">
      <w:pPr>
        <w:spacing w:after="0" w:line="240" w:lineRule="auto"/>
        <w:jc w:val="center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>Программное обеспечение:</w:t>
      </w:r>
    </w:p>
    <w:p w:rsidR="00980BB9" w:rsidRPr="00ED7DAA" w:rsidRDefault="00980BB9" w:rsidP="007513F0">
      <w:pPr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 xml:space="preserve">Microsoft Word, Power Point, Microsoft Internet Explorer, СПС «Консультант+», «Гарант», </w:t>
      </w:r>
    </w:p>
    <w:p w:rsidR="00980BB9" w:rsidRPr="00ED7DAA" w:rsidRDefault="00980BB9" w:rsidP="007513F0">
      <w:pPr>
        <w:spacing w:after="0" w:line="240" w:lineRule="auto"/>
        <w:jc w:val="center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>Интернет ресурсы:</w:t>
      </w:r>
    </w:p>
    <w:p w:rsidR="00980BB9" w:rsidRPr="00ED7DAA" w:rsidRDefault="00980BB9" w:rsidP="007513F0">
      <w:pPr>
        <w:numPr>
          <w:ilvl w:val="0"/>
          <w:numId w:val="24"/>
        </w:numPr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>Информационно-правовой портал «Гарант» (нормативные правовые акты, новости федерального и регионального законодательства, юридические консультации) [Электронный ресурс]: [cайт]. – Электрон.дан. - [М.], 201</w:t>
      </w:r>
      <w:r>
        <w:rPr>
          <w:rFonts w:ascii="Times New Roman" w:hAnsi="Times New Roman"/>
          <w:sz w:val="24"/>
          <w:szCs w:val="24"/>
          <w:lang w:eastAsia="ru-RU"/>
        </w:rPr>
        <w:t>7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. - Режим доступа: </w:t>
      </w:r>
      <w:r w:rsidRPr="00ED7DAA">
        <w:rPr>
          <w:rFonts w:ascii="Times New Roman" w:hAnsi="Times New Roman"/>
          <w:sz w:val="24"/>
          <w:szCs w:val="24"/>
          <w:u w:val="single"/>
          <w:lang w:eastAsia="ru-RU"/>
        </w:rPr>
        <w:t>www.garant.ru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, свободный </w:t>
      </w:r>
    </w:p>
    <w:p w:rsidR="00980BB9" w:rsidRPr="00ED7DAA" w:rsidRDefault="00980BB9" w:rsidP="007513F0">
      <w:pPr>
        <w:numPr>
          <w:ilvl w:val="0"/>
          <w:numId w:val="24"/>
        </w:numPr>
        <w:tabs>
          <w:tab w:val="num" w:pos="0"/>
        </w:tabs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>Официальный сайт компании «Консультант Плюс» [Электронный ресурс]: [cайт]. –</w:t>
      </w:r>
      <w:r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ED7DAA">
        <w:rPr>
          <w:rFonts w:ascii="Times New Roman" w:hAnsi="Times New Roman"/>
          <w:sz w:val="24"/>
          <w:szCs w:val="24"/>
          <w:lang w:eastAsia="ru-RU"/>
        </w:rPr>
        <w:t>Электрон.дан. - [М.], 201</w:t>
      </w:r>
      <w:r>
        <w:rPr>
          <w:rFonts w:ascii="Times New Roman" w:hAnsi="Times New Roman"/>
          <w:sz w:val="24"/>
          <w:szCs w:val="24"/>
          <w:lang w:eastAsia="ru-RU"/>
        </w:rPr>
        <w:t>7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. - Режим доступа: </w:t>
      </w:r>
      <w:r w:rsidRPr="00ED7DAA">
        <w:rPr>
          <w:rFonts w:ascii="Times New Roman" w:hAnsi="Times New Roman"/>
          <w:sz w:val="24"/>
          <w:szCs w:val="24"/>
          <w:u w:val="single"/>
          <w:lang w:eastAsia="ru-RU"/>
        </w:rPr>
        <w:t>www.consultant.ru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, свободный </w:t>
      </w:r>
    </w:p>
    <w:p w:rsidR="00980BB9" w:rsidRPr="00ED7DAA" w:rsidRDefault="00980BB9" w:rsidP="007513F0">
      <w:pPr>
        <w:spacing w:after="0" w:line="240" w:lineRule="auto"/>
        <w:ind w:firstLine="720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>Возможна организация взаимодействия с обучающимися посредством электронной почты. Для инвалидов и лиц с ограниченными возможностями здоровья, освоение данной дисциплины может быть осуществлено с использованием дистанционных образовательных технологий, посредством скайпа, видеоконференцсвязи.</w:t>
      </w:r>
    </w:p>
    <w:p w:rsidR="00980BB9" w:rsidRPr="00145F1F" w:rsidRDefault="00980BB9" w:rsidP="007513F0">
      <w:pPr>
        <w:pStyle w:val="Heading1"/>
        <w:spacing w:line="240" w:lineRule="auto"/>
        <w:jc w:val="center"/>
        <w:rPr>
          <w:rFonts w:ascii="Times New Roman" w:hAnsi="Times New Roman"/>
          <w:color w:val="auto"/>
          <w:sz w:val="24"/>
          <w:szCs w:val="24"/>
        </w:rPr>
      </w:pPr>
      <w:r>
        <w:br w:type="page"/>
      </w:r>
      <w:r>
        <w:rPr>
          <w:rFonts w:ascii="Times New Roman" w:hAnsi="Times New Roman"/>
          <w:color w:val="auto"/>
        </w:rPr>
        <w:t>6</w:t>
      </w:r>
      <w:r w:rsidRPr="001570A2">
        <w:rPr>
          <w:rFonts w:ascii="Times New Roman" w:hAnsi="Times New Roman"/>
          <w:color w:val="auto"/>
          <w:sz w:val="24"/>
          <w:szCs w:val="24"/>
        </w:rPr>
        <w:t>.</w:t>
      </w:r>
      <w:r w:rsidRPr="00145F1F">
        <w:rPr>
          <w:rFonts w:ascii="Times New Roman" w:hAnsi="Times New Roman"/>
          <w:color w:val="auto"/>
          <w:sz w:val="24"/>
          <w:szCs w:val="24"/>
        </w:rPr>
        <w:t xml:space="preserve"> ПРОГРАММА ИТОГОВОЙ АТТЕСТАЦИИ</w:t>
      </w:r>
      <w:bookmarkEnd w:id="14"/>
      <w:bookmarkEnd w:id="15"/>
    </w:p>
    <w:p w:rsidR="00980BB9" w:rsidRDefault="00980BB9" w:rsidP="00F73D91">
      <w:pPr>
        <w:tabs>
          <w:tab w:val="left" w:pos="1134"/>
        </w:tabs>
        <w:spacing w:line="360" w:lineRule="auto"/>
        <w:ind w:firstLine="567"/>
        <w:jc w:val="center"/>
        <w:rPr>
          <w:rFonts w:ascii="Times New Roman" w:hAnsi="Times New Roman"/>
          <w:b/>
          <w:sz w:val="24"/>
          <w:szCs w:val="28"/>
        </w:rPr>
      </w:pPr>
    </w:p>
    <w:p w:rsidR="00980BB9" w:rsidRPr="001D1781" w:rsidRDefault="00980BB9" w:rsidP="00F73D91">
      <w:pPr>
        <w:tabs>
          <w:tab w:val="left" w:pos="-7797"/>
        </w:tabs>
        <w:spacing w:after="0" w:line="360" w:lineRule="auto"/>
        <w:ind w:firstLine="567"/>
        <w:contextualSpacing/>
        <w:jc w:val="both"/>
        <w:rPr>
          <w:rFonts w:ascii="Times New Roman" w:hAnsi="Times New Roman"/>
          <w:sz w:val="24"/>
          <w:szCs w:val="24"/>
        </w:rPr>
      </w:pPr>
      <w:r w:rsidRPr="001D1781">
        <w:rPr>
          <w:rFonts w:ascii="Times New Roman" w:hAnsi="Times New Roman"/>
          <w:sz w:val="24"/>
          <w:szCs w:val="24"/>
        </w:rPr>
        <w:t xml:space="preserve">Рейтинговая оценка по модулю рассчитывается  по формуле: </w:t>
      </w:r>
    </w:p>
    <w:p w:rsidR="00980BB9" w:rsidRPr="001D1781" w:rsidRDefault="00980BB9" w:rsidP="00F73D91">
      <w:pPr>
        <w:tabs>
          <w:tab w:val="left" w:pos="1320"/>
        </w:tabs>
        <w:rPr>
          <w:rFonts w:ascii="Times New Roman" w:hAnsi="Times New Roman"/>
          <w:sz w:val="24"/>
          <w:szCs w:val="24"/>
        </w:rPr>
      </w:pPr>
      <w:r w:rsidRPr="004F45D5">
        <w:rPr>
          <w:rFonts w:ascii="Times New Roman" w:hAnsi="Times New Roman"/>
          <w:sz w:val="24"/>
          <w:szCs w:val="24"/>
          <w:lang w:eastAsia="ru-RU"/>
        </w:rPr>
        <w:pict>
          <v:shape id="_x0000_i1025" type="#_x0000_t75" style="width:333pt;height:49.5pt">
            <v:imagedata r:id="rId67" o:title=""/>
          </v:shape>
        </w:pict>
      </w:r>
    </w:p>
    <w:p w:rsidR="00980BB9" w:rsidRPr="001D1781" w:rsidRDefault="00980BB9" w:rsidP="00F73D91">
      <w:pPr>
        <w:ind w:left="360"/>
        <w:rPr>
          <w:rFonts w:ascii="Times New Roman" w:hAnsi="Times New Roman"/>
          <w:sz w:val="24"/>
          <w:szCs w:val="24"/>
          <w:vertAlign w:val="superscript"/>
        </w:rPr>
      </w:pPr>
      <w:r w:rsidRPr="001D1781">
        <w:rPr>
          <w:rFonts w:ascii="Times New Roman" w:hAnsi="Times New Roman"/>
          <w:sz w:val="24"/>
          <w:szCs w:val="24"/>
          <w:lang w:val="en-US"/>
        </w:rPr>
        <w:t>R</w:t>
      </w:r>
      <w:r w:rsidRPr="001D1781">
        <w:rPr>
          <w:rFonts w:ascii="Times New Roman" w:hAnsi="Times New Roman"/>
          <w:sz w:val="24"/>
          <w:szCs w:val="24"/>
          <w:vertAlign w:val="subscript"/>
          <w:lang w:val="en-US"/>
        </w:rPr>
        <w:t>j</w:t>
      </w:r>
      <w:r w:rsidRPr="001D1781">
        <w:rPr>
          <w:rFonts w:ascii="Times New Roman" w:hAnsi="Times New Roman"/>
          <w:sz w:val="24"/>
          <w:szCs w:val="24"/>
          <w:vertAlign w:val="superscript"/>
        </w:rPr>
        <w:t>мод.</w:t>
      </w:r>
      <w:r w:rsidRPr="001D1781">
        <w:rPr>
          <w:rFonts w:ascii="Times New Roman" w:hAnsi="Times New Roman"/>
          <w:sz w:val="24"/>
          <w:szCs w:val="24"/>
        </w:rPr>
        <w:t xml:space="preserve"> –  рейтинговый балл студента </w:t>
      </w:r>
      <w:r w:rsidRPr="001D1781">
        <w:rPr>
          <w:rFonts w:ascii="Times New Roman" w:hAnsi="Times New Roman"/>
          <w:sz w:val="24"/>
          <w:szCs w:val="24"/>
          <w:lang w:val="en-US"/>
        </w:rPr>
        <w:t>j</w:t>
      </w:r>
      <w:r w:rsidRPr="001D1781">
        <w:rPr>
          <w:rFonts w:ascii="Times New Roman" w:hAnsi="Times New Roman"/>
          <w:sz w:val="24"/>
          <w:szCs w:val="24"/>
        </w:rPr>
        <w:t xml:space="preserve"> по модулю;</w:t>
      </w:r>
      <w:r w:rsidRPr="001D1781">
        <w:rPr>
          <w:rFonts w:ascii="Times New Roman" w:hAnsi="Times New Roman"/>
          <w:sz w:val="24"/>
          <w:szCs w:val="24"/>
          <w:vertAlign w:val="superscript"/>
        </w:rPr>
        <w:t xml:space="preserve"> </w:t>
      </w:r>
    </w:p>
    <w:p w:rsidR="00980BB9" w:rsidRPr="001D1781" w:rsidRDefault="00980BB9" w:rsidP="00F73D91">
      <w:pPr>
        <w:spacing w:after="0"/>
        <w:ind w:left="360"/>
        <w:rPr>
          <w:rFonts w:ascii="Times New Roman" w:hAnsi="Times New Roman"/>
          <w:sz w:val="24"/>
          <w:szCs w:val="24"/>
        </w:rPr>
      </w:pPr>
      <w:r w:rsidRPr="00273696">
        <w:rPr>
          <w:rFonts w:ascii="Times New Roman" w:hAnsi="Times New Roman"/>
          <w:sz w:val="24"/>
          <w:szCs w:val="24"/>
        </w:rPr>
        <w:fldChar w:fldCharType="begin"/>
      </w:r>
      <w:r w:rsidRPr="00273696">
        <w:rPr>
          <w:rFonts w:ascii="Times New Roman" w:hAnsi="Times New Roman"/>
          <w:sz w:val="24"/>
          <w:szCs w:val="24"/>
        </w:rPr>
        <w:instrText xml:space="preserve"> QUOTE </w:instrText>
      </w:r>
      <w:r>
        <w:pict>
          <v:shape id="_x0000_i1026" type="#_x0000_t75" style="width:14.25pt;height:12pt" equationxml="&lt;?xml version=&quot;1.0&quot; encoding=&quot;UTF-8&quot; standalone=&quot;yes&quot;?&gt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lt;?mso-application progid=&quot;Word.Document&quot;?&gt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80&quot;/&gt;&lt;w:doNotEmbedSystemFonts/&gt;&lt;w:defaultTabStop w:val=&quot;708&quot;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C424B7&quot;/&gt;&lt;wsp:rsid wsp:val=&quot;00010033&quot;/&gt;&lt;wsp:rsid wsp:val=&quot;00020B20&quot;/&gt;&lt;wsp:rsid wsp:val=&quot;00024CDE&quot;/&gt;&lt;wsp:rsid wsp:val=&quot;00042F1F&quot;/&gt;&lt;wsp:rsid wsp:val=&quot;00050CA3&quot;/&gt;&lt;wsp:rsid wsp:val=&quot;00057CC4&quot;/&gt;&lt;wsp:rsid wsp:val=&quot;00060AB0&quot;/&gt;&lt;wsp:rsid wsp:val=&quot;000628A5&quot;/&gt;&lt;wsp:rsid wsp:val=&quot;0007146B&quot;/&gt;&lt;wsp:rsid wsp:val=&quot;000748D4&quot;/&gt;&lt;wsp:rsid wsp:val=&quot;00074C40&quot;/&gt;&lt;wsp:rsid wsp:val=&quot;00074D2C&quot;/&gt;&lt;wsp:rsid wsp:val=&quot;000A2067&quot;/&gt;&lt;wsp:rsid wsp:val=&quot;000A2B7F&quot;/&gt;&lt;wsp:rsid wsp:val=&quot;000A7767&quot;/&gt;&lt;wsp:rsid wsp:val=&quot;000B07DC&quot;/&gt;&lt;wsp:rsid wsp:val=&quot;000D7622&quot;/&gt;&lt;wsp:rsid wsp:val=&quot;000E26C3&quot;/&gt;&lt;wsp:rsid wsp:val=&quot;000F359C&quot;/&gt;&lt;wsp:rsid wsp:val=&quot;000F605D&quot;/&gt;&lt;wsp:rsid wsp:val=&quot;001444E1&quot;/&gt;&lt;wsp:rsid wsp:val=&quot;0014613F&quot;/&gt;&lt;wsp:rsid wsp:val=&quot;001869AC&quot;/&gt;&lt;wsp:rsid wsp:val=&quot;00186A21&quot;/&gt;&lt;wsp:rsid wsp:val=&quot;001A3634&quot;/&gt;&lt;wsp:rsid wsp:val=&quot;001B2564&quot;/&gt;&lt;wsp:rsid wsp:val=&quot;001C4F99&quot;/&gt;&lt;wsp:rsid wsp:val=&quot;001D1781&quot;/&gt;&lt;wsp:rsid wsp:val=&quot;001F37E8&quot;/&gt;&lt;wsp:rsid wsp:val=&quot;0022609C&quot;/&gt;&lt;wsp:rsid wsp:val=&quot;00242947&quot;/&gt;&lt;wsp:rsid wsp:val=&quot;002508F5&quot;/&gt;&lt;wsp:rsid wsp:val=&quot;00273696&quot;/&gt;&lt;wsp:rsid wsp:val=&quot;00283884&quot;/&gt;&lt;wsp:rsid wsp:val=&quot;002861AF&quot;/&gt;&lt;wsp:rsid wsp:val=&quot;0029039B&quot;/&gt;&lt;wsp:rsid wsp:val=&quot;002A0B87&quot;/&gt;&lt;wsp:rsid wsp:val=&quot;002B0124&quot;/&gt;&lt;wsp:rsid wsp:val=&quot;002C330B&quot;/&gt;&lt;wsp:rsid wsp:val=&quot;002C4E8B&quot;/&gt;&lt;wsp:rsid wsp:val=&quot;002D299C&quot;/&gt;&lt;wsp:rsid wsp:val=&quot;002F4740&quot;/&gt;&lt;wsp:rsid wsp:val=&quot;00305D70&quot;/&gt;&lt;wsp:rsid wsp:val=&quot;00323346&quot;/&gt;&lt;wsp:rsid wsp:val=&quot;00323FE3&quot;/&gt;&lt;wsp:rsid wsp:val=&quot;00324F2D&quot;/&gt;&lt;wsp:rsid wsp:val=&quot;0033145B&quot;/&gt;&lt;wsp:rsid wsp:val=&quot;003335B7&quot;/&gt;&lt;wsp:rsid wsp:val=&quot;00334A9D&quot;/&gt;&lt;wsp:rsid wsp:val=&quot;00335FD8&quot;/&gt;&lt;wsp:rsid wsp:val=&quot;0035720D&quot;/&gt;&lt;wsp:rsid wsp:val=&quot;0036521D&quot;/&gt;&lt;wsp:rsid wsp:val=&quot;00367247&quot;/&gt;&lt;wsp:rsid wsp:val=&quot;0039618F&quot;/&gt;&lt;wsp:rsid wsp:val=&quot;00397F06&quot;/&gt;&lt;wsp:rsid wsp:val=&quot;003A36FE&quot;/&gt;&lt;wsp:rsid wsp:val=&quot;003A4747&quot;/&gt;&lt;wsp:rsid wsp:val=&quot;003C3305&quot;/&gt;&lt;wsp:rsid wsp:val=&quot;003C53D2&quot;/&gt;&lt;wsp:rsid wsp:val=&quot;003E21DC&quot;/&gt;&lt;wsp:rsid wsp:val=&quot;0041524A&quot;/&gt;&lt;wsp:rsid wsp:val=&quot;00437BBC&quot;/&gt;&lt;wsp:rsid wsp:val=&quot;00442F3F&quot;/&gt;&lt;wsp:rsid wsp:val=&quot;004551EE&quot;/&gt;&lt;wsp:rsid wsp:val=&quot;00463B74&quot;/&gt;&lt;wsp:rsid wsp:val=&quot;00466E62&quot;/&gt;&lt;wsp:rsid wsp:val=&quot;0048222B&quot;/&gt;&lt;wsp:rsid wsp:val=&quot;00487B77&quot;/&gt;&lt;wsp:rsid wsp:val=&quot;004B2ECB&quot;/&gt;&lt;wsp:rsid wsp:val=&quot;004D1D18&quot;/&gt;&lt;wsp:rsid wsp:val=&quot;004D5381&quot;/&gt;&lt;wsp:rsid wsp:val=&quot;004E13F8&quot;/&gt;&lt;wsp:rsid wsp:val=&quot;004F6BF2&quot;/&gt;&lt;wsp:rsid wsp:val=&quot;00503E05&quot;/&gt;&lt;wsp:rsid wsp:val=&quot;00510D7C&quot;/&gt;&lt;wsp:rsid wsp:val=&quot;005666E8&quot;/&gt;&lt;wsp:rsid wsp:val=&quot;005673D0&quot;/&gt;&lt;wsp:rsid wsp:val=&quot;00587D1E&quot;/&gt;&lt;wsp:rsid wsp:val=&quot;005A5053&quot;/&gt;&lt;wsp:rsid wsp:val=&quot;005C2AB8&quot;/&gt;&lt;wsp:rsid wsp:val=&quot;005C45D8&quot;/&gt;&lt;wsp:rsid wsp:val=&quot;005D1F37&quot;/&gt;&lt;wsp:rsid wsp:val=&quot;005E5A5A&quot;/&gt;&lt;wsp:rsid wsp:val=&quot;005E6815&quot;/&gt;&lt;wsp:rsid wsp:val=&quot;006020D2&quot;/&gt;&lt;wsp:rsid wsp:val=&quot;006618A3&quot;/&gt;&lt;wsp:rsid wsp:val=&quot;00673EA3&quot;/&gt;&lt;wsp:rsid wsp:val=&quot;00695872&quot;/&gt;&lt;wsp:rsid wsp:val=&quot;006C10A5&quot;/&gt;&lt;wsp:rsid wsp:val=&quot;006E62D8&quot;/&gt;&lt;wsp:rsid wsp:val=&quot;006F53B0&quot;/&gt;&lt;wsp:rsid wsp:val=&quot;007023A8&quot;/&gt;&lt;wsp:rsid wsp:val=&quot;00702A5B&quot;/&gt;&lt;wsp:rsid wsp:val=&quot;007243BC&quot;/&gt;&lt;wsp:rsid wsp:val=&quot;0073305F&quot;/&gt;&lt;wsp:rsid wsp:val=&quot;007371CA&quot;/&gt;&lt;wsp:rsid wsp:val=&quot;00737E4D&quot;/&gt;&lt;wsp:rsid wsp:val=&quot;0076486C&quot;/&gt;&lt;wsp:rsid wsp:val=&quot;00771F0D&quot;/&gt;&lt;wsp:rsid wsp:val=&quot;00783103&quot;/&gt;&lt;wsp:rsid wsp:val=&quot;007B1F62&quot;/&gt;&lt;wsp:rsid wsp:val=&quot;007B2BEA&quot;/&gt;&lt;wsp:rsid wsp:val=&quot;007B503A&quot;/&gt;&lt;wsp:rsid wsp:val=&quot;007B6CE0&quot;/&gt;&lt;wsp:rsid wsp:val=&quot;007D06F1&quot;/&gt;&lt;wsp:rsid wsp:val=&quot;007E56C6&quot;/&gt;&lt;wsp:rsid wsp:val=&quot;007E7AFB&quot;/&gt;&lt;wsp:rsid wsp:val=&quot;00805DCE&quot;/&gt;&lt;wsp:rsid wsp:val=&quot;00807C52&quot;/&gt;&lt;wsp:rsid wsp:val=&quot;00834163&quot;/&gt;&lt;wsp:rsid wsp:val=&quot;00852B82&quot;/&gt;&lt;wsp:rsid wsp:val=&quot;008542F1&quot;/&gt;&lt;wsp:rsid wsp:val=&quot;00860C86&quot;/&gt;&lt;wsp:rsid wsp:val=&quot;0086709B&quot;/&gt;&lt;wsp:rsid wsp:val=&quot;008710D2&quot;/&gt;&lt;wsp:rsid wsp:val=&quot;00887FF9&quot;/&gt;&lt;wsp:rsid wsp:val=&quot;008915F8&quot;/&gt;&lt;wsp:rsid wsp:val=&quot;00892674&quot;/&gt;&lt;wsp:rsid wsp:val=&quot;008A06A1&quot;/&gt;&lt;wsp:rsid wsp:val=&quot;008C0096&quot;/&gt;&lt;wsp:rsid wsp:val=&quot;008E6097&quot;/&gt;&lt;wsp:rsid wsp:val=&quot;008F410F&quot;/&gt;&lt;wsp:rsid wsp:val=&quot;00916A16&quot;/&gt;&lt;wsp:rsid wsp:val=&quot;00917867&quot;/&gt;&lt;wsp:rsid wsp:val=&quot;00936E11&quot;/&gt;&lt;wsp:rsid wsp:val=&quot;0093758B&quot;/&gt;&lt;wsp:rsid wsp:val=&quot;00951284&quot;/&gt;&lt;wsp:rsid wsp:val=&quot;009529DA&quot;/&gt;&lt;wsp:rsid wsp:val=&quot;009633E5&quot;/&gt;&lt;wsp:rsid wsp:val=&quot;009661C3&quot;/&gt;&lt;wsp:rsid wsp:val=&quot;00981269&quot;/&gt;&lt;wsp:rsid wsp:val=&quot;0098333E&quot;/&gt;&lt;wsp:rsid wsp:val=&quot;009D1D48&quot;/&gt;&lt;wsp:rsid wsp:val=&quot;009D78FA&quot;/&gt;&lt;wsp:rsid wsp:val=&quot;009F7ED5&quot;/&gt;&lt;wsp:rsid wsp:val=&quot;00A1013E&quot;/&gt;&lt;wsp:rsid wsp:val=&quot;00A24E06&quot;/&gt;&lt;wsp:rsid wsp:val=&quot;00A26E41&quot;/&gt;&lt;wsp:rsid wsp:val=&quot;00A329B6&quot;/&gt;&lt;wsp:rsid wsp:val=&quot;00A374C1&quot;/&gt;&lt;wsp:rsid wsp:val=&quot;00A41D66&quot;/&gt;&lt;wsp:rsid wsp:val=&quot;00A4300C&quot;/&gt;&lt;wsp:rsid wsp:val=&quot;00A572B2&quot;/&gt;&lt;wsp:rsid wsp:val=&quot;00A81EA5&quot;/&gt;&lt;wsp:rsid wsp:val=&quot;00A81F9D&quot;/&gt;&lt;wsp:rsid wsp:val=&quot;00A83061&quot;/&gt;&lt;wsp:rsid wsp:val=&quot;00AA3688&quot;/&gt;&lt;wsp:rsid wsp:val=&quot;00AB1F2F&quot;/&gt;&lt;wsp:rsid wsp:val=&quot;00AB3AAE&quot;/&gt;&lt;wsp:rsid wsp:val=&quot;00B0005B&quot;/&gt;&lt;wsp:rsid wsp:val=&quot;00B051C3&quot;/&gt;&lt;wsp:rsid wsp:val=&quot;00B30DB9&quot;/&gt;&lt;wsp:rsid wsp:val=&quot;00B353BD&quot;/&gt;&lt;wsp:rsid wsp:val=&quot;00B36731&quot;/&gt;&lt;wsp:rsid wsp:val=&quot;00B45F98&quot;/&gt;&lt;wsp:rsid wsp:val=&quot;00B51BCF&quot;/&gt;&lt;wsp:rsid wsp:val=&quot;00B5595E&quot;/&gt;&lt;wsp:rsid wsp:val=&quot;00B8111B&quot;/&gt;&lt;wsp:rsid wsp:val=&quot;00B86D85&quot;/&gt;&lt;wsp:rsid wsp:val=&quot;00BB1488&quot;/&gt;&lt;wsp:rsid wsp:val=&quot;00C12476&quot;/&gt;&lt;wsp:rsid wsp:val=&quot;00C12AB6&quot;/&gt;&lt;wsp:rsid wsp:val=&quot;00C1734C&quot;/&gt;&lt;wsp:rsid wsp:val=&quot;00C25B2B&quot;/&gt;&lt;wsp:rsid wsp:val=&quot;00C424B7&quot;/&gt;&lt;wsp:rsid wsp:val=&quot;00C5329F&quot;/&gt;&lt;wsp:rsid wsp:val=&quot;00C631B0&quot;/&gt;&lt;wsp:rsid wsp:val=&quot;00C77E3D&quot;/&gt;&lt;wsp:rsid wsp:val=&quot;00C821EE&quot;/&gt;&lt;wsp:rsid wsp:val=&quot;00C86A25&quot;/&gt;&lt;wsp:rsid wsp:val=&quot;00C97173&quot;/&gt;&lt;wsp:rsid wsp:val=&quot;00C978C4&quot;/&gt;&lt;wsp:rsid wsp:val=&quot;00CA7167&quot;/&gt;&lt;wsp:rsid wsp:val=&quot;00CB5348&quot;/&gt;&lt;wsp:rsid wsp:val=&quot;00CB54AF&quot;/&gt;&lt;wsp:rsid wsp:val=&quot;00CC3E9E&quot;/&gt;&lt;wsp:rsid wsp:val=&quot;00CD3425&quot;/&gt;&lt;wsp:rsid wsp:val=&quot;00CF752F&quot;/&gt;&lt;wsp:rsid wsp:val=&quot;00D441B7&quot;/&gt;&lt;wsp:rsid wsp:val=&quot;00D474ED&quot;/&gt;&lt;wsp:rsid wsp:val=&quot;00D6125B&quot;/&gt;&lt;wsp:rsid wsp:val=&quot;00D8032E&quot;/&gt;&lt;wsp:rsid wsp:val=&quot;00D83CDC&quot;/&gt;&lt;wsp:rsid wsp:val=&quot;00DB597C&quot;/&gt;&lt;wsp:rsid wsp:val=&quot;00DE0C70&quot;/&gt;&lt;wsp:rsid wsp:val=&quot;00DE0EDF&quot;/&gt;&lt;wsp:rsid wsp:val=&quot;00E06916&quot;/&gt;&lt;wsp:rsid wsp:val=&quot;00E112E2&quot;/&gt;&lt;wsp:rsid wsp:val=&quot;00E1504E&quot;/&gt;&lt;wsp:rsid wsp:val=&quot;00E222AB&quot;/&gt;&lt;wsp:rsid wsp:val=&quot;00E24E3D&quot;/&gt;&lt;wsp:rsid wsp:val=&quot;00E2789B&quot;/&gt;&lt;wsp:rsid wsp:val=&quot;00E322FA&quot;/&gt;&lt;wsp:rsid wsp:val=&quot;00E42E4D&quot;/&gt;&lt;wsp:rsid wsp:val=&quot;00E6258F&quot;/&gt;&lt;wsp:rsid wsp:val=&quot;00E66689&quot;/&gt;&lt;wsp:rsid wsp:val=&quot;00E84327&quot;/&gt;&lt;wsp:rsid wsp:val=&quot;00EA6A2F&quot;/&gt;&lt;wsp:rsid wsp:val=&quot;00EA6A56&quot;/&gt;&lt;wsp:rsid wsp:val=&quot;00ED17CE&quot;/&gt;&lt;wsp:rsid wsp:val=&quot;00ED73F9&quot;/&gt;&lt;wsp:rsid wsp:val=&quot;00EE012B&quot;/&gt;&lt;wsp:rsid wsp:val=&quot;00EE6033&quot;/&gt;&lt;wsp:rsid wsp:val=&quot;00EF1598&quot;/&gt;&lt;wsp:rsid wsp:val=&quot;00F00857&quot;/&gt;&lt;wsp:rsid wsp:val=&quot;00F166CA&quot;/&gt;&lt;wsp:rsid wsp:val=&quot;00F16F8D&quot;/&gt;&lt;wsp:rsid wsp:val=&quot;00F22FDF&quot;/&gt;&lt;wsp:rsid wsp:val=&quot;00F24925&quot;/&gt;&lt;wsp:rsid wsp:val=&quot;00F31787&quot;/&gt;&lt;wsp:rsid wsp:val=&quot;00F3497A&quot;/&gt;&lt;wsp:rsid wsp:val=&quot;00F525D1&quot;/&gt;&lt;wsp:rsid wsp:val=&quot;00F61F6A&quot;/&gt;&lt;wsp:rsid wsp:val=&quot;00F64DE1&quot;/&gt;&lt;wsp:rsid wsp:val=&quot;00F660A8&quot;/&gt;&lt;wsp:rsid wsp:val=&quot;00F67CFB&quot;/&gt;&lt;wsp:rsid wsp:val=&quot;00F74C29&quot;/&gt;&lt;wsp:rsid wsp:val=&quot;00F77C11&quot;/&gt;&lt;wsp:rsid wsp:val=&quot;00FC2A4E&quot;/&gt;&lt;wsp:rsid wsp:val=&quot;00FC2FF0&quot;/&gt;&lt;wsp:rsid wsp:val=&quot;00FC358D&quot;/&gt;&lt;wsp:rsid wsp:val=&quot;00FC696E&quot;/&gt;&lt;wsp:rsid wsp:val=&quot;00FE3164&quot;/&gt;&lt;wsp:rsid wsp:val=&quot;00FF1D4F&quot;/&gt;&lt;/wsp:rsids&gt;&lt;/w:docPr&gt;&lt;w:body&gt;&lt;w:p wsp:rsidR=&quot;00000000&quot; wsp:rsidRDefault=&quot;005666E8&quot;&gt;&lt;m:oMathPara&gt;&lt;m:oMath&gt;&lt;m:sSub&gt;&lt;m:sSubPr&gt;&lt;m:ctrlPr&gt;&lt;w:rPr&gt;&lt;w:rFonts w:ascii=&quot;Cambria Math&quot; w:h-ansi=&quot;Cambria Math&quot;/&gt;&lt;wx:font wx:val=&quot;Cambria Math&quot;/&gt;&lt;w:i/&gt;&lt;w:sz w:val=&quot;24&quot;/&gt;&lt;w:sz-cs w:val=&quot;24&quot;/&gt;&lt;w:vertAlign w:val=&quot;superscript&quot;/&gt;&lt;w:lang w:val=&quot;EN-US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4&quot;/&gt;&lt;w:vertAlign w:val=&quot;superscript&quot;/&gt;&lt;w:lang w:val=&quot;EN-US&quot;/&gt;&lt;/w:rPr&gt;&lt;m:t&gt;k&lt;/m:t&gt;&lt;/m:r&gt;&lt;/m:e&gt;&lt;m:sub&gt;&lt;m:r&gt;&lt;w:rPr&gt;&lt;w:rFonts w:ascii=&quot;Cambria Math&quot; w:h-ansi=&quot;Cambria Math&quot;/&gt;&lt;wx:font wx:val=&quot;Cambria Math&quot;/&gt;&lt;w:i/&gt;&lt;w:sz w:val=&quot;24&quot;/&gt;&lt;w:sz-cs w:val=&quot;24&quot;/&gt;&lt;w:vertAlign w:val=&quot;superscript&quot;/&gt;&lt;/w:rPr&gt;&lt;m:t&gt;1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68" o:title="" chromakey="white"/>
          </v:shape>
        </w:pict>
      </w:r>
      <w:r w:rsidRPr="00273696">
        <w:rPr>
          <w:rFonts w:ascii="Times New Roman" w:hAnsi="Times New Roman"/>
          <w:sz w:val="24"/>
          <w:szCs w:val="24"/>
        </w:rPr>
        <w:instrText xml:space="preserve"> </w:instrText>
      </w:r>
      <w:r w:rsidRPr="00273696">
        <w:rPr>
          <w:rFonts w:ascii="Times New Roman" w:hAnsi="Times New Roman"/>
          <w:sz w:val="24"/>
          <w:szCs w:val="24"/>
        </w:rPr>
        <w:fldChar w:fldCharType="separate"/>
      </w:r>
      <w:r>
        <w:pict>
          <v:shape id="_x0000_i1027" type="#_x0000_t75" style="width:14.25pt;height:12pt" equationxml="&lt;?xml version=&quot;1.0&quot; encoding=&quot;UTF-8&quot; standalone=&quot;yes&quot;?&gt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lt;?mso-application progid=&quot;Word.Document&quot;?&gt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80&quot;/&gt;&lt;w:doNotEmbedSystemFonts/&gt;&lt;w:defaultTabStop w:val=&quot;708&quot;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C424B7&quot;/&gt;&lt;wsp:rsid wsp:val=&quot;00010033&quot;/&gt;&lt;wsp:rsid wsp:val=&quot;00020B20&quot;/&gt;&lt;wsp:rsid wsp:val=&quot;00024CDE&quot;/&gt;&lt;wsp:rsid wsp:val=&quot;00042F1F&quot;/&gt;&lt;wsp:rsid wsp:val=&quot;00050CA3&quot;/&gt;&lt;wsp:rsid wsp:val=&quot;00057CC4&quot;/&gt;&lt;wsp:rsid wsp:val=&quot;00060AB0&quot;/&gt;&lt;wsp:rsid wsp:val=&quot;000628A5&quot;/&gt;&lt;wsp:rsid wsp:val=&quot;0007146B&quot;/&gt;&lt;wsp:rsid wsp:val=&quot;000748D4&quot;/&gt;&lt;wsp:rsid wsp:val=&quot;00074C40&quot;/&gt;&lt;wsp:rsid wsp:val=&quot;00074D2C&quot;/&gt;&lt;wsp:rsid wsp:val=&quot;000A2067&quot;/&gt;&lt;wsp:rsid wsp:val=&quot;000A2B7F&quot;/&gt;&lt;wsp:rsid wsp:val=&quot;000A7767&quot;/&gt;&lt;wsp:rsid wsp:val=&quot;000B07DC&quot;/&gt;&lt;wsp:rsid wsp:val=&quot;000D7622&quot;/&gt;&lt;wsp:rsid wsp:val=&quot;000E26C3&quot;/&gt;&lt;wsp:rsid wsp:val=&quot;000F359C&quot;/&gt;&lt;wsp:rsid wsp:val=&quot;000F605D&quot;/&gt;&lt;wsp:rsid wsp:val=&quot;001444E1&quot;/&gt;&lt;wsp:rsid wsp:val=&quot;0014613F&quot;/&gt;&lt;wsp:rsid wsp:val=&quot;001869AC&quot;/&gt;&lt;wsp:rsid wsp:val=&quot;00186A21&quot;/&gt;&lt;wsp:rsid wsp:val=&quot;001A3634&quot;/&gt;&lt;wsp:rsid wsp:val=&quot;001B2564&quot;/&gt;&lt;wsp:rsid wsp:val=&quot;001C4F99&quot;/&gt;&lt;wsp:rsid wsp:val=&quot;001D1781&quot;/&gt;&lt;wsp:rsid wsp:val=&quot;001F37E8&quot;/&gt;&lt;wsp:rsid wsp:val=&quot;0022609C&quot;/&gt;&lt;wsp:rsid wsp:val=&quot;00242947&quot;/&gt;&lt;wsp:rsid wsp:val=&quot;002508F5&quot;/&gt;&lt;wsp:rsid wsp:val=&quot;00273696&quot;/&gt;&lt;wsp:rsid wsp:val=&quot;00283884&quot;/&gt;&lt;wsp:rsid wsp:val=&quot;002861AF&quot;/&gt;&lt;wsp:rsid wsp:val=&quot;0029039B&quot;/&gt;&lt;wsp:rsid wsp:val=&quot;002A0B87&quot;/&gt;&lt;wsp:rsid wsp:val=&quot;002B0124&quot;/&gt;&lt;wsp:rsid wsp:val=&quot;002C330B&quot;/&gt;&lt;wsp:rsid wsp:val=&quot;002C4E8B&quot;/&gt;&lt;wsp:rsid wsp:val=&quot;002D299C&quot;/&gt;&lt;wsp:rsid wsp:val=&quot;002F4740&quot;/&gt;&lt;wsp:rsid wsp:val=&quot;00305D70&quot;/&gt;&lt;wsp:rsid wsp:val=&quot;00323346&quot;/&gt;&lt;wsp:rsid wsp:val=&quot;00323FE3&quot;/&gt;&lt;wsp:rsid wsp:val=&quot;00324F2D&quot;/&gt;&lt;wsp:rsid wsp:val=&quot;0033145B&quot;/&gt;&lt;wsp:rsid wsp:val=&quot;003335B7&quot;/&gt;&lt;wsp:rsid wsp:val=&quot;00334A9D&quot;/&gt;&lt;wsp:rsid wsp:val=&quot;00335FD8&quot;/&gt;&lt;wsp:rsid wsp:val=&quot;0035720D&quot;/&gt;&lt;wsp:rsid wsp:val=&quot;0036521D&quot;/&gt;&lt;wsp:rsid wsp:val=&quot;00367247&quot;/&gt;&lt;wsp:rsid wsp:val=&quot;0039618F&quot;/&gt;&lt;wsp:rsid wsp:val=&quot;00397F06&quot;/&gt;&lt;wsp:rsid wsp:val=&quot;003A36FE&quot;/&gt;&lt;wsp:rsid wsp:val=&quot;003A4747&quot;/&gt;&lt;wsp:rsid wsp:val=&quot;003C3305&quot;/&gt;&lt;wsp:rsid wsp:val=&quot;003C53D2&quot;/&gt;&lt;wsp:rsid wsp:val=&quot;003E21DC&quot;/&gt;&lt;wsp:rsid wsp:val=&quot;0041524A&quot;/&gt;&lt;wsp:rsid wsp:val=&quot;00437BBC&quot;/&gt;&lt;wsp:rsid wsp:val=&quot;00442F3F&quot;/&gt;&lt;wsp:rsid wsp:val=&quot;004551EE&quot;/&gt;&lt;wsp:rsid wsp:val=&quot;00463B74&quot;/&gt;&lt;wsp:rsid wsp:val=&quot;00466E62&quot;/&gt;&lt;wsp:rsid wsp:val=&quot;0048222B&quot;/&gt;&lt;wsp:rsid wsp:val=&quot;00487B77&quot;/&gt;&lt;wsp:rsid wsp:val=&quot;004B2ECB&quot;/&gt;&lt;wsp:rsid wsp:val=&quot;004D1D18&quot;/&gt;&lt;wsp:rsid wsp:val=&quot;004D5381&quot;/&gt;&lt;wsp:rsid wsp:val=&quot;004E13F8&quot;/&gt;&lt;wsp:rsid wsp:val=&quot;004F6BF2&quot;/&gt;&lt;wsp:rsid wsp:val=&quot;00503E05&quot;/&gt;&lt;wsp:rsid wsp:val=&quot;00510D7C&quot;/&gt;&lt;wsp:rsid wsp:val=&quot;005666E8&quot;/&gt;&lt;wsp:rsid wsp:val=&quot;005673D0&quot;/&gt;&lt;wsp:rsid wsp:val=&quot;00587D1E&quot;/&gt;&lt;wsp:rsid wsp:val=&quot;005A5053&quot;/&gt;&lt;wsp:rsid wsp:val=&quot;005C2AB8&quot;/&gt;&lt;wsp:rsid wsp:val=&quot;005C45D8&quot;/&gt;&lt;wsp:rsid wsp:val=&quot;005D1F37&quot;/&gt;&lt;wsp:rsid wsp:val=&quot;005E5A5A&quot;/&gt;&lt;wsp:rsid wsp:val=&quot;005E6815&quot;/&gt;&lt;wsp:rsid wsp:val=&quot;006020D2&quot;/&gt;&lt;wsp:rsid wsp:val=&quot;006618A3&quot;/&gt;&lt;wsp:rsid wsp:val=&quot;00673EA3&quot;/&gt;&lt;wsp:rsid wsp:val=&quot;00695872&quot;/&gt;&lt;wsp:rsid wsp:val=&quot;006C10A5&quot;/&gt;&lt;wsp:rsid wsp:val=&quot;006E62D8&quot;/&gt;&lt;wsp:rsid wsp:val=&quot;006F53B0&quot;/&gt;&lt;wsp:rsid wsp:val=&quot;007023A8&quot;/&gt;&lt;wsp:rsid wsp:val=&quot;00702A5B&quot;/&gt;&lt;wsp:rsid wsp:val=&quot;007243BC&quot;/&gt;&lt;wsp:rsid wsp:val=&quot;0073305F&quot;/&gt;&lt;wsp:rsid wsp:val=&quot;007371CA&quot;/&gt;&lt;wsp:rsid wsp:val=&quot;00737E4D&quot;/&gt;&lt;wsp:rsid wsp:val=&quot;0076486C&quot;/&gt;&lt;wsp:rsid wsp:val=&quot;00771F0D&quot;/&gt;&lt;wsp:rsid wsp:val=&quot;00783103&quot;/&gt;&lt;wsp:rsid wsp:val=&quot;007B1F62&quot;/&gt;&lt;wsp:rsid wsp:val=&quot;007B2BEA&quot;/&gt;&lt;wsp:rsid wsp:val=&quot;007B503A&quot;/&gt;&lt;wsp:rsid wsp:val=&quot;007B6CE0&quot;/&gt;&lt;wsp:rsid wsp:val=&quot;007D06F1&quot;/&gt;&lt;wsp:rsid wsp:val=&quot;007E56C6&quot;/&gt;&lt;wsp:rsid wsp:val=&quot;007E7AFB&quot;/&gt;&lt;wsp:rsid wsp:val=&quot;00805DCE&quot;/&gt;&lt;wsp:rsid wsp:val=&quot;00807C52&quot;/&gt;&lt;wsp:rsid wsp:val=&quot;00834163&quot;/&gt;&lt;wsp:rsid wsp:val=&quot;00852B82&quot;/&gt;&lt;wsp:rsid wsp:val=&quot;008542F1&quot;/&gt;&lt;wsp:rsid wsp:val=&quot;00860C86&quot;/&gt;&lt;wsp:rsid wsp:val=&quot;0086709B&quot;/&gt;&lt;wsp:rsid wsp:val=&quot;008710D2&quot;/&gt;&lt;wsp:rsid wsp:val=&quot;00887FF9&quot;/&gt;&lt;wsp:rsid wsp:val=&quot;008915F8&quot;/&gt;&lt;wsp:rsid wsp:val=&quot;00892674&quot;/&gt;&lt;wsp:rsid wsp:val=&quot;008A06A1&quot;/&gt;&lt;wsp:rsid wsp:val=&quot;008C0096&quot;/&gt;&lt;wsp:rsid wsp:val=&quot;008E6097&quot;/&gt;&lt;wsp:rsid wsp:val=&quot;008F410F&quot;/&gt;&lt;wsp:rsid wsp:val=&quot;00916A16&quot;/&gt;&lt;wsp:rsid wsp:val=&quot;00917867&quot;/&gt;&lt;wsp:rsid wsp:val=&quot;00936E11&quot;/&gt;&lt;wsp:rsid wsp:val=&quot;0093758B&quot;/&gt;&lt;wsp:rsid wsp:val=&quot;00951284&quot;/&gt;&lt;wsp:rsid wsp:val=&quot;009529DA&quot;/&gt;&lt;wsp:rsid wsp:val=&quot;009633E5&quot;/&gt;&lt;wsp:rsid wsp:val=&quot;009661C3&quot;/&gt;&lt;wsp:rsid wsp:val=&quot;00981269&quot;/&gt;&lt;wsp:rsid wsp:val=&quot;0098333E&quot;/&gt;&lt;wsp:rsid wsp:val=&quot;009D1D48&quot;/&gt;&lt;wsp:rsid wsp:val=&quot;009D78FA&quot;/&gt;&lt;wsp:rsid wsp:val=&quot;009F7ED5&quot;/&gt;&lt;wsp:rsid wsp:val=&quot;00A1013E&quot;/&gt;&lt;wsp:rsid wsp:val=&quot;00A24E06&quot;/&gt;&lt;wsp:rsid wsp:val=&quot;00A26E41&quot;/&gt;&lt;wsp:rsid wsp:val=&quot;00A329B6&quot;/&gt;&lt;wsp:rsid wsp:val=&quot;00A374C1&quot;/&gt;&lt;wsp:rsid wsp:val=&quot;00A41D66&quot;/&gt;&lt;wsp:rsid wsp:val=&quot;00A4300C&quot;/&gt;&lt;wsp:rsid wsp:val=&quot;00A572B2&quot;/&gt;&lt;wsp:rsid wsp:val=&quot;00A81EA5&quot;/&gt;&lt;wsp:rsid wsp:val=&quot;00A81F9D&quot;/&gt;&lt;wsp:rsid wsp:val=&quot;00A83061&quot;/&gt;&lt;wsp:rsid wsp:val=&quot;00AA3688&quot;/&gt;&lt;wsp:rsid wsp:val=&quot;00AB1F2F&quot;/&gt;&lt;wsp:rsid wsp:val=&quot;00AB3AAE&quot;/&gt;&lt;wsp:rsid wsp:val=&quot;00B0005B&quot;/&gt;&lt;wsp:rsid wsp:val=&quot;00B051C3&quot;/&gt;&lt;wsp:rsid wsp:val=&quot;00B30DB9&quot;/&gt;&lt;wsp:rsid wsp:val=&quot;00B353BD&quot;/&gt;&lt;wsp:rsid wsp:val=&quot;00B36731&quot;/&gt;&lt;wsp:rsid wsp:val=&quot;00B45F98&quot;/&gt;&lt;wsp:rsid wsp:val=&quot;00B51BCF&quot;/&gt;&lt;wsp:rsid wsp:val=&quot;00B5595E&quot;/&gt;&lt;wsp:rsid wsp:val=&quot;00B8111B&quot;/&gt;&lt;wsp:rsid wsp:val=&quot;00B86D85&quot;/&gt;&lt;wsp:rsid wsp:val=&quot;00BB1488&quot;/&gt;&lt;wsp:rsid wsp:val=&quot;00C12476&quot;/&gt;&lt;wsp:rsid wsp:val=&quot;00C12AB6&quot;/&gt;&lt;wsp:rsid wsp:val=&quot;00C1734C&quot;/&gt;&lt;wsp:rsid wsp:val=&quot;00C25B2B&quot;/&gt;&lt;wsp:rsid wsp:val=&quot;00C424B7&quot;/&gt;&lt;wsp:rsid wsp:val=&quot;00C5329F&quot;/&gt;&lt;wsp:rsid wsp:val=&quot;00C631B0&quot;/&gt;&lt;wsp:rsid wsp:val=&quot;00C77E3D&quot;/&gt;&lt;wsp:rsid wsp:val=&quot;00C821EE&quot;/&gt;&lt;wsp:rsid wsp:val=&quot;00C86A25&quot;/&gt;&lt;wsp:rsid wsp:val=&quot;00C97173&quot;/&gt;&lt;wsp:rsid wsp:val=&quot;00C978C4&quot;/&gt;&lt;wsp:rsid wsp:val=&quot;00CA7167&quot;/&gt;&lt;wsp:rsid wsp:val=&quot;00CB5348&quot;/&gt;&lt;wsp:rsid wsp:val=&quot;00CB54AF&quot;/&gt;&lt;wsp:rsid wsp:val=&quot;00CC3E9E&quot;/&gt;&lt;wsp:rsid wsp:val=&quot;00CD3425&quot;/&gt;&lt;wsp:rsid wsp:val=&quot;00CF752F&quot;/&gt;&lt;wsp:rsid wsp:val=&quot;00D441B7&quot;/&gt;&lt;wsp:rsid wsp:val=&quot;00D474ED&quot;/&gt;&lt;wsp:rsid wsp:val=&quot;00D6125B&quot;/&gt;&lt;wsp:rsid wsp:val=&quot;00D8032E&quot;/&gt;&lt;wsp:rsid wsp:val=&quot;00D83CDC&quot;/&gt;&lt;wsp:rsid wsp:val=&quot;00DB597C&quot;/&gt;&lt;wsp:rsid wsp:val=&quot;00DE0C70&quot;/&gt;&lt;wsp:rsid wsp:val=&quot;00DE0EDF&quot;/&gt;&lt;wsp:rsid wsp:val=&quot;00E06916&quot;/&gt;&lt;wsp:rsid wsp:val=&quot;00E112E2&quot;/&gt;&lt;wsp:rsid wsp:val=&quot;00E1504E&quot;/&gt;&lt;wsp:rsid wsp:val=&quot;00E222AB&quot;/&gt;&lt;wsp:rsid wsp:val=&quot;00E24E3D&quot;/&gt;&lt;wsp:rsid wsp:val=&quot;00E2789B&quot;/&gt;&lt;wsp:rsid wsp:val=&quot;00E322FA&quot;/&gt;&lt;wsp:rsid wsp:val=&quot;00E42E4D&quot;/&gt;&lt;wsp:rsid wsp:val=&quot;00E6258F&quot;/&gt;&lt;wsp:rsid wsp:val=&quot;00E66689&quot;/&gt;&lt;wsp:rsid wsp:val=&quot;00E84327&quot;/&gt;&lt;wsp:rsid wsp:val=&quot;00EA6A2F&quot;/&gt;&lt;wsp:rsid wsp:val=&quot;00EA6A56&quot;/&gt;&lt;wsp:rsid wsp:val=&quot;00ED17CE&quot;/&gt;&lt;wsp:rsid wsp:val=&quot;00ED73F9&quot;/&gt;&lt;wsp:rsid wsp:val=&quot;00EE012B&quot;/&gt;&lt;wsp:rsid wsp:val=&quot;00EE6033&quot;/&gt;&lt;wsp:rsid wsp:val=&quot;00EF1598&quot;/&gt;&lt;wsp:rsid wsp:val=&quot;00F00857&quot;/&gt;&lt;wsp:rsid wsp:val=&quot;00F166CA&quot;/&gt;&lt;wsp:rsid wsp:val=&quot;00F16F8D&quot;/&gt;&lt;wsp:rsid wsp:val=&quot;00F22FDF&quot;/&gt;&lt;wsp:rsid wsp:val=&quot;00F24925&quot;/&gt;&lt;wsp:rsid wsp:val=&quot;00F31787&quot;/&gt;&lt;wsp:rsid wsp:val=&quot;00F3497A&quot;/&gt;&lt;wsp:rsid wsp:val=&quot;00F525D1&quot;/&gt;&lt;wsp:rsid wsp:val=&quot;00F61F6A&quot;/&gt;&lt;wsp:rsid wsp:val=&quot;00F64DE1&quot;/&gt;&lt;wsp:rsid wsp:val=&quot;00F660A8&quot;/&gt;&lt;wsp:rsid wsp:val=&quot;00F67CFB&quot;/&gt;&lt;wsp:rsid wsp:val=&quot;00F74C29&quot;/&gt;&lt;wsp:rsid wsp:val=&quot;00F77C11&quot;/&gt;&lt;wsp:rsid wsp:val=&quot;00FC2A4E&quot;/&gt;&lt;wsp:rsid wsp:val=&quot;00FC2FF0&quot;/&gt;&lt;wsp:rsid wsp:val=&quot;00FC358D&quot;/&gt;&lt;wsp:rsid wsp:val=&quot;00FC696E&quot;/&gt;&lt;wsp:rsid wsp:val=&quot;00FE3164&quot;/&gt;&lt;wsp:rsid wsp:val=&quot;00FF1D4F&quot;/&gt;&lt;/wsp:rsids&gt;&lt;/w:docPr&gt;&lt;w:body&gt;&lt;w:p wsp:rsidR=&quot;00000000&quot; wsp:rsidRDefault=&quot;005666E8&quot;&gt;&lt;m:oMathPara&gt;&lt;m:oMath&gt;&lt;m:sSub&gt;&lt;m:sSubPr&gt;&lt;m:ctrlPr&gt;&lt;w:rPr&gt;&lt;w:rFonts w:ascii=&quot;Cambria Math&quot; w:h-ansi=&quot;Cambria Math&quot;/&gt;&lt;wx:font wx:val=&quot;Cambria Math&quot;/&gt;&lt;w:i/&gt;&lt;w:sz w:val=&quot;24&quot;/&gt;&lt;w:sz-cs w:val=&quot;24&quot;/&gt;&lt;w:vertAlign w:val=&quot;superscript&quot;/&gt;&lt;w:lang w:val=&quot;EN-US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4&quot;/&gt;&lt;w:vertAlign w:val=&quot;superscript&quot;/&gt;&lt;w:lang w:val=&quot;EN-US&quot;/&gt;&lt;/w:rPr&gt;&lt;m:t&gt;k&lt;/m:t&gt;&lt;/m:r&gt;&lt;/m:e&gt;&lt;m:sub&gt;&lt;m:r&gt;&lt;w:rPr&gt;&lt;w:rFonts w:ascii=&quot;Cambria Math&quot; w:h-ansi=&quot;Cambria Math&quot;/&gt;&lt;wx:font wx:val=&quot;Cambria Math&quot;/&gt;&lt;w:i/&gt;&lt;w:sz w:val=&quot;24&quot;/&gt;&lt;w:sz-cs w:val=&quot;24&quot;/&gt;&lt;w:vertAlign w:val=&quot;superscript&quot;/&gt;&lt;/w:rPr&gt;&lt;m:t&gt;1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68" o:title="" chromakey="white"/>
          </v:shape>
        </w:pict>
      </w:r>
      <w:r w:rsidRPr="00273696">
        <w:rPr>
          <w:rFonts w:ascii="Times New Roman" w:hAnsi="Times New Roman"/>
          <w:sz w:val="24"/>
          <w:szCs w:val="24"/>
        </w:rPr>
        <w:fldChar w:fldCharType="end"/>
      </w:r>
      <w:r w:rsidRPr="001D1781">
        <w:rPr>
          <w:rFonts w:ascii="Times New Roman" w:hAnsi="Times New Roman"/>
          <w:sz w:val="24"/>
          <w:szCs w:val="24"/>
        </w:rPr>
        <w:t xml:space="preserve">, </w:t>
      </w:r>
      <w:r w:rsidRPr="00273696">
        <w:rPr>
          <w:rFonts w:ascii="Times New Roman" w:hAnsi="Times New Roman"/>
          <w:sz w:val="24"/>
          <w:szCs w:val="24"/>
        </w:rPr>
        <w:fldChar w:fldCharType="begin"/>
      </w:r>
      <w:r w:rsidRPr="00273696">
        <w:rPr>
          <w:rFonts w:ascii="Times New Roman" w:hAnsi="Times New Roman"/>
          <w:sz w:val="24"/>
          <w:szCs w:val="24"/>
        </w:rPr>
        <w:instrText xml:space="preserve"> QUOTE </w:instrText>
      </w:r>
      <w:r>
        <w:pict>
          <v:shape id="_x0000_i1028" type="#_x0000_t75" style="width:14.25pt;height:12pt" equationxml="&lt;?xml version=&quot;1.0&quot; encoding=&quot;UTF-8&quot; standalone=&quot;yes&quot;?&gt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lt;?mso-application progid=&quot;Word.Document&quot;?&gt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80&quot;/&gt;&lt;w:doNotEmbedSystemFonts/&gt;&lt;w:defaultTabStop w:val=&quot;708&quot;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C424B7&quot;/&gt;&lt;wsp:rsid wsp:val=&quot;00010033&quot;/&gt;&lt;wsp:rsid wsp:val=&quot;00020B20&quot;/&gt;&lt;wsp:rsid wsp:val=&quot;00024CDE&quot;/&gt;&lt;wsp:rsid wsp:val=&quot;00042F1F&quot;/&gt;&lt;wsp:rsid wsp:val=&quot;00050CA3&quot;/&gt;&lt;wsp:rsid wsp:val=&quot;00057CC4&quot;/&gt;&lt;wsp:rsid wsp:val=&quot;00060AB0&quot;/&gt;&lt;wsp:rsid wsp:val=&quot;000628A5&quot;/&gt;&lt;wsp:rsid wsp:val=&quot;0007146B&quot;/&gt;&lt;wsp:rsid wsp:val=&quot;000748D4&quot;/&gt;&lt;wsp:rsid wsp:val=&quot;00074C40&quot;/&gt;&lt;wsp:rsid wsp:val=&quot;00074D2C&quot;/&gt;&lt;wsp:rsid wsp:val=&quot;000A2067&quot;/&gt;&lt;wsp:rsid wsp:val=&quot;000A2B7F&quot;/&gt;&lt;wsp:rsid wsp:val=&quot;000A7767&quot;/&gt;&lt;wsp:rsid wsp:val=&quot;000B07DC&quot;/&gt;&lt;wsp:rsid wsp:val=&quot;000D7622&quot;/&gt;&lt;wsp:rsid wsp:val=&quot;000E26C3&quot;/&gt;&lt;wsp:rsid wsp:val=&quot;000F359C&quot;/&gt;&lt;wsp:rsid wsp:val=&quot;000F605D&quot;/&gt;&lt;wsp:rsid wsp:val=&quot;001444E1&quot;/&gt;&lt;wsp:rsid wsp:val=&quot;0014613F&quot;/&gt;&lt;wsp:rsid wsp:val=&quot;001869AC&quot;/&gt;&lt;wsp:rsid wsp:val=&quot;00186A21&quot;/&gt;&lt;wsp:rsid wsp:val=&quot;001A3634&quot;/&gt;&lt;wsp:rsid wsp:val=&quot;001B2564&quot;/&gt;&lt;wsp:rsid wsp:val=&quot;001C4F99&quot;/&gt;&lt;wsp:rsid wsp:val=&quot;001D1781&quot;/&gt;&lt;wsp:rsid wsp:val=&quot;001F37E8&quot;/&gt;&lt;wsp:rsid wsp:val=&quot;0022609C&quot;/&gt;&lt;wsp:rsid wsp:val=&quot;00242947&quot;/&gt;&lt;wsp:rsid wsp:val=&quot;002508F5&quot;/&gt;&lt;wsp:rsid wsp:val=&quot;00273696&quot;/&gt;&lt;wsp:rsid wsp:val=&quot;00283884&quot;/&gt;&lt;wsp:rsid wsp:val=&quot;002861AF&quot;/&gt;&lt;wsp:rsid wsp:val=&quot;0029039B&quot;/&gt;&lt;wsp:rsid wsp:val=&quot;002A0B87&quot;/&gt;&lt;wsp:rsid wsp:val=&quot;002B0124&quot;/&gt;&lt;wsp:rsid wsp:val=&quot;002C330B&quot;/&gt;&lt;wsp:rsid wsp:val=&quot;002C4E8B&quot;/&gt;&lt;wsp:rsid wsp:val=&quot;002D299C&quot;/&gt;&lt;wsp:rsid wsp:val=&quot;002F4740&quot;/&gt;&lt;wsp:rsid wsp:val=&quot;00305D70&quot;/&gt;&lt;wsp:rsid wsp:val=&quot;00323346&quot;/&gt;&lt;wsp:rsid wsp:val=&quot;00323FE3&quot;/&gt;&lt;wsp:rsid wsp:val=&quot;00324F2D&quot;/&gt;&lt;wsp:rsid wsp:val=&quot;0033145B&quot;/&gt;&lt;wsp:rsid wsp:val=&quot;003335B7&quot;/&gt;&lt;wsp:rsid wsp:val=&quot;00334A9D&quot;/&gt;&lt;wsp:rsid wsp:val=&quot;00335FD8&quot;/&gt;&lt;wsp:rsid wsp:val=&quot;0035720D&quot;/&gt;&lt;wsp:rsid wsp:val=&quot;0036521D&quot;/&gt;&lt;wsp:rsid wsp:val=&quot;00367247&quot;/&gt;&lt;wsp:rsid wsp:val=&quot;0039618F&quot;/&gt;&lt;wsp:rsid wsp:val=&quot;00397F06&quot;/&gt;&lt;wsp:rsid wsp:val=&quot;003A36FE&quot;/&gt;&lt;wsp:rsid wsp:val=&quot;003A4747&quot;/&gt;&lt;wsp:rsid wsp:val=&quot;003C3305&quot;/&gt;&lt;wsp:rsid wsp:val=&quot;003C53D2&quot;/&gt;&lt;wsp:rsid wsp:val=&quot;003E21DC&quot;/&gt;&lt;wsp:rsid wsp:val=&quot;0041524A&quot;/&gt;&lt;wsp:rsid wsp:val=&quot;00437BBC&quot;/&gt;&lt;wsp:rsid wsp:val=&quot;00442F3F&quot;/&gt;&lt;wsp:rsid wsp:val=&quot;004551EE&quot;/&gt;&lt;wsp:rsid wsp:val=&quot;00463B74&quot;/&gt;&lt;wsp:rsid wsp:val=&quot;00466E62&quot;/&gt;&lt;wsp:rsid wsp:val=&quot;0048222B&quot;/&gt;&lt;wsp:rsid wsp:val=&quot;00487B77&quot;/&gt;&lt;wsp:rsid wsp:val=&quot;004B2ECB&quot;/&gt;&lt;wsp:rsid wsp:val=&quot;004D1D18&quot;/&gt;&lt;wsp:rsid wsp:val=&quot;004D5381&quot;/&gt;&lt;wsp:rsid wsp:val=&quot;004E13F8&quot;/&gt;&lt;wsp:rsid wsp:val=&quot;004F6BF2&quot;/&gt;&lt;wsp:rsid wsp:val=&quot;00503E05&quot;/&gt;&lt;wsp:rsid wsp:val=&quot;00510D7C&quot;/&gt;&lt;wsp:rsid wsp:val=&quot;005673D0&quot;/&gt;&lt;wsp:rsid wsp:val=&quot;00587D1E&quot;/&gt;&lt;wsp:rsid wsp:val=&quot;005A5053&quot;/&gt;&lt;wsp:rsid wsp:val=&quot;005C2AB8&quot;/&gt;&lt;wsp:rsid wsp:val=&quot;005C45D8&quot;/&gt;&lt;wsp:rsid wsp:val=&quot;005D1F37&quot;/&gt;&lt;wsp:rsid wsp:val=&quot;005E5A5A&quot;/&gt;&lt;wsp:rsid wsp:val=&quot;005E6815&quot;/&gt;&lt;wsp:rsid wsp:val=&quot;006020D2&quot;/&gt;&lt;wsp:rsid wsp:val=&quot;006618A3&quot;/&gt;&lt;wsp:rsid wsp:val=&quot;00673EA3&quot;/&gt;&lt;wsp:rsid wsp:val=&quot;00695872&quot;/&gt;&lt;wsp:rsid wsp:val=&quot;006C10A5&quot;/&gt;&lt;wsp:rsid wsp:val=&quot;006E62D8&quot;/&gt;&lt;wsp:rsid wsp:val=&quot;006F53B0&quot;/&gt;&lt;wsp:rsid wsp:val=&quot;007023A8&quot;/&gt;&lt;wsp:rsid wsp:val=&quot;00702A5B&quot;/&gt;&lt;wsp:rsid wsp:val=&quot;007243BC&quot;/&gt;&lt;wsp:rsid wsp:val=&quot;0073305F&quot;/&gt;&lt;wsp:rsid wsp:val=&quot;007371CA&quot;/&gt;&lt;wsp:rsid wsp:val=&quot;00737E4D&quot;/&gt;&lt;wsp:rsid wsp:val=&quot;0076486C&quot;/&gt;&lt;wsp:rsid wsp:val=&quot;00771F0D&quot;/&gt;&lt;wsp:rsid wsp:val=&quot;00783103&quot;/&gt;&lt;wsp:rsid wsp:val=&quot;007B1F62&quot;/&gt;&lt;wsp:rsid wsp:val=&quot;007B2BEA&quot;/&gt;&lt;wsp:rsid wsp:val=&quot;007B503A&quot;/&gt;&lt;wsp:rsid wsp:val=&quot;007B6CE0&quot;/&gt;&lt;wsp:rsid wsp:val=&quot;007D06F1&quot;/&gt;&lt;wsp:rsid wsp:val=&quot;007E56C6&quot;/&gt;&lt;wsp:rsid wsp:val=&quot;007E7AFB&quot;/&gt;&lt;wsp:rsid wsp:val=&quot;00805DCE&quot;/&gt;&lt;wsp:rsid wsp:val=&quot;00807C52&quot;/&gt;&lt;wsp:rsid wsp:val=&quot;00834163&quot;/&gt;&lt;wsp:rsid wsp:val=&quot;00852B82&quot;/&gt;&lt;wsp:rsid wsp:val=&quot;008542F1&quot;/&gt;&lt;wsp:rsid wsp:val=&quot;00860C86&quot;/&gt;&lt;wsp:rsid wsp:val=&quot;0086709B&quot;/&gt;&lt;wsp:rsid wsp:val=&quot;008710D2&quot;/&gt;&lt;wsp:rsid wsp:val=&quot;00887FF9&quot;/&gt;&lt;wsp:rsid wsp:val=&quot;008915F8&quot;/&gt;&lt;wsp:rsid wsp:val=&quot;00892674&quot;/&gt;&lt;wsp:rsid wsp:val=&quot;008A06A1&quot;/&gt;&lt;wsp:rsid wsp:val=&quot;008C0096&quot;/&gt;&lt;wsp:rsid wsp:val=&quot;008E6097&quot;/&gt;&lt;wsp:rsid wsp:val=&quot;008F410F&quot;/&gt;&lt;wsp:rsid wsp:val=&quot;00916A16&quot;/&gt;&lt;wsp:rsid wsp:val=&quot;00917867&quot;/&gt;&lt;wsp:rsid wsp:val=&quot;00936E11&quot;/&gt;&lt;wsp:rsid wsp:val=&quot;0093758B&quot;/&gt;&lt;wsp:rsid wsp:val=&quot;00951284&quot;/&gt;&lt;wsp:rsid wsp:val=&quot;009529DA&quot;/&gt;&lt;wsp:rsid wsp:val=&quot;009633E5&quot;/&gt;&lt;wsp:rsid wsp:val=&quot;009661C3&quot;/&gt;&lt;wsp:rsid wsp:val=&quot;00981269&quot;/&gt;&lt;wsp:rsid wsp:val=&quot;0098333E&quot;/&gt;&lt;wsp:rsid wsp:val=&quot;009D1D48&quot;/&gt;&lt;wsp:rsid wsp:val=&quot;009D78FA&quot;/&gt;&lt;wsp:rsid wsp:val=&quot;009F7ED5&quot;/&gt;&lt;wsp:rsid wsp:val=&quot;00A1013E&quot;/&gt;&lt;wsp:rsid wsp:val=&quot;00A24E06&quot;/&gt;&lt;wsp:rsid wsp:val=&quot;00A26E41&quot;/&gt;&lt;wsp:rsid wsp:val=&quot;00A329B6&quot;/&gt;&lt;wsp:rsid wsp:val=&quot;00A374C1&quot;/&gt;&lt;wsp:rsid wsp:val=&quot;00A41D66&quot;/&gt;&lt;wsp:rsid wsp:val=&quot;00A4300C&quot;/&gt;&lt;wsp:rsid wsp:val=&quot;00A572B2&quot;/&gt;&lt;wsp:rsid wsp:val=&quot;00A81EA5&quot;/&gt;&lt;wsp:rsid wsp:val=&quot;00A81F9D&quot;/&gt;&lt;wsp:rsid wsp:val=&quot;00A83061&quot;/&gt;&lt;wsp:rsid wsp:val=&quot;00AA3688&quot;/&gt;&lt;wsp:rsid wsp:val=&quot;00AB1F2F&quot;/&gt;&lt;wsp:rsid wsp:val=&quot;00AB3AAE&quot;/&gt;&lt;wsp:rsid wsp:val=&quot;00B0005B&quot;/&gt;&lt;wsp:rsid wsp:val=&quot;00B051C3&quot;/&gt;&lt;wsp:rsid wsp:val=&quot;00B30DB9&quot;/&gt;&lt;wsp:rsid wsp:val=&quot;00B353BD&quot;/&gt;&lt;wsp:rsid wsp:val=&quot;00B36731&quot;/&gt;&lt;wsp:rsid wsp:val=&quot;00B45F98&quot;/&gt;&lt;wsp:rsid wsp:val=&quot;00B51BCF&quot;/&gt;&lt;wsp:rsid wsp:val=&quot;00B5595E&quot;/&gt;&lt;wsp:rsid wsp:val=&quot;00B8111B&quot;/&gt;&lt;wsp:rsid wsp:val=&quot;00B86D85&quot;/&gt;&lt;wsp:rsid wsp:val=&quot;00BB1488&quot;/&gt;&lt;wsp:rsid wsp:val=&quot;00C12476&quot;/&gt;&lt;wsp:rsid wsp:val=&quot;00C12AB6&quot;/&gt;&lt;wsp:rsid wsp:val=&quot;00C1734C&quot;/&gt;&lt;wsp:rsid wsp:val=&quot;00C25B2B&quot;/&gt;&lt;wsp:rsid wsp:val=&quot;00C424B7&quot;/&gt;&lt;wsp:rsid wsp:val=&quot;00C5329F&quot;/&gt;&lt;wsp:rsid wsp:val=&quot;00C631B0&quot;/&gt;&lt;wsp:rsid wsp:val=&quot;00C77E3D&quot;/&gt;&lt;wsp:rsid wsp:val=&quot;00C821EE&quot;/&gt;&lt;wsp:rsid wsp:val=&quot;00C86A25&quot;/&gt;&lt;wsp:rsid wsp:val=&quot;00C97173&quot;/&gt;&lt;wsp:rsid wsp:val=&quot;00C978C4&quot;/&gt;&lt;wsp:rsid wsp:val=&quot;00CA7167&quot;/&gt;&lt;wsp:rsid wsp:val=&quot;00CB5348&quot;/&gt;&lt;wsp:rsid wsp:val=&quot;00CB54AF&quot;/&gt;&lt;wsp:rsid wsp:val=&quot;00CC324B&quot;/&gt;&lt;wsp:rsid wsp:val=&quot;00CC3E9E&quot;/&gt;&lt;wsp:rsid wsp:val=&quot;00CD3425&quot;/&gt;&lt;wsp:rsid wsp:val=&quot;00CF752F&quot;/&gt;&lt;wsp:rsid wsp:val=&quot;00D441B7&quot;/&gt;&lt;wsp:rsid wsp:val=&quot;00D474ED&quot;/&gt;&lt;wsp:rsid wsp:val=&quot;00D6125B&quot;/&gt;&lt;wsp:rsid wsp:val=&quot;00D8032E&quot;/&gt;&lt;wsp:rsid wsp:val=&quot;00D83CDC&quot;/&gt;&lt;wsp:rsid wsp:val=&quot;00DB597C&quot;/&gt;&lt;wsp:rsid wsp:val=&quot;00DE0C70&quot;/&gt;&lt;wsp:rsid wsp:val=&quot;00DE0EDF&quot;/&gt;&lt;wsp:rsid wsp:val=&quot;00E06916&quot;/&gt;&lt;wsp:rsid wsp:val=&quot;00E112E2&quot;/&gt;&lt;wsp:rsid wsp:val=&quot;00E1504E&quot;/&gt;&lt;wsp:rsid wsp:val=&quot;00E222AB&quot;/&gt;&lt;wsp:rsid wsp:val=&quot;00E24E3D&quot;/&gt;&lt;wsp:rsid wsp:val=&quot;00E2789B&quot;/&gt;&lt;wsp:rsid wsp:val=&quot;00E322FA&quot;/&gt;&lt;wsp:rsid wsp:val=&quot;00E42E4D&quot;/&gt;&lt;wsp:rsid wsp:val=&quot;00E6258F&quot;/&gt;&lt;wsp:rsid wsp:val=&quot;00E66689&quot;/&gt;&lt;wsp:rsid wsp:val=&quot;00E84327&quot;/&gt;&lt;wsp:rsid wsp:val=&quot;00EA6A2F&quot;/&gt;&lt;wsp:rsid wsp:val=&quot;00EA6A56&quot;/&gt;&lt;wsp:rsid wsp:val=&quot;00ED17CE&quot;/&gt;&lt;wsp:rsid wsp:val=&quot;00ED73F9&quot;/&gt;&lt;wsp:rsid wsp:val=&quot;00EE012B&quot;/&gt;&lt;wsp:rsid wsp:val=&quot;00EE6033&quot;/&gt;&lt;wsp:rsid wsp:val=&quot;00EF1598&quot;/&gt;&lt;wsp:rsid wsp:val=&quot;00F00857&quot;/&gt;&lt;wsp:rsid wsp:val=&quot;00F166CA&quot;/&gt;&lt;wsp:rsid wsp:val=&quot;00F16F8D&quot;/&gt;&lt;wsp:rsid wsp:val=&quot;00F22FDF&quot;/&gt;&lt;wsp:rsid wsp:val=&quot;00F24925&quot;/&gt;&lt;wsp:rsid wsp:val=&quot;00F31787&quot;/&gt;&lt;wsp:rsid wsp:val=&quot;00F3497A&quot;/&gt;&lt;wsp:rsid wsp:val=&quot;00F525D1&quot;/&gt;&lt;wsp:rsid wsp:val=&quot;00F61F6A&quot;/&gt;&lt;wsp:rsid wsp:val=&quot;00F64DE1&quot;/&gt;&lt;wsp:rsid wsp:val=&quot;00F660A8&quot;/&gt;&lt;wsp:rsid wsp:val=&quot;00F67CFB&quot;/&gt;&lt;wsp:rsid wsp:val=&quot;00F74C29&quot;/&gt;&lt;wsp:rsid wsp:val=&quot;00F77C11&quot;/&gt;&lt;wsp:rsid wsp:val=&quot;00FC2A4E&quot;/&gt;&lt;wsp:rsid wsp:val=&quot;00FC2FF0&quot;/&gt;&lt;wsp:rsid wsp:val=&quot;00FC358D&quot;/&gt;&lt;wsp:rsid wsp:val=&quot;00FC696E&quot;/&gt;&lt;wsp:rsid wsp:val=&quot;00FE3164&quot;/&gt;&lt;wsp:rsid wsp:val=&quot;00FF1D4F&quot;/&gt;&lt;/wsp:rsids&gt;&lt;/w:docPr&gt;&lt;w:body&gt;&lt;w:p wsp:rsidR=&quot;00000000&quot; wsp:rsidRDefault=&quot;00CC324B&quot;&gt;&lt;m:oMathPara&gt;&lt;m:oMath&gt;&lt;m:sSub&gt;&lt;m:sSubPr&gt;&lt;m:ctrlPr&gt;&lt;w:rPr&gt;&lt;w:rFonts w:ascii=&quot;Cambria Math&quot; w:h-ansi=&quot;Cambria Math&quot;/&gt;&lt;wx:font wx:val=&quot;Cambria Math&quot;/&gt;&lt;w:i/&gt;&lt;w:sz w:val=&quot;24&quot;/&gt;&lt;w:sz-cs w:val=&quot;24&quot;/&gt;&lt;w:vertAlign w:val=&quot;superscript&quot;/&gt;&lt;w:lang w:val=&quot;EN-US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4&quot;/&gt;&lt;w:vertAlign w:val=&quot;superscript&quot;/&gt;&lt;w:lang w:val=&quot;EN-US&quot;/&gt;&lt;/w:rPr&gt;&lt;m:t&gt;k&lt;/m:t&gt;&lt;/m:r&gt;&lt;/m:e&gt;&lt;m:sub&gt;&lt;m:r&gt;&lt;w:rPr&gt;&lt;w:rFonts w:ascii=&quot;Cambria Math&quot; w:h-ansi=&quot;Cambria Math&quot;/&gt;&lt;wx:font wx:val=&quot;Cambria Math&quot;/&gt;&lt;w:i/&gt;&lt;w:sz w:val=&quot;24&quot;/&gt;&lt;w:sz-cs w:val=&quot;24&quot;/&gt;&lt;w:vertAlign w:val=&quot;superscript&quot;/&gt;&lt;/w:rPr&gt;&lt;m:t&gt;2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69" o:title="" chromakey="white"/>
          </v:shape>
        </w:pict>
      </w:r>
      <w:r w:rsidRPr="00273696">
        <w:rPr>
          <w:rFonts w:ascii="Times New Roman" w:hAnsi="Times New Roman"/>
          <w:sz w:val="24"/>
          <w:szCs w:val="24"/>
        </w:rPr>
        <w:instrText xml:space="preserve"> </w:instrText>
      </w:r>
      <w:r w:rsidRPr="00273696">
        <w:rPr>
          <w:rFonts w:ascii="Times New Roman" w:hAnsi="Times New Roman"/>
          <w:sz w:val="24"/>
          <w:szCs w:val="24"/>
        </w:rPr>
        <w:fldChar w:fldCharType="separate"/>
      </w:r>
      <w:r>
        <w:pict>
          <v:shape id="_x0000_i1029" type="#_x0000_t75" style="width:14.25pt;height:12pt" equationxml="&lt;?xml version=&quot;1.0&quot; encoding=&quot;UTF-8&quot; standalone=&quot;yes&quot;?&gt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lt;?mso-application progid=&quot;Word.Document&quot;?&gt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80&quot;/&gt;&lt;w:doNotEmbedSystemFonts/&gt;&lt;w:defaultTabStop w:val=&quot;708&quot;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C424B7&quot;/&gt;&lt;wsp:rsid wsp:val=&quot;00010033&quot;/&gt;&lt;wsp:rsid wsp:val=&quot;00020B20&quot;/&gt;&lt;wsp:rsid wsp:val=&quot;00024CDE&quot;/&gt;&lt;wsp:rsid wsp:val=&quot;00042F1F&quot;/&gt;&lt;wsp:rsid wsp:val=&quot;00050CA3&quot;/&gt;&lt;wsp:rsid wsp:val=&quot;00057CC4&quot;/&gt;&lt;wsp:rsid wsp:val=&quot;00060AB0&quot;/&gt;&lt;wsp:rsid wsp:val=&quot;000628A5&quot;/&gt;&lt;wsp:rsid wsp:val=&quot;0007146B&quot;/&gt;&lt;wsp:rsid wsp:val=&quot;000748D4&quot;/&gt;&lt;wsp:rsid wsp:val=&quot;00074C40&quot;/&gt;&lt;wsp:rsid wsp:val=&quot;00074D2C&quot;/&gt;&lt;wsp:rsid wsp:val=&quot;000A2067&quot;/&gt;&lt;wsp:rsid wsp:val=&quot;000A2B7F&quot;/&gt;&lt;wsp:rsid wsp:val=&quot;000A7767&quot;/&gt;&lt;wsp:rsid wsp:val=&quot;000B07DC&quot;/&gt;&lt;wsp:rsid wsp:val=&quot;000D7622&quot;/&gt;&lt;wsp:rsid wsp:val=&quot;000E26C3&quot;/&gt;&lt;wsp:rsid wsp:val=&quot;000F359C&quot;/&gt;&lt;wsp:rsid wsp:val=&quot;000F605D&quot;/&gt;&lt;wsp:rsid wsp:val=&quot;001444E1&quot;/&gt;&lt;wsp:rsid wsp:val=&quot;0014613F&quot;/&gt;&lt;wsp:rsid wsp:val=&quot;001869AC&quot;/&gt;&lt;wsp:rsid wsp:val=&quot;00186A21&quot;/&gt;&lt;wsp:rsid wsp:val=&quot;001A3634&quot;/&gt;&lt;wsp:rsid wsp:val=&quot;001B2564&quot;/&gt;&lt;wsp:rsid wsp:val=&quot;001C4F99&quot;/&gt;&lt;wsp:rsid wsp:val=&quot;001D1781&quot;/&gt;&lt;wsp:rsid wsp:val=&quot;001F37E8&quot;/&gt;&lt;wsp:rsid wsp:val=&quot;0022609C&quot;/&gt;&lt;wsp:rsid wsp:val=&quot;00242947&quot;/&gt;&lt;wsp:rsid wsp:val=&quot;002508F5&quot;/&gt;&lt;wsp:rsid wsp:val=&quot;00273696&quot;/&gt;&lt;wsp:rsid wsp:val=&quot;00283884&quot;/&gt;&lt;wsp:rsid wsp:val=&quot;002861AF&quot;/&gt;&lt;wsp:rsid wsp:val=&quot;0029039B&quot;/&gt;&lt;wsp:rsid wsp:val=&quot;002A0B87&quot;/&gt;&lt;wsp:rsid wsp:val=&quot;002B0124&quot;/&gt;&lt;wsp:rsid wsp:val=&quot;002C330B&quot;/&gt;&lt;wsp:rsid wsp:val=&quot;002C4E8B&quot;/&gt;&lt;wsp:rsid wsp:val=&quot;002D299C&quot;/&gt;&lt;wsp:rsid wsp:val=&quot;002F4740&quot;/&gt;&lt;wsp:rsid wsp:val=&quot;00305D70&quot;/&gt;&lt;wsp:rsid wsp:val=&quot;00323346&quot;/&gt;&lt;wsp:rsid wsp:val=&quot;00323FE3&quot;/&gt;&lt;wsp:rsid wsp:val=&quot;00324F2D&quot;/&gt;&lt;wsp:rsid wsp:val=&quot;0033145B&quot;/&gt;&lt;wsp:rsid wsp:val=&quot;003335B7&quot;/&gt;&lt;wsp:rsid wsp:val=&quot;00334A9D&quot;/&gt;&lt;wsp:rsid wsp:val=&quot;00335FD8&quot;/&gt;&lt;wsp:rsid wsp:val=&quot;0035720D&quot;/&gt;&lt;wsp:rsid wsp:val=&quot;0036521D&quot;/&gt;&lt;wsp:rsid wsp:val=&quot;00367247&quot;/&gt;&lt;wsp:rsid wsp:val=&quot;0039618F&quot;/&gt;&lt;wsp:rsid wsp:val=&quot;00397F06&quot;/&gt;&lt;wsp:rsid wsp:val=&quot;003A36FE&quot;/&gt;&lt;wsp:rsid wsp:val=&quot;003A4747&quot;/&gt;&lt;wsp:rsid wsp:val=&quot;003C3305&quot;/&gt;&lt;wsp:rsid wsp:val=&quot;003C53D2&quot;/&gt;&lt;wsp:rsid wsp:val=&quot;003E21DC&quot;/&gt;&lt;wsp:rsid wsp:val=&quot;0041524A&quot;/&gt;&lt;wsp:rsid wsp:val=&quot;00437BBC&quot;/&gt;&lt;wsp:rsid wsp:val=&quot;00442F3F&quot;/&gt;&lt;wsp:rsid wsp:val=&quot;004551EE&quot;/&gt;&lt;wsp:rsid wsp:val=&quot;00463B74&quot;/&gt;&lt;wsp:rsid wsp:val=&quot;00466E62&quot;/&gt;&lt;wsp:rsid wsp:val=&quot;0048222B&quot;/&gt;&lt;wsp:rsid wsp:val=&quot;00487B77&quot;/&gt;&lt;wsp:rsid wsp:val=&quot;004B2ECB&quot;/&gt;&lt;wsp:rsid wsp:val=&quot;004D1D18&quot;/&gt;&lt;wsp:rsid wsp:val=&quot;004D5381&quot;/&gt;&lt;wsp:rsid wsp:val=&quot;004E13F8&quot;/&gt;&lt;wsp:rsid wsp:val=&quot;004F6BF2&quot;/&gt;&lt;wsp:rsid wsp:val=&quot;00503E05&quot;/&gt;&lt;wsp:rsid wsp:val=&quot;00510D7C&quot;/&gt;&lt;wsp:rsid wsp:val=&quot;005673D0&quot;/&gt;&lt;wsp:rsid wsp:val=&quot;00587D1E&quot;/&gt;&lt;wsp:rsid wsp:val=&quot;005A5053&quot;/&gt;&lt;wsp:rsid wsp:val=&quot;005C2AB8&quot;/&gt;&lt;wsp:rsid wsp:val=&quot;005C45D8&quot;/&gt;&lt;wsp:rsid wsp:val=&quot;005D1F37&quot;/&gt;&lt;wsp:rsid wsp:val=&quot;005E5A5A&quot;/&gt;&lt;wsp:rsid wsp:val=&quot;005E6815&quot;/&gt;&lt;wsp:rsid wsp:val=&quot;006020D2&quot;/&gt;&lt;wsp:rsid wsp:val=&quot;006618A3&quot;/&gt;&lt;wsp:rsid wsp:val=&quot;00673EA3&quot;/&gt;&lt;wsp:rsid wsp:val=&quot;00695872&quot;/&gt;&lt;wsp:rsid wsp:val=&quot;006C10A5&quot;/&gt;&lt;wsp:rsid wsp:val=&quot;006E62D8&quot;/&gt;&lt;wsp:rsid wsp:val=&quot;006F53B0&quot;/&gt;&lt;wsp:rsid wsp:val=&quot;007023A8&quot;/&gt;&lt;wsp:rsid wsp:val=&quot;00702A5B&quot;/&gt;&lt;wsp:rsid wsp:val=&quot;007243BC&quot;/&gt;&lt;wsp:rsid wsp:val=&quot;0073305F&quot;/&gt;&lt;wsp:rsid wsp:val=&quot;007371CA&quot;/&gt;&lt;wsp:rsid wsp:val=&quot;00737E4D&quot;/&gt;&lt;wsp:rsid wsp:val=&quot;0076486C&quot;/&gt;&lt;wsp:rsid wsp:val=&quot;00771F0D&quot;/&gt;&lt;wsp:rsid wsp:val=&quot;00783103&quot;/&gt;&lt;wsp:rsid wsp:val=&quot;007B1F62&quot;/&gt;&lt;wsp:rsid wsp:val=&quot;007B2BEA&quot;/&gt;&lt;wsp:rsid wsp:val=&quot;007B503A&quot;/&gt;&lt;wsp:rsid wsp:val=&quot;007B6CE0&quot;/&gt;&lt;wsp:rsid wsp:val=&quot;007D06F1&quot;/&gt;&lt;wsp:rsid wsp:val=&quot;007E56C6&quot;/&gt;&lt;wsp:rsid wsp:val=&quot;007E7AFB&quot;/&gt;&lt;wsp:rsid wsp:val=&quot;00805DCE&quot;/&gt;&lt;wsp:rsid wsp:val=&quot;00807C52&quot;/&gt;&lt;wsp:rsid wsp:val=&quot;00834163&quot;/&gt;&lt;wsp:rsid wsp:val=&quot;00852B82&quot;/&gt;&lt;wsp:rsid wsp:val=&quot;008542F1&quot;/&gt;&lt;wsp:rsid wsp:val=&quot;00860C86&quot;/&gt;&lt;wsp:rsid wsp:val=&quot;0086709B&quot;/&gt;&lt;wsp:rsid wsp:val=&quot;008710D2&quot;/&gt;&lt;wsp:rsid wsp:val=&quot;00887FF9&quot;/&gt;&lt;wsp:rsid wsp:val=&quot;008915F8&quot;/&gt;&lt;wsp:rsid wsp:val=&quot;00892674&quot;/&gt;&lt;wsp:rsid wsp:val=&quot;008A06A1&quot;/&gt;&lt;wsp:rsid wsp:val=&quot;008C0096&quot;/&gt;&lt;wsp:rsid wsp:val=&quot;008E6097&quot;/&gt;&lt;wsp:rsid wsp:val=&quot;008F410F&quot;/&gt;&lt;wsp:rsid wsp:val=&quot;00916A16&quot;/&gt;&lt;wsp:rsid wsp:val=&quot;00917867&quot;/&gt;&lt;wsp:rsid wsp:val=&quot;00936E11&quot;/&gt;&lt;wsp:rsid wsp:val=&quot;0093758B&quot;/&gt;&lt;wsp:rsid wsp:val=&quot;00951284&quot;/&gt;&lt;wsp:rsid wsp:val=&quot;009529DA&quot;/&gt;&lt;wsp:rsid wsp:val=&quot;009633E5&quot;/&gt;&lt;wsp:rsid wsp:val=&quot;009661C3&quot;/&gt;&lt;wsp:rsid wsp:val=&quot;00981269&quot;/&gt;&lt;wsp:rsid wsp:val=&quot;0098333E&quot;/&gt;&lt;wsp:rsid wsp:val=&quot;009D1D48&quot;/&gt;&lt;wsp:rsid wsp:val=&quot;009D78FA&quot;/&gt;&lt;wsp:rsid wsp:val=&quot;009F7ED5&quot;/&gt;&lt;wsp:rsid wsp:val=&quot;00A1013E&quot;/&gt;&lt;wsp:rsid wsp:val=&quot;00A24E06&quot;/&gt;&lt;wsp:rsid wsp:val=&quot;00A26E41&quot;/&gt;&lt;wsp:rsid wsp:val=&quot;00A329B6&quot;/&gt;&lt;wsp:rsid wsp:val=&quot;00A374C1&quot;/&gt;&lt;wsp:rsid wsp:val=&quot;00A41D66&quot;/&gt;&lt;wsp:rsid wsp:val=&quot;00A4300C&quot;/&gt;&lt;wsp:rsid wsp:val=&quot;00A572B2&quot;/&gt;&lt;wsp:rsid wsp:val=&quot;00A81EA5&quot;/&gt;&lt;wsp:rsid wsp:val=&quot;00A81F9D&quot;/&gt;&lt;wsp:rsid wsp:val=&quot;00A83061&quot;/&gt;&lt;wsp:rsid wsp:val=&quot;00AA3688&quot;/&gt;&lt;wsp:rsid wsp:val=&quot;00AB1F2F&quot;/&gt;&lt;wsp:rsid wsp:val=&quot;00AB3AAE&quot;/&gt;&lt;wsp:rsid wsp:val=&quot;00B0005B&quot;/&gt;&lt;wsp:rsid wsp:val=&quot;00B051C3&quot;/&gt;&lt;wsp:rsid wsp:val=&quot;00B30DB9&quot;/&gt;&lt;wsp:rsid wsp:val=&quot;00B353BD&quot;/&gt;&lt;wsp:rsid wsp:val=&quot;00B36731&quot;/&gt;&lt;wsp:rsid wsp:val=&quot;00B45F98&quot;/&gt;&lt;wsp:rsid wsp:val=&quot;00B51BCF&quot;/&gt;&lt;wsp:rsid wsp:val=&quot;00B5595E&quot;/&gt;&lt;wsp:rsid wsp:val=&quot;00B8111B&quot;/&gt;&lt;wsp:rsid wsp:val=&quot;00B86D85&quot;/&gt;&lt;wsp:rsid wsp:val=&quot;00BB1488&quot;/&gt;&lt;wsp:rsid wsp:val=&quot;00C12476&quot;/&gt;&lt;wsp:rsid wsp:val=&quot;00C12AB6&quot;/&gt;&lt;wsp:rsid wsp:val=&quot;00C1734C&quot;/&gt;&lt;wsp:rsid wsp:val=&quot;00C25B2B&quot;/&gt;&lt;wsp:rsid wsp:val=&quot;00C424B7&quot;/&gt;&lt;wsp:rsid wsp:val=&quot;00C5329F&quot;/&gt;&lt;wsp:rsid wsp:val=&quot;00C631B0&quot;/&gt;&lt;wsp:rsid wsp:val=&quot;00C77E3D&quot;/&gt;&lt;wsp:rsid wsp:val=&quot;00C821EE&quot;/&gt;&lt;wsp:rsid wsp:val=&quot;00C86A25&quot;/&gt;&lt;wsp:rsid wsp:val=&quot;00C97173&quot;/&gt;&lt;wsp:rsid wsp:val=&quot;00C978C4&quot;/&gt;&lt;wsp:rsid wsp:val=&quot;00CA7167&quot;/&gt;&lt;wsp:rsid wsp:val=&quot;00CB5348&quot;/&gt;&lt;wsp:rsid wsp:val=&quot;00CB54AF&quot;/&gt;&lt;wsp:rsid wsp:val=&quot;00CC324B&quot;/&gt;&lt;wsp:rsid wsp:val=&quot;00CC3E9E&quot;/&gt;&lt;wsp:rsid wsp:val=&quot;00CD3425&quot;/&gt;&lt;wsp:rsid wsp:val=&quot;00CF752F&quot;/&gt;&lt;wsp:rsid wsp:val=&quot;00D441B7&quot;/&gt;&lt;wsp:rsid wsp:val=&quot;00D474ED&quot;/&gt;&lt;wsp:rsid wsp:val=&quot;00D6125B&quot;/&gt;&lt;wsp:rsid wsp:val=&quot;00D8032E&quot;/&gt;&lt;wsp:rsid wsp:val=&quot;00D83CDC&quot;/&gt;&lt;wsp:rsid wsp:val=&quot;00DB597C&quot;/&gt;&lt;wsp:rsid wsp:val=&quot;00DE0C70&quot;/&gt;&lt;wsp:rsid wsp:val=&quot;00DE0EDF&quot;/&gt;&lt;wsp:rsid wsp:val=&quot;00E06916&quot;/&gt;&lt;wsp:rsid wsp:val=&quot;00E112E2&quot;/&gt;&lt;wsp:rsid wsp:val=&quot;00E1504E&quot;/&gt;&lt;wsp:rsid wsp:val=&quot;00E222AB&quot;/&gt;&lt;wsp:rsid wsp:val=&quot;00E24E3D&quot;/&gt;&lt;wsp:rsid wsp:val=&quot;00E2789B&quot;/&gt;&lt;wsp:rsid wsp:val=&quot;00E322FA&quot;/&gt;&lt;wsp:rsid wsp:val=&quot;00E42E4D&quot;/&gt;&lt;wsp:rsid wsp:val=&quot;00E6258F&quot;/&gt;&lt;wsp:rsid wsp:val=&quot;00E66689&quot;/&gt;&lt;wsp:rsid wsp:val=&quot;00E84327&quot;/&gt;&lt;wsp:rsid wsp:val=&quot;00EA6A2F&quot;/&gt;&lt;wsp:rsid wsp:val=&quot;00EA6A56&quot;/&gt;&lt;wsp:rsid wsp:val=&quot;00ED17CE&quot;/&gt;&lt;wsp:rsid wsp:val=&quot;00ED73F9&quot;/&gt;&lt;wsp:rsid wsp:val=&quot;00EE012B&quot;/&gt;&lt;wsp:rsid wsp:val=&quot;00EE6033&quot;/&gt;&lt;wsp:rsid wsp:val=&quot;00EF1598&quot;/&gt;&lt;wsp:rsid wsp:val=&quot;00F00857&quot;/&gt;&lt;wsp:rsid wsp:val=&quot;00F166CA&quot;/&gt;&lt;wsp:rsid wsp:val=&quot;00F16F8D&quot;/&gt;&lt;wsp:rsid wsp:val=&quot;00F22FDF&quot;/&gt;&lt;wsp:rsid wsp:val=&quot;00F24925&quot;/&gt;&lt;wsp:rsid wsp:val=&quot;00F31787&quot;/&gt;&lt;wsp:rsid wsp:val=&quot;00F3497A&quot;/&gt;&lt;wsp:rsid wsp:val=&quot;00F525D1&quot;/&gt;&lt;wsp:rsid wsp:val=&quot;00F61F6A&quot;/&gt;&lt;wsp:rsid wsp:val=&quot;00F64DE1&quot;/&gt;&lt;wsp:rsid wsp:val=&quot;00F660A8&quot;/&gt;&lt;wsp:rsid wsp:val=&quot;00F67CFB&quot;/&gt;&lt;wsp:rsid wsp:val=&quot;00F74C29&quot;/&gt;&lt;wsp:rsid wsp:val=&quot;00F77C11&quot;/&gt;&lt;wsp:rsid wsp:val=&quot;00FC2A4E&quot;/&gt;&lt;wsp:rsid wsp:val=&quot;00FC2FF0&quot;/&gt;&lt;wsp:rsid wsp:val=&quot;00FC358D&quot;/&gt;&lt;wsp:rsid wsp:val=&quot;00FC696E&quot;/&gt;&lt;wsp:rsid wsp:val=&quot;00FE3164&quot;/&gt;&lt;wsp:rsid wsp:val=&quot;00FF1D4F&quot;/&gt;&lt;/wsp:rsids&gt;&lt;/w:docPr&gt;&lt;w:body&gt;&lt;w:p wsp:rsidR=&quot;00000000&quot; wsp:rsidRDefault=&quot;00CC324B&quot;&gt;&lt;m:oMathPara&gt;&lt;m:oMath&gt;&lt;m:sSub&gt;&lt;m:sSubPr&gt;&lt;m:ctrlPr&gt;&lt;w:rPr&gt;&lt;w:rFonts w:ascii=&quot;Cambria Math&quot; w:h-ansi=&quot;Cambria Math&quot;/&gt;&lt;wx:font wx:val=&quot;Cambria Math&quot;/&gt;&lt;w:i/&gt;&lt;w:sz w:val=&quot;24&quot;/&gt;&lt;w:sz-cs w:val=&quot;24&quot;/&gt;&lt;w:vertAlign w:val=&quot;superscript&quot;/&gt;&lt;w:lang w:val=&quot;EN-US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4&quot;/&gt;&lt;w:vertAlign w:val=&quot;superscript&quot;/&gt;&lt;w:lang w:val=&quot;EN-US&quot;/&gt;&lt;/w:rPr&gt;&lt;m:t&gt;k&lt;/m:t&gt;&lt;/m:r&gt;&lt;/m:e&gt;&lt;m:sub&gt;&lt;m:r&gt;&lt;w:rPr&gt;&lt;w:rFonts w:ascii=&quot;Cambria Math&quot; w:h-ansi=&quot;Cambria Math&quot;/&gt;&lt;wx:font wx:val=&quot;Cambria Math&quot;/&gt;&lt;w:i/&gt;&lt;w:sz w:val=&quot;24&quot;/&gt;&lt;w:sz-cs w:val=&quot;24&quot;/&gt;&lt;w:vertAlign w:val=&quot;superscript&quot;/&gt;&lt;/w:rPr&gt;&lt;m:t&gt;2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69" o:title="" chromakey="white"/>
          </v:shape>
        </w:pict>
      </w:r>
      <w:r w:rsidRPr="00273696">
        <w:rPr>
          <w:rFonts w:ascii="Times New Roman" w:hAnsi="Times New Roman"/>
          <w:sz w:val="24"/>
          <w:szCs w:val="24"/>
        </w:rPr>
        <w:fldChar w:fldCharType="end"/>
      </w:r>
      <w:r w:rsidRPr="001D1781">
        <w:rPr>
          <w:rFonts w:ascii="Times New Roman" w:hAnsi="Times New Roman"/>
          <w:sz w:val="24"/>
          <w:szCs w:val="24"/>
        </w:rPr>
        <w:t>,…</w:t>
      </w:r>
      <w:r w:rsidRPr="00273696">
        <w:rPr>
          <w:rFonts w:ascii="Times New Roman" w:hAnsi="Times New Roman"/>
          <w:sz w:val="24"/>
          <w:szCs w:val="24"/>
        </w:rPr>
        <w:fldChar w:fldCharType="begin"/>
      </w:r>
      <w:r w:rsidRPr="00273696">
        <w:rPr>
          <w:rFonts w:ascii="Times New Roman" w:hAnsi="Times New Roman"/>
          <w:sz w:val="24"/>
          <w:szCs w:val="24"/>
        </w:rPr>
        <w:instrText xml:space="preserve"> QUOTE </w:instrText>
      </w:r>
      <w:r>
        <w:pict>
          <v:shape id="_x0000_i1030" type="#_x0000_t75" style="width:15.75pt;height:12pt" equationxml="&lt;?xml version=&quot;1.0&quot; encoding=&quot;UTF-8&quot; standalone=&quot;yes&quot;?&gt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lt;?mso-application progid=&quot;Word.Document&quot;?&gt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80&quot;/&gt;&lt;w:doNotEmbedSystemFonts/&gt;&lt;w:defaultTabStop w:val=&quot;708&quot;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C424B7&quot;/&gt;&lt;wsp:rsid wsp:val=&quot;00010033&quot;/&gt;&lt;wsp:rsid wsp:val=&quot;00020B20&quot;/&gt;&lt;wsp:rsid wsp:val=&quot;00024CDE&quot;/&gt;&lt;wsp:rsid wsp:val=&quot;00042F1F&quot;/&gt;&lt;wsp:rsid wsp:val=&quot;00050CA3&quot;/&gt;&lt;wsp:rsid wsp:val=&quot;00057CC4&quot;/&gt;&lt;wsp:rsid wsp:val=&quot;00060AB0&quot;/&gt;&lt;wsp:rsid wsp:val=&quot;000628A5&quot;/&gt;&lt;wsp:rsid wsp:val=&quot;0007146B&quot;/&gt;&lt;wsp:rsid wsp:val=&quot;000748D4&quot;/&gt;&lt;wsp:rsid wsp:val=&quot;00074C40&quot;/&gt;&lt;wsp:rsid wsp:val=&quot;00074D2C&quot;/&gt;&lt;wsp:rsid wsp:val=&quot;000A2067&quot;/&gt;&lt;wsp:rsid wsp:val=&quot;000A2B7F&quot;/&gt;&lt;wsp:rsid wsp:val=&quot;000A7767&quot;/&gt;&lt;wsp:rsid wsp:val=&quot;000B07DC&quot;/&gt;&lt;wsp:rsid wsp:val=&quot;000D7622&quot;/&gt;&lt;wsp:rsid wsp:val=&quot;000E26C3&quot;/&gt;&lt;wsp:rsid wsp:val=&quot;000F359C&quot;/&gt;&lt;wsp:rsid wsp:val=&quot;000F605D&quot;/&gt;&lt;wsp:rsid wsp:val=&quot;001444E1&quot;/&gt;&lt;wsp:rsid wsp:val=&quot;0014613F&quot;/&gt;&lt;wsp:rsid wsp:val=&quot;001869AC&quot;/&gt;&lt;wsp:rsid wsp:val=&quot;00186A21&quot;/&gt;&lt;wsp:rsid wsp:val=&quot;001A3634&quot;/&gt;&lt;wsp:rsid wsp:val=&quot;001B2564&quot;/&gt;&lt;wsp:rsid wsp:val=&quot;001C4F99&quot;/&gt;&lt;wsp:rsid wsp:val=&quot;001D1781&quot;/&gt;&lt;wsp:rsid wsp:val=&quot;001F37E8&quot;/&gt;&lt;wsp:rsid wsp:val=&quot;0022609C&quot;/&gt;&lt;wsp:rsid wsp:val=&quot;00242947&quot;/&gt;&lt;wsp:rsid wsp:val=&quot;002508F5&quot;/&gt;&lt;wsp:rsid wsp:val=&quot;00273696&quot;/&gt;&lt;wsp:rsid wsp:val=&quot;00283884&quot;/&gt;&lt;wsp:rsid wsp:val=&quot;002861AF&quot;/&gt;&lt;wsp:rsid wsp:val=&quot;0029039B&quot;/&gt;&lt;wsp:rsid wsp:val=&quot;002A0B87&quot;/&gt;&lt;wsp:rsid wsp:val=&quot;002B0124&quot;/&gt;&lt;wsp:rsid wsp:val=&quot;002C330B&quot;/&gt;&lt;wsp:rsid wsp:val=&quot;002C4E8B&quot;/&gt;&lt;wsp:rsid wsp:val=&quot;002D299C&quot;/&gt;&lt;wsp:rsid wsp:val=&quot;002F4740&quot;/&gt;&lt;wsp:rsid wsp:val=&quot;00305D70&quot;/&gt;&lt;wsp:rsid wsp:val=&quot;00323346&quot;/&gt;&lt;wsp:rsid wsp:val=&quot;00323FE3&quot;/&gt;&lt;wsp:rsid wsp:val=&quot;00324F2D&quot;/&gt;&lt;wsp:rsid wsp:val=&quot;0033145B&quot;/&gt;&lt;wsp:rsid wsp:val=&quot;003335B7&quot;/&gt;&lt;wsp:rsid wsp:val=&quot;00334A9D&quot;/&gt;&lt;wsp:rsid wsp:val=&quot;00335FD8&quot;/&gt;&lt;wsp:rsid wsp:val=&quot;0035720D&quot;/&gt;&lt;wsp:rsid wsp:val=&quot;0036521D&quot;/&gt;&lt;wsp:rsid wsp:val=&quot;00367247&quot;/&gt;&lt;wsp:rsid wsp:val=&quot;0039618F&quot;/&gt;&lt;wsp:rsid wsp:val=&quot;00397F06&quot;/&gt;&lt;wsp:rsid wsp:val=&quot;003A36FE&quot;/&gt;&lt;wsp:rsid wsp:val=&quot;003A4747&quot;/&gt;&lt;wsp:rsid wsp:val=&quot;003C3305&quot;/&gt;&lt;wsp:rsid wsp:val=&quot;003C53D2&quot;/&gt;&lt;wsp:rsid wsp:val=&quot;003E21DC&quot;/&gt;&lt;wsp:rsid wsp:val=&quot;0041524A&quot;/&gt;&lt;wsp:rsid wsp:val=&quot;00437BBC&quot;/&gt;&lt;wsp:rsid wsp:val=&quot;00442F3F&quot;/&gt;&lt;wsp:rsid wsp:val=&quot;004551EE&quot;/&gt;&lt;wsp:rsid wsp:val=&quot;00463B74&quot;/&gt;&lt;wsp:rsid wsp:val=&quot;00466E62&quot;/&gt;&lt;wsp:rsid wsp:val=&quot;0048222B&quot;/&gt;&lt;wsp:rsid wsp:val=&quot;00487B77&quot;/&gt;&lt;wsp:rsid wsp:val=&quot;004B2ECB&quot;/&gt;&lt;wsp:rsid wsp:val=&quot;004D1D18&quot;/&gt;&lt;wsp:rsid wsp:val=&quot;004D5381&quot;/&gt;&lt;wsp:rsid wsp:val=&quot;004E13F8&quot;/&gt;&lt;wsp:rsid wsp:val=&quot;004F6BF2&quot;/&gt;&lt;wsp:rsid wsp:val=&quot;00503E05&quot;/&gt;&lt;wsp:rsid wsp:val=&quot;00510D7C&quot;/&gt;&lt;wsp:rsid wsp:val=&quot;005673D0&quot;/&gt;&lt;wsp:rsid wsp:val=&quot;00587D1E&quot;/&gt;&lt;wsp:rsid wsp:val=&quot;005A5053&quot;/&gt;&lt;wsp:rsid wsp:val=&quot;005C2AB8&quot;/&gt;&lt;wsp:rsid wsp:val=&quot;005C45D8&quot;/&gt;&lt;wsp:rsid wsp:val=&quot;005D1F37&quot;/&gt;&lt;wsp:rsid wsp:val=&quot;005E5A5A&quot;/&gt;&lt;wsp:rsid wsp:val=&quot;005E6815&quot;/&gt;&lt;wsp:rsid wsp:val=&quot;006020D2&quot;/&gt;&lt;wsp:rsid wsp:val=&quot;006618A3&quot;/&gt;&lt;wsp:rsid wsp:val=&quot;00673EA3&quot;/&gt;&lt;wsp:rsid wsp:val=&quot;00695872&quot;/&gt;&lt;wsp:rsid wsp:val=&quot;006C10A5&quot;/&gt;&lt;wsp:rsid wsp:val=&quot;006E62D8&quot;/&gt;&lt;wsp:rsid wsp:val=&quot;006F53B0&quot;/&gt;&lt;wsp:rsid wsp:val=&quot;007023A8&quot;/&gt;&lt;wsp:rsid wsp:val=&quot;00702A5B&quot;/&gt;&lt;wsp:rsid wsp:val=&quot;007243BC&quot;/&gt;&lt;wsp:rsid wsp:val=&quot;0073305F&quot;/&gt;&lt;wsp:rsid wsp:val=&quot;007371CA&quot;/&gt;&lt;wsp:rsid wsp:val=&quot;00737E4D&quot;/&gt;&lt;wsp:rsid wsp:val=&quot;0076486C&quot;/&gt;&lt;wsp:rsid wsp:val=&quot;00771F0D&quot;/&gt;&lt;wsp:rsid wsp:val=&quot;00783103&quot;/&gt;&lt;wsp:rsid wsp:val=&quot;007B1F62&quot;/&gt;&lt;wsp:rsid wsp:val=&quot;007B2BEA&quot;/&gt;&lt;wsp:rsid wsp:val=&quot;007B503A&quot;/&gt;&lt;wsp:rsid wsp:val=&quot;007B6CE0&quot;/&gt;&lt;wsp:rsid wsp:val=&quot;007D06F1&quot;/&gt;&lt;wsp:rsid wsp:val=&quot;007E56C6&quot;/&gt;&lt;wsp:rsid wsp:val=&quot;007E7AFB&quot;/&gt;&lt;wsp:rsid wsp:val=&quot;00805DCE&quot;/&gt;&lt;wsp:rsid wsp:val=&quot;00807C52&quot;/&gt;&lt;wsp:rsid wsp:val=&quot;00834163&quot;/&gt;&lt;wsp:rsid wsp:val=&quot;00852B82&quot;/&gt;&lt;wsp:rsid wsp:val=&quot;008542F1&quot;/&gt;&lt;wsp:rsid wsp:val=&quot;00860C86&quot;/&gt;&lt;wsp:rsid wsp:val=&quot;0086709B&quot;/&gt;&lt;wsp:rsid wsp:val=&quot;008710D2&quot;/&gt;&lt;wsp:rsid wsp:val=&quot;00887FF9&quot;/&gt;&lt;wsp:rsid wsp:val=&quot;008915F8&quot;/&gt;&lt;wsp:rsid wsp:val=&quot;00892674&quot;/&gt;&lt;wsp:rsid wsp:val=&quot;008A06A1&quot;/&gt;&lt;wsp:rsid wsp:val=&quot;008C0096&quot;/&gt;&lt;wsp:rsid wsp:val=&quot;008E6097&quot;/&gt;&lt;wsp:rsid wsp:val=&quot;008F410F&quot;/&gt;&lt;wsp:rsid wsp:val=&quot;00916A16&quot;/&gt;&lt;wsp:rsid wsp:val=&quot;00917867&quot;/&gt;&lt;wsp:rsid wsp:val=&quot;00936E11&quot;/&gt;&lt;wsp:rsid wsp:val=&quot;0093758B&quot;/&gt;&lt;wsp:rsid wsp:val=&quot;00951284&quot;/&gt;&lt;wsp:rsid wsp:val=&quot;009529DA&quot;/&gt;&lt;wsp:rsid wsp:val=&quot;009633E5&quot;/&gt;&lt;wsp:rsid wsp:val=&quot;009661C3&quot;/&gt;&lt;wsp:rsid wsp:val=&quot;00981269&quot;/&gt;&lt;wsp:rsid wsp:val=&quot;0098333E&quot;/&gt;&lt;wsp:rsid wsp:val=&quot;009D1D48&quot;/&gt;&lt;wsp:rsid wsp:val=&quot;009D78FA&quot;/&gt;&lt;wsp:rsid wsp:val=&quot;009F7ED5&quot;/&gt;&lt;wsp:rsid wsp:val=&quot;00A1013E&quot;/&gt;&lt;wsp:rsid wsp:val=&quot;00A24E06&quot;/&gt;&lt;wsp:rsid wsp:val=&quot;00A26E41&quot;/&gt;&lt;wsp:rsid wsp:val=&quot;00A329B6&quot;/&gt;&lt;wsp:rsid wsp:val=&quot;00A374C1&quot;/&gt;&lt;wsp:rsid wsp:val=&quot;00A41D66&quot;/&gt;&lt;wsp:rsid wsp:val=&quot;00A4300C&quot;/&gt;&lt;wsp:rsid wsp:val=&quot;00A572B2&quot;/&gt;&lt;wsp:rsid wsp:val=&quot;00A81EA5&quot;/&gt;&lt;wsp:rsid wsp:val=&quot;00A81F9D&quot;/&gt;&lt;wsp:rsid wsp:val=&quot;00A83061&quot;/&gt;&lt;wsp:rsid wsp:val=&quot;00AA3688&quot;/&gt;&lt;wsp:rsid wsp:val=&quot;00AB1F2F&quot;/&gt;&lt;wsp:rsid wsp:val=&quot;00AB3AAE&quot;/&gt;&lt;wsp:rsid wsp:val=&quot;00B0005B&quot;/&gt;&lt;wsp:rsid wsp:val=&quot;00B051C3&quot;/&gt;&lt;wsp:rsid wsp:val=&quot;00B30DB9&quot;/&gt;&lt;wsp:rsid wsp:val=&quot;00B353BD&quot;/&gt;&lt;wsp:rsid wsp:val=&quot;00B36731&quot;/&gt;&lt;wsp:rsid wsp:val=&quot;00B45F98&quot;/&gt;&lt;wsp:rsid wsp:val=&quot;00B51BCF&quot;/&gt;&lt;wsp:rsid wsp:val=&quot;00B5595E&quot;/&gt;&lt;wsp:rsid wsp:val=&quot;00B8111B&quot;/&gt;&lt;wsp:rsid wsp:val=&quot;00B86D85&quot;/&gt;&lt;wsp:rsid wsp:val=&quot;00BB1488&quot;/&gt;&lt;wsp:rsid wsp:val=&quot;00C12476&quot;/&gt;&lt;wsp:rsid wsp:val=&quot;00C12AB6&quot;/&gt;&lt;wsp:rsid wsp:val=&quot;00C1734C&quot;/&gt;&lt;wsp:rsid wsp:val=&quot;00C25B2B&quot;/&gt;&lt;wsp:rsid wsp:val=&quot;00C424B7&quot;/&gt;&lt;wsp:rsid wsp:val=&quot;00C5329F&quot;/&gt;&lt;wsp:rsid wsp:val=&quot;00C631B0&quot;/&gt;&lt;wsp:rsid wsp:val=&quot;00C77E3D&quot;/&gt;&lt;wsp:rsid wsp:val=&quot;00C821EE&quot;/&gt;&lt;wsp:rsid wsp:val=&quot;00C86A25&quot;/&gt;&lt;wsp:rsid wsp:val=&quot;00C97173&quot;/&gt;&lt;wsp:rsid wsp:val=&quot;00C978C4&quot;/&gt;&lt;wsp:rsid wsp:val=&quot;00CA7167&quot;/&gt;&lt;wsp:rsid wsp:val=&quot;00CB5348&quot;/&gt;&lt;wsp:rsid wsp:val=&quot;00CB54AF&quot;/&gt;&lt;wsp:rsid wsp:val=&quot;00CC3E9E&quot;/&gt;&lt;wsp:rsid wsp:val=&quot;00CD3425&quot;/&gt;&lt;wsp:rsid wsp:val=&quot;00CD5CD3&quot;/&gt;&lt;wsp:rsid wsp:val=&quot;00CF752F&quot;/&gt;&lt;wsp:rsid wsp:val=&quot;00D441B7&quot;/&gt;&lt;wsp:rsid wsp:val=&quot;00D474ED&quot;/&gt;&lt;wsp:rsid wsp:val=&quot;00D6125B&quot;/&gt;&lt;wsp:rsid wsp:val=&quot;00D8032E&quot;/&gt;&lt;wsp:rsid wsp:val=&quot;00D83CDC&quot;/&gt;&lt;wsp:rsid wsp:val=&quot;00DB597C&quot;/&gt;&lt;wsp:rsid wsp:val=&quot;00DE0C70&quot;/&gt;&lt;wsp:rsid wsp:val=&quot;00DE0EDF&quot;/&gt;&lt;wsp:rsid wsp:val=&quot;00E06916&quot;/&gt;&lt;wsp:rsid wsp:val=&quot;00E112E2&quot;/&gt;&lt;wsp:rsid wsp:val=&quot;00E1504E&quot;/&gt;&lt;wsp:rsid wsp:val=&quot;00E222AB&quot;/&gt;&lt;wsp:rsid wsp:val=&quot;00E24E3D&quot;/&gt;&lt;wsp:rsid wsp:val=&quot;00E2789B&quot;/&gt;&lt;wsp:rsid wsp:val=&quot;00E322FA&quot;/&gt;&lt;wsp:rsid wsp:val=&quot;00E42E4D&quot;/&gt;&lt;wsp:rsid wsp:val=&quot;00E6258F&quot;/&gt;&lt;wsp:rsid wsp:val=&quot;00E66689&quot;/&gt;&lt;wsp:rsid wsp:val=&quot;00E84327&quot;/&gt;&lt;wsp:rsid wsp:val=&quot;00EA6A2F&quot;/&gt;&lt;wsp:rsid wsp:val=&quot;00EA6A56&quot;/&gt;&lt;wsp:rsid wsp:val=&quot;00ED17CE&quot;/&gt;&lt;wsp:rsid wsp:val=&quot;00ED73F9&quot;/&gt;&lt;wsp:rsid wsp:val=&quot;00EE012B&quot;/&gt;&lt;wsp:rsid wsp:val=&quot;00EE6033&quot;/&gt;&lt;wsp:rsid wsp:val=&quot;00EF1598&quot;/&gt;&lt;wsp:rsid wsp:val=&quot;00F00857&quot;/&gt;&lt;wsp:rsid wsp:val=&quot;00F166CA&quot;/&gt;&lt;wsp:rsid wsp:val=&quot;00F16F8D&quot;/&gt;&lt;wsp:rsid wsp:val=&quot;00F22FDF&quot;/&gt;&lt;wsp:rsid wsp:val=&quot;00F24925&quot;/&gt;&lt;wsp:rsid wsp:val=&quot;00F31787&quot;/&gt;&lt;wsp:rsid wsp:val=&quot;00F3497A&quot;/&gt;&lt;wsp:rsid wsp:val=&quot;00F525D1&quot;/&gt;&lt;wsp:rsid wsp:val=&quot;00F61F6A&quot;/&gt;&lt;wsp:rsid wsp:val=&quot;00F64DE1&quot;/&gt;&lt;wsp:rsid wsp:val=&quot;00F660A8&quot;/&gt;&lt;wsp:rsid wsp:val=&quot;00F67CFB&quot;/&gt;&lt;wsp:rsid wsp:val=&quot;00F74C29&quot;/&gt;&lt;wsp:rsid wsp:val=&quot;00F77C11&quot;/&gt;&lt;wsp:rsid wsp:val=&quot;00FC2A4E&quot;/&gt;&lt;wsp:rsid wsp:val=&quot;00FC2FF0&quot;/&gt;&lt;wsp:rsid wsp:val=&quot;00FC358D&quot;/&gt;&lt;wsp:rsid wsp:val=&quot;00FC696E&quot;/&gt;&lt;wsp:rsid wsp:val=&quot;00FE3164&quot;/&gt;&lt;wsp:rsid wsp:val=&quot;00FF1D4F&quot;/&gt;&lt;/wsp:rsids&gt;&lt;/w:docPr&gt;&lt;w:body&gt;&lt;w:p wsp:rsidR=&quot;00000000&quot; wsp:rsidRDefault=&quot;00CD5CD3&quot;&gt;&lt;m:oMathPara&gt;&lt;m:oMath&gt;&lt;m:sSub&gt;&lt;m:sSubPr&gt;&lt;m:ctrlPr&gt;&lt;w:rPr&gt;&lt;w:rFonts w:ascii=&quot;Cambria Math&quot; w:h-ansi=&quot;Cambria Math&quot;/&gt;&lt;wx:font wx:val=&quot;Cambria Math&quot;/&gt;&lt;w:i/&gt;&lt;w:sz w:val=&quot;24&quot;/&gt;&lt;w:sz-cs w:val=&quot;24&quot;/&gt;&lt;w:vertAlign w:val=&quot;superscript&quot;/&gt;&lt;w:lang w:val=&quot;EN-US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4&quot;/&gt;&lt;w:vertAlign w:val=&quot;superscript&quot;/&gt;&lt;w:lang w:val=&quot;EN-US&quot;/&gt;&lt;/w:rPr&gt;&lt;m:t&gt;k&lt;/m:t&gt;&lt;/m:r&gt;&lt;/m:e&gt;&lt;m:sub&gt;&lt;m:r&gt;&lt;w:rPr&gt;&lt;w:rFonts w:ascii=&quot;Cambria Math&quot; w:h-ansi=&quot;Cambria Math&quot;/&gt;&lt;wx:font wx:val=&quot;Cambria Math&quot;/&gt;&lt;w:i/&gt;&lt;w:sz w:val=&quot;24&quot;/&gt;&lt;w:sz-cs w:val=&quot;24&quot;/&gt;&lt;w:vertAlign w:val=&quot;superscript&quot;/&gt;&lt;w:lang w:val=&quot;EN-US&quot;/&gt;&lt;/w:rPr&gt;&lt;m:t&gt;n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70" o:title="" chromakey="white"/>
          </v:shape>
        </w:pict>
      </w:r>
      <w:r w:rsidRPr="00273696">
        <w:rPr>
          <w:rFonts w:ascii="Times New Roman" w:hAnsi="Times New Roman"/>
          <w:sz w:val="24"/>
          <w:szCs w:val="24"/>
        </w:rPr>
        <w:instrText xml:space="preserve"> </w:instrText>
      </w:r>
      <w:r w:rsidRPr="00273696">
        <w:rPr>
          <w:rFonts w:ascii="Times New Roman" w:hAnsi="Times New Roman"/>
          <w:sz w:val="24"/>
          <w:szCs w:val="24"/>
        </w:rPr>
        <w:fldChar w:fldCharType="separate"/>
      </w:r>
      <w:r>
        <w:pict>
          <v:shape id="_x0000_i1031" type="#_x0000_t75" style="width:15.75pt;height:12pt" equationxml="&lt;?xml version=&quot;1.0&quot; encoding=&quot;UTF-8&quot; standalone=&quot;yes&quot;?&gt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lt;?mso-application progid=&quot;Word.Document&quot;?&gt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80&quot;/&gt;&lt;w:doNotEmbedSystemFonts/&gt;&lt;w:defaultTabStop w:val=&quot;708&quot;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C424B7&quot;/&gt;&lt;wsp:rsid wsp:val=&quot;00010033&quot;/&gt;&lt;wsp:rsid wsp:val=&quot;00020B20&quot;/&gt;&lt;wsp:rsid wsp:val=&quot;00024CDE&quot;/&gt;&lt;wsp:rsid wsp:val=&quot;00042F1F&quot;/&gt;&lt;wsp:rsid wsp:val=&quot;00050CA3&quot;/&gt;&lt;wsp:rsid wsp:val=&quot;00057CC4&quot;/&gt;&lt;wsp:rsid wsp:val=&quot;00060AB0&quot;/&gt;&lt;wsp:rsid wsp:val=&quot;000628A5&quot;/&gt;&lt;wsp:rsid wsp:val=&quot;0007146B&quot;/&gt;&lt;wsp:rsid wsp:val=&quot;000748D4&quot;/&gt;&lt;wsp:rsid wsp:val=&quot;00074C40&quot;/&gt;&lt;wsp:rsid wsp:val=&quot;00074D2C&quot;/&gt;&lt;wsp:rsid wsp:val=&quot;000A2067&quot;/&gt;&lt;wsp:rsid wsp:val=&quot;000A2B7F&quot;/&gt;&lt;wsp:rsid wsp:val=&quot;000A7767&quot;/&gt;&lt;wsp:rsid wsp:val=&quot;000B07DC&quot;/&gt;&lt;wsp:rsid wsp:val=&quot;000D7622&quot;/&gt;&lt;wsp:rsid wsp:val=&quot;000E26C3&quot;/&gt;&lt;wsp:rsid wsp:val=&quot;000F359C&quot;/&gt;&lt;wsp:rsid wsp:val=&quot;000F605D&quot;/&gt;&lt;wsp:rsid wsp:val=&quot;001444E1&quot;/&gt;&lt;wsp:rsid wsp:val=&quot;0014613F&quot;/&gt;&lt;wsp:rsid wsp:val=&quot;001869AC&quot;/&gt;&lt;wsp:rsid wsp:val=&quot;00186A21&quot;/&gt;&lt;wsp:rsid wsp:val=&quot;001A3634&quot;/&gt;&lt;wsp:rsid wsp:val=&quot;001B2564&quot;/&gt;&lt;wsp:rsid wsp:val=&quot;001C4F99&quot;/&gt;&lt;wsp:rsid wsp:val=&quot;001D1781&quot;/&gt;&lt;wsp:rsid wsp:val=&quot;001F37E8&quot;/&gt;&lt;wsp:rsid wsp:val=&quot;0022609C&quot;/&gt;&lt;wsp:rsid wsp:val=&quot;00242947&quot;/&gt;&lt;wsp:rsid wsp:val=&quot;002508F5&quot;/&gt;&lt;wsp:rsid wsp:val=&quot;00273696&quot;/&gt;&lt;wsp:rsid wsp:val=&quot;00283884&quot;/&gt;&lt;wsp:rsid wsp:val=&quot;002861AF&quot;/&gt;&lt;wsp:rsid wsp:val=&quot;0029039B&quot;/&gt;&lt;wsp:rsid wsp:val=&quot;002A0B87&quot;/&gt;&lt;wsp:rsid wsp:val=&quot;002B0124&quot;/&gt;&lt;wsp:rsid wsp:val=&quot;002C330B&quot;/&gt;&lt;wsp:rsid wsp:val=&quot;002C4E8B&quot;/&gt;&lt;wsp:rsid wsp:val=&quot;002D299C&quot;/&gt;&lt;wsp:rsid wsp:val=&quot;002F4740&quot;/&gt;&lt;wsp:rsid wsp:val=&quot;00305D70&quot;/&gt;&lt;wsp:rsid wsp:val=&quot;00323346&quot;/&gt;&lt;wsp:rsid wsp:val=&quot;00323FE3&quot;/&gt;&lt;wsp:rsid wsp:val=&quot;00324F2D&quot;/&gt;&lt;wsp:rsid wsp:val=&quot;0033145B&quot;/&gt;&lt;wsp:rsid wsp:val=&quot;003335B7&quot;/&gt;&lt;wsp:rsid wsp:val=&quot;00334A9D&quot;/&gt;&lt;wsp:rsid wsp:val=&quot;00335FD8&quot;/&gt;&lt;wsp:rsid wsp:val=&quot;0035720D&quot;/&gt;&lt;wsp:rsid wsp:val=&quot;0036521D&quot;/&gt;&lt;wsp:rsid wsp:val=&quot;00367247&quot;/&gt;&lt;wsp:rsid wsp:val=&quot;0039618F&quot;/&gt;&lt;wsp:rsid wsp:val=&quot;00397F06&quot;/&gt;&lt;wsp:rsid wsp:val=&quot;003A36FE&quot;/&gt;&lt;wsp:rsid wsp:val=&quot;003A4747&quot;/&gt;&lt;wsp:rsid wsp:val=&quot;003C3305&quot;/&gt;&lt;wsp:rsid wsp:val=&quot;003C53D2&quot;/&gt;&lt;wsp:rsid wsp:val=&quot;003E21DC&quot;/&gt;&lt;wsp:rsid wsp:val=&quot;0041524A&quot;/&gt;&lt;wsp:rsid wsp:val=&quot;00437BBC&quot;/&gt;&lt;wsp:rsid wsp:val=&quot;00442F3F&quot;/&gt;&lt;wsp:rsid wsp:val=&quot;004551EE&quot;/&gt;&lt;wsp:rsid wsp:val=&quot;00463B74&quot;/&gt;&lt;wsp:rsid wsp:val=&quot;00466E62&quot;/&gt;&lt;wsp:rsid wsp:val=&quot;0048222B&quot;/&gt;&lt;wsp:rsid wsp:val=&quot;00487B77&quot;/&gt;&lt;wsp:rsid wsp:val=&quot;004B2ECB&quot;/&gt;&lt;wsp:rsid wsp:val=&quot;004D1D18&quot;/&gt;&lt;wsp:rsid wsp:val=&quot;004D5381&quot;/&gt;&lt;wsp:rsid wsp:val=&quot;004E13F8&quot;/&gt;&lt;wsp:rsid wsp:val=&quot;004F6BF2&quot;/&gt;&lt;wsp:rsid wsp:val=&quot;00503E05&quot;/&gt;&lt;wsp:rsid wsp:val=&quot;00510D7C&quot;/&gt;&lt;wsp:rsid wsp:val=&quot;005673D0&quot;/&gt;&lt;wsp:rsid wsp:val=&quot;00587D1E&quot;/&gt;&lt;wsp:rsid wsp:val=&quot;005A5053&quot;/&gt;&lt;wsp:rsid wsp:val=&quot;005C2AB8&quot;/&gt;&lt;wsp:rsid wsp:val=&quot;005C45D8&quot;/&gt;&lt;wsp:rsid wsp:val=&quot;005D1F37&quot;/&gt;&lt;wsp:rsid wsp:val=&quot;005E5A5A&quot;/&gt;&lt;wsp:rsid wsp:val=&quot;005E6815&quot;/&gt;&lt;wsp:rsid wsp:val=&quot;006020D2&quot;/&gt;&lt;wsp:rsid wsp:val=&quot;006618A3&quot;/&gt;&lt;wsp:rsid wsp:val=&quot;00673EA3&quot;/&gt;&lt;wsp:rsid wsp:val=&quot;00695872&quot;/&gt;&lt;wsp:rsid wsp:val=&quot;006C10A5&quot;/&gt;&lt;wsp:rsid wsp:val=&quot;006E62D8&quot;/&gt;&lt;wsp:rsid wsp:val=&quot;006F53B0&quot;/&gt;&lt;wsp:rsid wsp:val=&quot;007023A8&quot;/&gt;&lt;wsp:rsid wsp:val=&quot;00702A5B&quot;/&gt;&lt;wsp:rsid wsp:val=&quot;007243BC&quot;/&gt;&lt;wsp:rsid wsp:val=&quot;0073305F&quot;/&gt;&lt;wsp:rsid wsp:val=&quot;007371CA&quot;/&gt;&lt;wsp:rsid wsp:val=&quot;00737E4D&quot;/&gt;&lt;wsp:rsid wsp:val=&quot;0076486C&quot;/&gt;&lt;wsp:rsid wsp:val=&quot;00771F0D&quot;/&gt;&lt;wsp:rsid wsp:val=&quot;00783103&quot;/&gt;&lt;wsp:rsid wsp:val=&quot;007B1F62&quot;/&gt;&lt;wsp:rsid wsp:val=&quot;007B2BEA&quot;/&gt;&lt;wsp:rsid wsp:val=&quot;007B503A&quot;/&gt;&lt;wsp:rsid wsp:val=&quot;007B6CE0&quot;/&gt;&lt;wsp:rsid wsp:val=&quot;007D06F1&quot;/&gt;&lt;wsp:rsid wsp:val=&quot;007E56C6&quot;/&gt;&lt;wsp:rsid wsp:val=&quot;007E7AFB&quot;/&gt;&lt;wsp:rsid wsp:val=&quot;00805DCE&quot;/&gt;&lt;wsp:rsid wsp:val=&quot;00807C52&quot;/&gt;&lt;wsp:rsid wsp:val=&quot;00834163&quot;/&gt;&lt;wsp:rsid wsp:val=&quot;00852B82&quot;/&gt;&lt;wsp:rsid wsp:val=&quot;008542F1&quot;/&gt;&lt;wsp:rsid wsp:val=&quot;00860C86&quot;/&gt;&lt;wsp:rsid wsp:val=&quot;0086709B&quot;/&gt;&lt;wsp:rsid wsp:val=&quot;008710D2&quot;/&gt;&lt;wsp:rsid wsp:val=&quot;00887FF9&quot;/&gt;&lt;wsp:rsid wsp:val=&quot;008915F8&quot;/&gt;&lt;wsp:rsid wsp:val=&quot;00892674&quot;/&gt;&lt;wsp:rsid wsp:val=&quot;008A06A1&quot;/&gt;&lt;wsp:rsid wsp:val=&quot;008C0096&quot;/&gt;&lt;wsp:rsid wsp:val=&quot;008E6097&quot;/&gt;&lt;wsp:rsid wsp:val=&quot;008F410F&quot;/&gt;&lt;wsp:rsid wsp:val=&quot;00916A16&quot;/&gt;&lt;wsp:rsid wsp:val=&quot;00917867&quot;/&gt;&lt;wsp:rsid wsp:val=&quot;00936E11&quot;/&gt;&lt;wsp:rsid wsp:val=&quot;0093758B&quot;/&gt;&lt;wsp:rsid wsp:val=&quot;00951284&quot;/&gt;&lt;wsp:rsid wsp:val=&quot;009529DA&quot;/&gt;&lt;wsp:rsid wsp:val=&quot;009633E5&quot;/&gt;&lt;wsp:rsid wsp:val=&quot;009661C3&quot;/&gt;&lt;wsp:rsid wsp:val=&quot;00981269&quot;/&gt;&lt;wsp:rsid wsp:val=&quot;0098333E&quot;/&gt;&lt;wsp:rsid wsp:val=&quot;009D1D48&quot;/&gt;&lt;wsp:rsid wsp:val=&quot;009D78FA&quot;/&gt;&lt;wsp:rsid wsp:val=&quot;009F7ED5&quot;/&gt;&lt;wsp:rsid wsp:val=&quot;00A1013E&quot;/&gt;&lt;wsp:rsid wsp:val=&quot;00A24E06&quot;/&gt;&lt;wsp:rsid wsp:val=&quot;00A26E41&quot;/&gt;&lt;wsp:rsid wsp:val=&quot;00A329B6&quot;/&gt;&lt;wsp:rsid wsp:val=&quot;00A374C1&quot;/&gt;&lt;wsp:rsid wsp:val=&quot;00A41D66&quot;/&gt;&lt;wsp:rsid wsp:val=&quot;00A4300C&quot;/&gt;&lt;wsp:rsid wsp:val=&quot;00A572B2&quot;/&gt;&lt;wsp:rsid wsp:val=&quot;00A81EA5&quot;/&gt;&lt;wsp:rsid wsp:val=&quot;00A81F9D&quot;/&gt;&lt;wsp:rsid wsp:val=&quot;00A83061&quot;/&gt;&lt;wsp:rsid wsp:val=&quot;00AA3688&quot;/&gt;&lt;wsp:rsid wsp:val=&quot;00AB1F2F&quot;/&gt;&lt;wsp:rsid wsp:val=&quot;00AB3AAE&quot;/&gt;&lt;wsp:rsid wsp:val=&quot;00B0005B&quot;/&gt;&lt;wsp:rsid wsp:val=&quot;00B051C3&quot;/&gt;&lt;wsp:rsid wsp:val=&quot;00B30DB9&quot;/&gt;&lt;wsp:rsid wsp:val=&quot;00B353BD&quot;/&gt;&lt;wsp:rsid wsp:val=&quot;00B36731&quot;/&gt;&lt;wsp:rsid wsp:val=&quot;00B45F98&quot;/&gt;&lt;wsp:rsid wsp:val=&quot;00B51BCF&quot;/&gt;&lt;wsp:rsid wsp:val=&quot;00B5595E&quot;/&gt;&lt;wsp:rsid wsp:val=&quot;00B8111B&quot;/&gt;&lt;wsp:rsid wsp:val=&quot;00B86D85&quot;/&gt;&lt;wsp:rsid wsp:val=&quot;00BB1488&quot;/&gt;&lt;wsp:rsid wsp:val=&quot;00C12476&quot;/&gt;&lt;wsp:rsid wsp:val=&quot;00C12AB6&quot;/&gt;&lt;wsp:rsid wsp:val=&quot;00C1734C&quot;/&gt;&lt;wsp:rsid wsp:val=&quot;00C25B2B&quot;/&gt;&lt;wsp:rsid wsp:val=&quot;00C424B7&quot;/&gt;&lt;wsp:rsid wsp:val=&quot;00C5329F&quot;/&gt;&lt;wsp:rsid wsp:val=&quot;00C631B0&quot;/&gt;&lt;wsp:rsid wsp:val=&quot;00C77E3D&quot;/&gt;&lt;wsp:rsid wsp:val=&quot;00C821EE&quot;/&gt;&lt;wsp:rsid wsp:val=&quot;00C86A25&quot;/&gt;&lt;wsp:rsid wsp:val=&quot;00C97173&quot;/&gt;&lt;wsp:rsid wsp:val=&quot;00C978C4&quot;/&gt;&lt;wsp:rsid wsp:val=&quot;00CA7167&quot;/&gt;&lt;wsp:rsid wsp:val=&quot;00CB5348&quot;/&gt;&lt;wsp:rsid wsp:val=&quot;00CB54AF&quot;/&gt;&lt;wsp:rsid wsp:val=&quot;00CC3E9E&quot;/&gt;&lt;wsp:rsid wsp:val=&quot;00CD3425&quot;/&gt;&lt;wsp:rsid wsp:val=&quot;00CD5CD3&quot;/&gt;&lt;wsp:rsid wsp:val=&quot;00CF752F&quot;/&gt;&lt;wsp:rsid wsp:val=&quot;00D441B7&quot;/&gt;&lt;wsp:rsid wsp:val=&quot;00D474ED&quot;/&gt;&lt;wsp:rsid wsp:val=&quot;00D6125B&quot;/&gt;&lt;wsp:rsid wsp:val=&quot;00D8032E&quot;/&gt;&lt;wsp:rsid wsp:val=&quot;00D83CDC&quot;/&gt;&lt;wsp:rsid wsp:val=&quot;00DB597C&quot;/&gt;&lt;wsp:rsid wsp:val=&quot;00DE0C70&quot;/&gt;&lt;wsp:rsid wsp:val=&quot;00DE0EDF&quot;/&gt;&lt;wsp:rsid wsp:val=&quot;00E06916&quot;/&gt;&lt;wsp:rsid wsp:val=&quot;00E112E2&quot;/&gt;&lt;wsp:rsid wsp:val=&quot;00E1504E&quot;/&gt;&lt;wsp:rsid wsp:val=&quot;00E222AB&quot;/&gt;&lt;wsp:rsid wsp:val=&quot;00E24E3D&quot;/&gt;&lt;wsp:rsid wsp:val=&quot;00E2789B&quot;/&gt;&lt;wsp:rsid wsp:val=&quot;00E322FA&quot;/&gt;&lt;wsp:rsid wsp:val=&quot;00E42E4D&quot;/&gt;&lt;wsp:rsid wsp:val=&quot;00E6258F&quot;/&gt;&lt;wsp:rsid wsp:val=&quot;00E66689&quot;/&gt;&lt;wsp:rsid wsp:val=&quot;00E84327&quot;/&gt;&lt;wsp:rsid wsp:val=&quot;00EA6A2F&quot;/&gt;&lt;wsp:rsid wsp:val=&quot;00EA6A56&quot;/&gt;&lt;wsp:rsid wsp:val=&quot;00ED17CE&quot;/&gt;&lt;wsp:rsid wsp:val=&quot;00ED73F9&quot;/&gt;&lt;wsp:rsid wsp:val=&quot;00EE012B&quot;/&gt;&lt;wsp:rsid wsp:val=&quot;00EE6033&quot;/&gt;&lt;wsp:rsid wsp:val=&quot;00EF1598&quot;/&gt;&lt;wsp:rsid wsp:val=&quot;00F00857&quot;/&gt;&lt;wsp:rsid wsp:val=&quot;00F166CA&quot;/&gt;&lt;wsp:rsid wsp:val=&quot;00F16F8D&quot;/&gt;&lt;wsp:rsid wsp:val=&quot;00F22FDF&quot;/&gt;&lt;wsp:rsid wsp:val=&quot;00F24925&quot;/&gt;&lt;wsp:rsid wsp:val=&quot;00F31787&quot;/&gt;&lt;wsp:rsid wsp:val=&quot;00F3497A&quot;/&gt;&lt;wsp:rsid wsp:val=&quot;00F525D1&quot;/&gt;&lt;wsp:rsid wsp:val=&quot;00F61F6A&quot;/&gt;&lt;wsp:rsid wsp:val=&quot;00F64DE1&quot;/&gt;&lt;wsp:rsid wsp:val=&quot;00F660A8&quot;/&gt;&lt;wsp:rsid wsp:val=&quot;00F67CFB&quot;/&gt;&lt;wsp:rsid wsp:val=&quot;00F74C29&quot;/&gt;&lt;wsp:rsid wsp:val=&quot;00F77C11&quot;/&gt;&lt;wsp:rsid wsp:val=&quot;00FC2A4E&quot;/&gt;&lt;wsp:rsid wsp:val=&quot;00FC2FF0&quot;/&gt;&lt;wsp:rsid wsp:val=&quot;00FC358D&quot;/&gt;&lt;wsp:rsid wsp:val=&quot;00FC696E&quot;/&gt;&lt;wsp:rsid wsp:val=&quot;00FE3164&quot;/&gt;&lt;wsp:rsid wsp:val=&quot;00FF1D4F&quot;/&gt;&lt;/wsp:rsids&gt;&lt;/w:docPr&gt;&lt;w:body&gt;&lt;w:p wsp:rsidR=&quot;00000000&quot; wsp:rsidRDefault=&quot;00CD5CD3&quot;&gt;&lt;m:oMathPara&gt;&lt;m:oMath&gt;&lt;m:sSub&gt;&lt;m:sSubPr&gt;&lt;m:ctrlPr&gt;&lt;w:rPr&gt;&lt;w:rFonts w:ascii=&quot;Cambria Math&quot; w:h-ansi=&quot;Cambria Math&quot;/&gt;&lt;wx:font wx:val=&quot;Cambria Math&quot;/&gt;&lt;w:i/&gt;&lt;w:sz w:val=&quot;24&quot;/&gt;&lt;w:sz-cs w:val=&quot;24&quot;/&gt;&lt;w:vertAlign w:val=&quot;superscript&quot;/&gt;&lt;w:lang w:val=&quot;EN-US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4&quot;/&gt;&lt;w:vertAlign w:val=&quot;superscript&quot;/&gt;&lt;w:lang w:val=&quot;EN-US&quot;/&gt;&lt;/w:rPr&gt;&lt;m:t&gt;k&lt;/m:t&gt;&lt;/m:r&gt;&lt;/m:e&gt;&lt;m:sub&gt;&lt;m:r&gt;&lt;w:rPr&gt;&lt;w:rFonts w:ascii=&quot;Cambria Math&quot; w:h-ansi=&quot;Cambria Math&quot;/&gt;&lt;wx:font wx:val=&quot;Cambria Math&quot;/&gt;&lt;w:i/&gt;&lt;w:sz w:val=&quot;24&quot;/&gt;&lt;w:sz-cs w:val=&quot;24&quot;/&gt;&lt;w:vertAlign w:val=&quot;superscript&quot;/&gt;&lt;w:lang w:val=&quot;EN-US&quot;/&gt;&lt;/w:rPr&gt;&lt;m:t&gt;n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70" o:title="" chromakey="white"/>
          </v:shape>
        </w:pict>
      </w:r>
      <w:r w:rsidRPr="00273696">
        <w:rPr>
          <w:rFonts w:ascii="Times New Roman" w:hAnsi="Times New Roman"/>
          <w:sz w:val="24"/>
          <w:szCs w:val="24"/>
        </w:rPr>
        <w:fldChar w:fldCharType="end"/>
      </w:r>
      <w:r w:rsidRPr="001D1781">
        <w:rPr>
          <w:rFonts w:ascii="Times New Roman" w:hAnsi="Times New Roman"/>
          <w:sz w:val="24"/>
          <w:szCs w:val="24"/>
        </w:rPr>
        <w:t xml:space="preserve"> – зачетные единицы дисциплин, входящих в модуль, </w:t>
      </w:r>
    </w:p>
    <w:p w:rsidR="00980BB9" w:rsidRPr="001D1781" w:rsidRDefault="00980BB9" w:rsidP="00F73D91">
      <w:pPr>
        <w:spacing w:after="0"/>
        <w:ind w:left="360"/>
        <w:rPr>
          <w:rFonts w:ascii="Times New Roman" w:hAnsi="Times New Roman"/>
          <w:sz w:val="24"/>
          <w:szCs w:val="24"/>
        </w:rPr>
      </w:pPr>
      <w:r w:rsidRPr="00273696">
        <w:rPr>
          <w:rFonts w:ascii="Times New Roman" w:hAnsi="Times New Roman"/>
          <w:sz w:val="24"/>
          <w:szCs w:val="24"/>
        </w:rPr>
        <w:fldChar w:fldCharType="begin"/>
      </w:r>
      <w:r w:rsidRPr="00273696">
        <w:rPr>
          <w:rFonts w:ascii="Times New Roman" w:hAnsi="Times New Roman"/>
          <w:sz w:val="24"/>
          <w:szCs w:val="24"/>
        </w:rPr>
        <w:instrText xml:space="preserve"> QUOTE </w:instrText>
      </w:r>
      <w:r>
        <w:pict>
          <v:shape id="_x0000_i1032" type="#_x0000_t75" style="width:15pt;height:10.5pt" equationxml="&lt;?xml version=&quot;1.0&quot; encoding=&quot;UTF-8&quot; standalone=&quot;yes&quot;?&gt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lt;?mso-application progid=&quot;Word.Document&quot;?&gt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80&quot;/&gt;&lt;w:doNotEmbedSystemFonts/&gt;&lt;w:defaultTabStop w:val=&quot;708&quot;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C424B7&quot;/&gt;&lt;wsp:rsid wsp:val=&quot;00010033&quot;/&gt;&lt;wsp:rsid wsp:val=&quot;00020B20&quot;/&gt;&lt;wsp:rsid wsp:val=&quot;00024CDE&quot;/&gt;&lt;wsp:rsid wsp:val=&quot;00042F1F&quot;/&gt;&lt;wsp:rsid wsp:val=&quot;00050CA3&quot;/&gt;&lt;wsp:rsid wsp:val=&quot;00057CC4&quot;/&gt;&lt;wsp:rsid wsp:val=&quot;00060AB0&quot;/&gt;&lt;wsp:rsid wsp:val=&quot;000628A5&quot;/&gt;&lt;wsp:rsid wsp:val=&quot;0007146B&quot;/&gt;&lt;wsp:rsid wsp:val=&quot;000748D4&quot;/&gt;&lt;wsp:rsid wsp:val=&quot;00074C40&quot;/&gt;&lt;wsp:rsid wsp:val=&quot;00074D2C&quot;/&gt;&lt;wsp:rsid wsp:val=&quot;000A2067&quot;/&gt;&lt;wsp:rsid wsp:val=&quot;000A2B7F&quot;/&gt;&lt;wsp:rsid wsp:val=&quot;000A7767&quot;/&gt;&lt;wsp:rsid wsp:val=&quot;000B07DC&quot;/&gt;&lt;wsp:rsid wsp:val=&quot;000D7622&quot;/&gt;&lt;wsp:rsid wsp:val=&quot;000E26C3&quot;/&gt;&lt;wsp:rsid wsp:val=&quot;000F359C&quot;/&gt;&lt;wsp:rsid wsp:val=&quot;000F605D&quot;/&gt;&lt;wsp:rsid wsp:val=&quot;001444E1&quot;/&gt;&lt;wsp:rsid wsp:val=&quot;0014613F&quot;/&gt;&lt;wsp:rsid wsp:val=&quot;001869AC&quot;/&gt;&lt;wsp:rsid wsp:val=&quot;00186A21&quot;/&gt;&lt;wsp:rsid wsp:val=&quot;001A3634&quot;/&gt;&lt;wsp:rsid wsp:val=&quot;001B2564&quot;/&gt;&lt;wsp:rsid wsp:val=&quot;001C4F99&quot;/&gt;&lt;wsp:rsid wsp:val=&quot;001D1781&quot;/&gt;&lt;wsp:rsid wsp:val=&quot;001F37E8&quot;/&gt;&lt;wsp:rsid wsp:val=&quot;0022609C&quot;/&gt;&lt;wsp:rsid wsp:val=&quot;00242947&quot;/&gt;&lt;wsp:rsid wsp:val=&quot;002508F5&quot;/&gt;&lt;wsp:rsid wsp:val=&quot;00273696&quot;/&gt;&lt;wsp:rsid wsp:val=&quot;00283884&quot;/&gt;&lt;wsp:rsid wsp:val=&quot;002861AF&quot;/&gt;&lt;wsp:rsid wsp:val=&quot;0029039B&quot;/&gt;&lt;wsp:rsid wsp:val=&quot;002A0B87&quot;/&gt;&lt;wsp:rsid wsp:val=&quot;002B0124&quot;/&gt;&lt;wsp:rsid wsp:val=&quot;002C330B&quot;/&gt;&lt;wsp:rsid wsp:val=&quot;002C4E8B&quot;/&gt;&lt;wsp:rsid wsp:val=&quot;002D299C&quot;/&gt;&lt;wsp:rsid wsp:val=&quot;002F4740&quot;/&gt;&lt;wsp:rsid wsp:val=&quot;00305D70&quot;/&gt;&lt;wsp:rsid wsp:val=&quot;00323346&quot;/&gt;&lt;wsp:rsid wsp:val=&quot;00323FE3&quot;/&gt;&lt;wsp:rsid wsp:val=&quot;00324F2D&quot;/&gt;&lt;wsp:rsid wsp:val=&quot;0033145B&quot;/&gt;&lt;wsp:rsid wsp:val=&quot;003335B7&quot;/&gt;&lt;wsp:rsid wsp:val=&quot;00334A9D&quot;/&gt;&lt;wsp:rsid wsp:val=&quot;00335FD8&quot;/&gt;&lt;wsp:rsid wsp:val=&quot;0035720D&quot;/&gt;&lt;wsp:rsid wsp:val=&quot;0036521D&quot;/&gt;&lt;wsp:rsid wsp:val=&quot;00367247&quot;/&gt;&lt;wsp:rsid wsp:val=&quot;0039618F&quot;/&gt;&lt;wsp:rsid wsp:val=&quot;00397F06&quot;/&gt;&lt;wsp:rsid wsp:val=&quot;003A36FE&quot;/&gt;&lt;wsp:rsid wsp:val=&quot;003A4747&quot;/&gt;&lt;wsp:rsid wsp:val=&quot;003C3305&quot;/&gt;&lt;wsp:rsid wsp:val=&quot;003C53D2&quot;/&gt;&lt;wsp:rsid wsp:val=&quot;003E21DC&quot;/&gt;&lt;wsp:rsid wsp:val=&quot;0041524A&quot;/&gt;&lt;wsp:rsid wsp:val=&quot;00437BBC&quot;/&gt;&lt;wsp:rsid wsp:val=&quot;00442F3F&quot;/&gt;&lt;wsp:rsid wsp:val=&quot;00453192&quot;/&gt;&lt;wsp:rsid wsp:val=&quot;004551EE&quot;/&gt;&lt;wsp:rsid wsp:val=&quot;00463B74&quot;/&gt;&lt;wsp:rsid wsp:val=&quot;00466E62&quot;/&gt;&lt;wsp:rsid wsp:val=&quot;0048222B&quot;/&gt;&lt;wsp:rsid wsp:val=&quot;00487B77&quot;/&gt;&lt;wsp:rsid wsp:val=&quot;004B2ECB&quot;/&gt;&lt;wsp:rsid wsp:val=&quot;004D1D18&quot;/&gt;&lt;wsp:rsid wsp:val=&quot;004D5381&quot;/&gt;&lt;wsp:rsid wsp:val=&quot;004E13F8&quot;/&gt;&lt;wsp:rsid wsp:val=&quot;004F6BF2&quot;/&gt;&lt;wsp:rsid wsp:val=&quot;00503E05&quot;/&gt;&lt;wsp:rsid wsp:val=&quot;00510D7C&quot;/&gt;&lt;wsp:rsid wsp:val=&quot;005673D0&quot;/&gt;&lt;wsp:rsid wsp:val=&quot;00587D1E&quot;/&gt;&lt;wsp:rsid wsp:val=&quot;005A5053&quot;/&gt;&lt;wsp:rsid wsp:val=&quot;005C2AB8&quot;/&gt;&lt;wsp:rsid wsp:val=&quot;005C45D8&quot;/&gt;&lt;wsp:rsid wsp:val=&quot;005D1F37&quot;/&gt;&lt;wsp:rsid wsp:val=&quot;005E5A5A&quot;/&gt;&lt;wsp:rsid wsp:val=&quot;005E6815&quot;/&gt;&lt;wsp:rsid wsp:val=&quot;006020D2&quot;/&gt;&lt;wsp:rsid wsp:val=&quot;006618A3&quot;/&gt;&lt;wsp:rsid wsp:val=&quot;00673EA3&quot;/&gt;&lt;wsp:rsid wsp:val=&quot;00695872&quot;/&gt;&lt;wsp:rsid wsp:val=&quot;006C10A5&quot;/&gt;&lt;wsp:rsid wsp:val=&quot;006E62D8&quot;/&gt;&lt;wsp:rsid wsp:val=&quot;006F53B0&quot;/&gt;&lt;wsp:rsid wsp:val=&quot;007023A8&quot;/&gt;&lt;wsp:rsid wsp:val=&quot;00702A5B&quot;/&gt;&lt;wsp:rsid wsp:val=&quot;007243BC&quot;/&gt;&lt;wsp:rsid wsp:val=&quot;0073305F&quot;/&gt;&lt;wsp:rsid wsp:val=&quot;007371CA&quot;/&gt;&lt;wsp:rsid wsp:val=&quot;00737E4D&quot;/&gt;&lt;wsp:rsid wsp:val=&quot;0076486C&quot;/&gt;&lt;wsp:rsid wsp:val=&quot;00771F0D&quot;/&gt;&lt;wsp:rsid wsp:val=&quot;00783103&quot;/&gt;&lt;wsp:rsid wsp:val=&quot;007B1F62&quot;/&gt;&lt;wsp:rsid wsp:val=&quot;007B2BEA&quot;/&gt;&lt;wsp:rsid wsp:val=&quot;007B503A&quot;/&gt;&lt;wsp:rsid wsp:val=&quot;007B6CE0&quot;/&gt;&lt;wsp:rsid wsp:val=&quot;007D06F1&quot;/&gt;&lt;wsp:rsid wsp:val=&quot;007E56C6&quot;/&gt;&lt;wsp:rsid wsp:val=&quot;007E7AFB&quot;/&gt;&lt;wsp:rsid wsp:val=&quot;00805DCE&quot;/&gt;&lt;wsp:rsid wsp:val=&quot;00807C52&quot;/&gt;&lt;wsp:rsid wsp:val=&quot;00834163&quot;/&gt;&lt;wsp:rsid wsp:val=&quot;00852B82&quot;/&gt;&lt;wsp:rsid wsp:val=&quot;008542F1&quot;/&gt;&lt;wsp:rsid wsp:val=&quot;00860C86&quot;/&gt;&lt;wsp:rsid wsp:val=&quot;0086709B&quot;/&gt;&lt;wsp:rsid wsp:val=&quot;008710D2&quot;/&gt;&lt;wsp:rsid wsp:val=&quot;00887FF9&quot;/&gt;&lt;wsp:rsid wsp:val=&quot;008915F8&quot;/&gt;&lt;wsp:rsid wsp:val=&quot;00892674&quot;/&gt;&lt;wsp:rsid wsp:val=&quot;008A06A1&quot;/&gt;&lt;wsp:rsid wsp:val=&quot;008C0096&quot;/&gt;&lt;wsp:rsid wsp:val=&quot;008E6097&quot;/&gt;&lt;wsp:rsid wsp:val=&quot;008F410F&quot;/&gt;&lt;wsp:rsid wsp:val=&quot;00916A16&quot;/&gt;&lt;wsp:rsid wsp:val=&quot;00917867&quot;/&gt;&lt;wsp:rsid wsp:val=&quot;00936E11&quot;/&gt;&lt;wsp:rsid wsp:val=&quot;0093758B&quot;/&gt;&lt;wsp:rsid wsp:val=&quot;00951284&quot;/&gt;&lt;wsp:rsid wsp:val=&quot;009529DA&quot;/&gt;&lt;wsp:rsid wsp:val=&quot;009633E5&quot;/&gt;&lt;wsp:rsid wsp:val=&quot;009661C3&quot;/&gt;&lt;wsp:rsid wsp:val=&quot;00981269&quot;/&gt;&lt;wsp:rsid wsp:val=&quot;0098333E&quot;/&gt;&lt;wsp:rsid wsp:val=&quot;009D1D48&quot;/&gt;&lt;wsp:rsid wsp:val=&quot;009D78FA&quot;/&gt;&lt;wsp:rsid wsp:val=&quot;009F7ED5&quot;/&gt;&lt;wsp:rsid wsp:val=&quot;00A1013E&quot;/&gt;&lt;wsp:rsid wsp:val=&quot;00A24E06&quot;/&gt;&lt;wsp:rsid wsp:val=&quot;00A26E41&quot;/&gt;&lt;wsp:rsid wsp:val=&quot;00A329B6&quot;/&gt;&lt;wsp:rsid wsp:val=&quot;00A374C1&quot;/&gt;&lt;wsp:rsid wsp:val=&quot;00A41D66&quot;/&gt;&lt;wsp:rsid wsp:val=&quot;00A4300C&quot;/&gt;&lt;wsp:rsid wsp:val=&quot;00A572B2&quot;/&gt;&lt;wsp:rsid wsp:val=&quot;00A81EA5&quot;/&gt;&lt;wsp:rsid wsp:val=&quot;00A81F9D&quot;/&gt;&lt;wsp:rsid wsp:val=&quot;00A83061&quot;/&gt;&lt;wsp:rsid wsp:val=&quot;00AA3688&quot;/&gt;&lt;wsp:rsid wsp:val=&quot;00AB1F2F&quot;/&gt;&lt;wsp:rsid wsp:val=&quot;00AB3AAE&quot;/&gt;&lt;wsp:rsid wsp:val=&quot;00B0005B&quot;/&gt;&lt;wsp:rsid wsp:val=&quot;00B051C3&quot;/&gt;&lt;wsp:rsid wsp:val=&quot;00B30DB9&quot;/&gt;&lt;wsp:rsid wsp:val=&quot;00B353BD&quot;/&gt;&lt;wsp:rsid wsp:val=&quot;00B36731&quot;/&gt;&lt;wsp:rsid wsp:val=&quot;00B45F98&quot;/&gt;&lt;wsp:rsid wsp:val=&quot;00B51BCF&quot;/&gt;&lt;wsp:rsid wsp:val=&quot;00B5595E&quot;/&gt;&lt;wsp:rsid wsp:val=&quot;00B8111B&quot;/&gt;&lt;wsp:rsid wsp:val=&quot;00B86D85&quot;/&gt;&lt;wsp:rsid wsp:val=&quot;00BB1488&quot;/&gt;&lt;wsp:rsid wsp:val=&quot;00C12476&quot;/&gt;&lt;wsp:rsid wsp:val=&quot;00C12AB6&quot;/&gt;&lt;wsp:rsid wsp:val=&quot;00C1734C&quot;/&gt;&lt;wsp:rsid wsp:val=&quot;00C25B2B&quot;/&gt;&lt;wsp:rsid wsp:val=&quot;00C424B7&quot;/&gt;&lt;wsp:rsid wsp:val=&quot;00C5329F&quot;/&gt;&lt;wsp:rsid wsp:val=&quot;00C631B0&quot;/&gt;&lt;wsp:rsid wsp:val=&quot;00C77E3D&quot;/&gt;&lt;wsp:rsid wsp:val=&quot;00C821EE&quot;/&gt;&lt;wsp:rsid wsp:val=&quot;00C86A25&quot;/&gt;&lt;wsp:rsid wsp:val=&quot;00C97173&quot;/&gt;&lt;wsp:rsid wsp:val=&quot;00C978C4&quot;/&gt;&lt;wsp:rsid wsp:val=&quot;00CA7167&quot;/&gt;&lt;wsp:rsid wsp:val=&quot;00CB5348&quot;/&gt;&lt;wsp:rsid wsp:val=&quot;00CB54AF&quot;/&gt;&lt;wsp:rsid wsp:val=&quot;00CC3E9E&quot;/&gt;&lt;wsp:rsid wsp:val=&quot;00CD3425&quot;/&gt;&lt;wsp:rsid wsp:val=&quot;00CF752F&quot;/&gt;&lt;wsp:rsid wsp:val=&quot;00D441B7&quot;/&gt;&lt;wsp:rsid wsp:val=&quot;00D474ED&quot;/&gt;&lt;wsp:rsid wsp:val=&quot;00D6125B&quot;/&gt;&lt;wsp:rsid wsp:val=&quot;00D8032E&quot;/&gt;&lt;wsp:rsid wsp:val=&quot;00D83CDC&quot;/&gt;&lt;wsp:rsid wsp:val=&quot;00DB597C&quot;/&gt;&lt;wsp:rsid wsp:val=&quot;00DE0C70&quot;/&gt;&lt;wsp:rsid wsp:val=&quot;00DE0EDF&quot;/&gt;&lt;wsp:rsid wsp:val=&quot;00E06916&quot;/&gt;&lt;wsp:rsid wsp:val=&quot;00E112E2&quot;/&gt;&lt;wsp:rsid wsp:val=&quot;00E1504E&quot;/&gt;&lt;wsp:rsid wsp:val=&quot;00E222AB&quot;/&gt;&lt;wsp:rsid wsp:val=&quot;00E24E3D&quot;/&gt;&lt;wsp:rsid wsp:val=&quot;00E2789B&quot;/&gt;&lt;wsp:rsid wsp:val=&quot;00E322FA&quot;/&gt;&lt;wsp:rsid wsp:val=&quot;00E42E4D&quot;/&gt;&lt;wsp:rsid wsp:val=&quot;00E6258F&quot;/&gt;&lt;wsp:rsid wsp:val=&quot;00E66689&quot;/&gt;&lt;wsp:rsid wsp:val=&quot;00E84327&quot;/&gt;&lt;wsp:rsid wsp:val=&quot;00EA6A2F&quot;/&gt;&lt;wsp:rsid wsp:val=&quot;00EA6A56&quot;/&gt;&lt;wsp:rsid wsp:val=&quot;00ED17CE&quot;/&gt;&lt;wsp:rsid wsp:val=&quot;00ED73F9&quot;/&gt;&lt;wsp:rsid wsp:val=&quot;00EE012B&quot;/&gt;&lt;wsp:rsid wsp:val=&quot;00EE6033&quot;/&gt;&lt;wsp:rsid wsp:val=&quot;00EF1598&quot;/&gt;&lt;wsp:rsid wsp:val=&quot;00F00857&quot;/&gt;&lt;wsp:rsid wsp:val=&quot;00F166CA&quot;/&gt;&lt;wsp:rsid wsp:val=&quot;00F16F8D&quot;/&gt;&lt;wsp:rsid wsp:val=&quot;00F22FDF&quot;/&gt;&lt;wsp:rsid wsp:val=&quot;00F24925&quot;/&gt;&lt;wsp:rsid wsp:val=&quot;00F31787&quot;/&gt;&lt;wsp:rsid wsp:val=&quot;00F3497A&quot;/&gt;&lt;wsp:rsid wsp:val=&quot;00F525D1&quot;/&gt;&lt;wsp:rsid wsp:val=&quot;00F61F6A&quot;/&gt;&lt;wsp:rsid wsp:val=&quot;00F64DE1&quot;/&gt;&lt;wsp:rsid wsp:val=&quot;00F660A8&quot;/&gt;&lt;wsp:rsid wsp:val=&quot;00F67CFB&quot;/&gt;&lt;wsp:rsid wsp:val=&quot;00F74C29&quot;/&gt;&lt;wsp:rsid wsp:val=&quot;00F77C11&quot;/&gt;&lt;wsp:rsid wsp:val=&quot;00FC2A4E&quot;/&gt;&lt;wsp:rsid wsp:val=&quot;00FC2FF0&quot;/&gt;&lt;wsp:rsid wsp:val=&quot;00FC358D&quot;/&gt;&lt;wsp:rsid wsp:val=&quot;00FC696E&quot;/&gt;&lt;wsp:rsid wsp:val=&quot;00FE3164&quot;/&gt;&lt;wsp:rsid wsp:val=&quot;00FF1D4F&quot;/&gt;&lt;/wsp:rsids&gt;&lt;/w:docPr&gt;&lt;w:body&gt;&lt;w:p wsp:rsidR=&quot;00000000&quot; wsp:rsidRDefault=&quot;00453192&quot;&gt;&lt;m:oMathPara&gt;&lt;m:oMath&gt;&lt;m:sSub&gt;&lt;m:sSubPr&gt;&lt;m:ctrlPr&gt;&lt;w:rPr&gt;&lt;w:rFonts w:ascii=&quot;Cambria Math&quot; w:h-ansi=&quot;Cambria Math&quot;/&gt;&lt;wx:font wx:val=&quot;Cambria Math&quot;/&gt;&lt;w:i/&gt;&lt;w:sz w:val=&quot;24&quot;/&gt;&lt;w:sz-cs w:val=&quot;24&quot;/&gt;&lt;w:vertAlign w:val=&quot;superscript&quot;/&gt;&lt;w:lang w:val=&quot;EN-US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4&quot;/&gt;&lt;w:vertAlign w:val=&quot;superscript&quot;/&gt;&lt;w:lang w:val=&quot;EN-US&quot;/&gt;&lt;/w:rPr&gt;&lt;m:t&gt;R&lt;/m:t&gt;&lt;/m:r&gt;&lt;/m:e&gt;&lt;m:sub&gt;&lt;m:r&gt;&lt;w:rPr&gt;&lt;w:rFonts w:ascii=&quot;Cambria Math&quot; w:h-ansi=&quot;Cambria Math&quot;/&gt;&lt;wx:font wx:val=&quot;Cambria Math&quot;/&gt;&lt;w:i/&gt;&lt;w:sz w:val=&quot;24&quot;/&gt;&lt;w:sz-cs w:val=&quot;24&quot;/&gt;&lt;w:vertAlign w:val=&quot;superscript&quot;/&gt;&lt;/w:rPr&gt;&lt;m:t&gt;1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71" o:title="" chromakey="white"/>
          </v:shape>
        </w:pict>
      </w:r>
      <w:r w:rsidRPr="00273696">
        <w:rPr>
          <w:rFonts w:ascii="Times New Roman" w:hAnsi="Times New Roman"/>
          <w:sz w:val="24"/>
          <w:szCs w:val="24"/>
        </w:rPr>
        <w:instrText xml:space="preserve"> </w:instrText>
      </w:r>
      <w:r w:rsidRPr="00273696">
        <w:rPr>
          <w:rFonts w:ascii="Times New Roman" w:hAnsi="Times New Roman"/>
          <w:sz w:val="24"/>
          <w:szCs w:val="24"/>
        </w:rPr>
        <w:fldChar w:fldCharType="separate"/>
      </w:r>
      <w:r>
        <w:pict>
          <v:shape id="_x0000_i1033" type="#_x0000_t75" style="width:15pt;height:10.5pt" equationxml="&lt;?xml version=&quot;1.0&quot; encoding=&quot;UTF-8&quot; standalone=&quot;yes&quot;?&gt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lt;?mso-application progid=&quot;Word.Document&quot;?&gt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80&quot;/&gt;&lt;w:doNotEmbedSystemFonts/&gt;&lt;w:defaultTabStop w:val=&quot;708&quot;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C424B7&quot;/&gt;&lt;wsp:rsid wsp:val=&quot;00010033&quot;/&gt;&lt;wsp:rsid wsp:val=&quot;00020B20&quot;/&gt;&lt;wsp:rsid wsp:val=&quot;00024CDE&quot;/&gt;&lt;wsp:rsid wsp:val=&quot;00042F1F&quot;/&gt;&lt;wsp:rsid wsp:val=&quot;00050CA3&quot;/&gt;&lt;wsp:rsid wsp:val=&quot;00057CC4&quot;/&gt;&lt;wsp:rsid wsp:val=&quot;00060AB0&quot;/&gt;&lt;wsp:rsid wsp:val=&quot;000628A5&quot;/&gt;&lt;wsp:rsid wsp:val=&quot;0007146B&quot;/&gt;&lt;wsp:rsid wsp:val=&quot;000748D4&quot;/&gt;&lt;wsp:rsid wsp:val=&quot;00074C40&quot;/&gt;&lt;wsp:rsid wsp:val=&quot;00074D2C&quot;/&gt;&lt;wsp:rsid wsp:val=&quot;000A2067&quot;/&gt;&lt;wsp:rsid wsp:val=&quot;000A2B7F&quot;/&gt;&lt;wsp:rsid wsp:val=&quot;000A7767&quot;/&gt;&lt;wsp:rsid wsp:val=&quot;000B07DC&quot;/&gt;&lt;wsp:rsid wsp:val=&quot;000D7622&quot;/&gt;&lt;wsp:rsid wsp:val=&quot;000E26C3&quot;/&gt;&lt;wsp:rsid wsp:val=&quot;000F359C&quot;/&gt;&lt;wsp:rsid wsp:val=&quot;000F605D&quot;/&gt;&lt;wsp:rsid wsp:val=&quot;001444E1&quot;/&gt;&lt;wsp:rsid wsp:val=&quot;0014613F&quot;/&gt;&lt;wsp:rsid wsp:val=&quot;001869AC&quot;/&gt;&lt;wsp:rsid wsp:val=&quot;00186A21&quot;/&gt;&lt;wsp:rsid wsp:val=&quot;001A3634&quot;/&gt;&lt;wsp:rsid wsp:val=&quot;001B2564&quot;/&gt;&lt;wsp:rsid wsp:val=&quot;001C4F99&quot;/&gt;&lt;wsp:rsid wsp:val=&quot;001D1781&quot;/&gt;&lt;wsp:rsid wsp:val=&quot;001F37E8&quot;/&gt;&lt;wsp:rsid wsp:val=&quot;0022609C&quot;/&gt;&lt;wsp:rsid wsp:val=&quot;00242947&quot;/&gt;&lt;wsp:rsid wsp:val=&quot;002508F5&quot;/&gt;&lt;wsp:rsid wsp:val=&quot;00273696&quot;/&gt;&lt;wsp:rsid wsp:val=&quot;00283884&quot;/&gt;&lt;wsp:rsid wsp:val=&quot;002861AF&quot;/&gt;&lt;wsp:rsid wsp:val=&quot;0029039B&quot;/&gt;&lt;wsp:rsid wsp:val=&quot;002A0B87&quot;/&gt;&lt;wsp:rsid wsp:val=&quot;002B0124&quot;/&gt;&lt;wsp:rsid wsp:val=&quot;002C330B&quot;/&gt;&lt;wsp:rsid wsp:val=&quot;002C4E8B&quot;/&gt;&lt;wsp:rsid wsp:val=&quot;002D299C&quot;/&gt;&lt;wsp:rsid wsp:val=&quot;002F4740&quot;/&gt;&lt;wsp:rsid wsp:val=&quot;00305D70&quot;/&gt;&lt;wsp:rsid wsp:val=&quot;00323346&quot;/&gt;&lt;wsp:rsid wsp:val=&quot;00323FE3&quot;/&gt;&lt;wsp:rsid wsp:val=&quot;00324F2D&quot;/&gt;&lt;wsp:rsid wsp:val=&quot;0033145B&quot;/&gt;&lt;wsp:rsid wsp:val=&quot;003335B7&quot;/&gt;&lt;wsp:rsid wsp:val=&quot;00334A9D&quot;/&gt;&lt;wsp:rsid wsp:val=&quot;00335FD8&quot;/&gt;&lt;wsp:rsid wsp:val=&quot;0035720D&quot;/&gt;&lt;wsp:rsid wsp:val=&quot;0036521D&quot;/&gt;&lt;wsp:rsid wsp:val=&quot;00367247&quot;/&gt;&lt;wsp:rsid wsp:val=&quot;0039618F&quot;/&gt;&lt;wsp:rsid wsp:val=&quot;00397F06&quot;/&gt;&lt;wsp:rsid wsp:val=&quot;003A36FE&quot;/&gt;&lt;wsp:rsid wsp:val=&quot;003A4747&quot;/&gt;&lt;wsp:rsid wsp:val=&quot;003C3305&quot;/&gt;&lt;wsp:rsid wsp:val=&quot;003C53D2&quot;/&gt;&lt;wsp:rsid wsp:val=&quot;003E21DC&quot;/&gt;&lt;wsp:rsid wsp:val=&quot;0041524A&quot;/&gt;&lt;wsp:rsid wsp:val=&quot;00437BBC&quot;/&gt;&lt;wsp:rsid wsp:val=&quot;00442F3F&quot;/&gt;&lt;wsp:rsid wsp:val=&quot;00453192&quot;/&gt;&lt;wsp:rsid wsp:val=&quot;004551EE&quot;/&gt;&lt;wsp:rsid wsp:val=&quot;00463B74&quot;/&gt;&lt;wsp:rsid wsp:val=&quot;00466E62&quot;/&gt;&lt;wsp:rsid wsp:val=&quot;0048222B&quot;/&gt;&lt;wsp:rsid wsp:val=&quot;00487B77&quot;/&gt;&lt;wsp:rsid wsp:val=&quot;004B2ECB&quot;/&gt;&lt;wsp:rsid wsp:val=&quot;004D1D18&quot;/&gt;&lt;wsp:rsid wsp:val=&quot;004D5381&quot;/&gt;&lt;wsp:rsid wsp:val=&quot;004E13F8&quot;/&gt;&lt;wsp:rsid wsp:val=&quot;004F6BF2&quot;/&gt;&lt;wsp:rsid wsp:val=&quot;00503E05&quot;/&gt;&lt;wsp:rsid wsp:val=&quot;00510D7C&quot;/&gt;&lt;wsp:rsid wsp:val=&quot;005673D0&quot;/&gt;&lt;wsp:rsid wsp:val=&quot;00587D1E&quot;/&gt;&lt;wsp:rsid wsp:val=&quot;005A5053&quot;/&gt;&lt;wsp:rsid wsp:val=&quot;005C2AB8&quot;/&gt;&lt;wsp:rsid wsp:val=&quot;005C45D8&quot;/&gt;&lt;wsp:rsid wsp:val=&quot;005D1F37&quot;/&gt;&lt;wsp:rsid wsp:val=&quot;005E5A5A&quot;/&gt;&lt;wsp:rsid wsp:val=&quot;005E6815&quot;/&gt;&lt;wsp:rsid wsp:val=&quot;006020D2&quot;/&gt;&lt;wsp:rsid wsp:val=&quot;006618A3&quot;/&gt;&lt;wsp:rsid wsp:val=&quot;00673EA3&quot;/&gt;&lt;wsp:rsid wsp:val=&quot;00695872&quot;/&gt;&lt;wsp:rsid wsp:val=&quot;006C10A5&quot;/&gt;&lt;wsp:rsid wsp:val=&quot;006E62D8&quot;/&gt;&lt;wsp:rsid wsp:val=&quot;006F53B0&quot;/&gt;&lt;wsp:rsid wsp:val=&quot;007023A8&quot;/&gt;&lt;wsp:rsid wsp:val=&quot;00702A5B&quot;/&gt;&lt;wsp:rsid wsp:val=&quot;007243BC&quot;/&gt;&lt;wsp:rsid wsp:val=&quot;0073305F&quot;/&gt;&lt;wsp:rsid wsp:val=&quot;007371CA&quot;/&gt;&lt;wsp:rsid wsp:val=&quot;00737E4D&quot;/&gt;&lt;wsp:rsid wsp:val=&quot;0076486C&quot;/&gt;&lt;wsp:rsid wsp:val=&quot;00771F0D&quot;/&gt;&lt;wsp:rsid wsp:val=&quot;00783103&quot;/&gt;&lt;wsp:rsid wsp:val=&quot;007B1F62&quot;/&gt;&lt;wsp:rsid wsp:val=&quot;007B2BEA&quot;/&gt;&lt;wsp:rsid wsp:val=&quot;007B503A&quot;/&gt;&lt;wsp:rsid wsp:val=&quot;007B6CE0&quot;/&gt;&lt;wsp:rsid wsp:val=&quot;007D06F1&quot;/&gt;&lt;wsp:rsid wsp:val=&quot;007E56C6&quot;/&gt;&lt;wsp:rsid wsp:val=&quot;007E7AFB&quot;/&gt;&lt;wsp:rsid wsp:val=&quot;00805DCE&quot;/&gt;&lt;wsp:rsid wsp:val=&quot;00807C52&quot;/&gt;&lt;wsp:rsid wsp:val=&quot;00834163&quot;/&gt;&lt;wsp:rsid wsp:val=&quot;00852B82&quot;/&gt;&lt;wsp:rsid wsp:val=&quot;008542F1&quot;/&gt;&lt;wsp:rsid wsp:val=&quot;00860C86&quot;/&gt;&lt;wsp:rsid wsp:val=&quot;0086709B&quot;/&gt;&lt;wsp:rsid wsp:val=&quot;008710D2&quot;/&gt;&lt;wsp:rsid wsp:val=&quot;00887FF9&quot;/&gt;&lt;wsp:rsid wsp:val=&quot;008915F8&quot;/&gt;&lt;wsp:rsid wsp:val=&quot;00892674&quot;/&gt;&lt;wsp:rsid wsp:val=&quot;008A06A1&quot;/&gt;&lt;wsp:rsid wsp:val=&quot;008C0096&quot;/&gt;&lt;wsp:rsid wsp:val=&quot;008E6097&quot;/&gt;&lt;wsp:rsid wsp:val=&quot;008F410F&quot;/&gt;&lt;wsp:rsid wsp:val=&quot;00916A16&quot;/&gt;&lt;wsp:rsid wsp:val=&quot;00917867&quot;/&gt;&lt;wsp:rsid wsp:val=&quot;00936E11&quot;/&gt;&lt;wsp:rsid wsp:val=&quot;0093758B&quot;/&gt;&lt;wsp:rsid wsp:val=&quot;00951284&quot;/&gt;&lt;wsp:rsid wsp:val=&quot;009529DA&quot;/&gt;&lt;wsp:rsid wsp:val=&quot;009633E5&quot;/&gt;&lt;wsp:rsid wsp:val=&quot;009661C3&quot;/&gt;&lt;wsp:rsid wsp:val=&quot;00981269&quot;/&gt;&lt;wsp:rsid wsp:val=&quot;0098333E&quot;/&gt;&lt;wsp:rsid wsp:val=&quot;009D1D48&quot;/&gt;&lt;wsp:rsid wsp:val=&quot;009D78FA&quot;/&gt;&lt;wsp:rsid wsp:val=&quot;009F7ED5&quot;/&gt;&lt;wsp:rsid wsp:val=&quot;00A1013E&quot;/&gt;&lt;wsp:rsid wsp:val=&quot;00A24E06&quot;/&gt;&lt;wsp:rsid wsp:val=&quot;00A26E41&quot;/&gt;&lt;wsp:rsid wsp:val=&quot;00A329B6&quot;/&gt;&lt;wsp:rsid wsp:val=&quot;00A374C1&quot;/&gt;&lt;wsp:rsid wsp:val=&quot;00A41D66&quot;/&gt;&lt;wsp:rsid wsp:val=&quot;00A4300C&quot;/&gt;&lt;wsp:rsid wsp:val=&quot;00A572B2&quot;/&gt;&lt;wsp:rsid wsp:val=&quot;00A81EA5&quot;/&gt;&lt;wsp:rsid wsp:val=&quot;00A81F9D&quot;/&gt;&lt;wsp:rsid wsp:val=&quot;00A83061&quot;/&gt;&lt;wsp:rsid wsp:val=&quot;00AA3688&quot;/&gt;&lt;wsp:rsid wsp:val=&quot;00AB1F2F&quot;/&gt;&lt;wsp:rsid wsp:val=&quot;00AB3AAE&quot;/&gt;&lt;wsp:rsid wsp:val=&quot;00B0005B&quot;/&gt;&lt;wsp:rsid wsp:val=&quot;00B051C3&quot;/&gt;&lt;wsp:rsid wsp:val=&quot;00B30DB9&quot;/&gt;&lt;wsp:rsid wsp:val=&quot;00B353BD&quot;/&gt;&lt;wsp:rsid wsp:val=&quot;00B36731&quot;/&gt;&lt;wsp:rsid wsp:val=&quot;00B45F98&quot;/&gt;&lt;wsp:rsid wsp:val=&quot;00B51BCF&quot;/&gt;&lt;wsp:rsid wsp:val=&quot;00B5595E&quot;/&gt;&lt;wsp:rsid wsp:val=&quot;00B8111B&quot;/&gt;&lt;wsp:rsid wsp:val=&quot;00B86D85&quot;/&gt;&lt;wsp:rsid wsp:val=&quot;00BB1488&quot;/&gt;&lt;wsp:rsid wsp:val=&quot;00C12476&quot;/&gt;&lt;wsp:rsid wsp:val=&quot;00C12AB6&quot;/&gt;&lt;wsp:rsid wsp:val=&quot;00C1734C&quot;/&gt;&lt;wsp:rsid wsp:val=&quot;00C25B2B&quot;/&gt;&lt;wsp:rsid wsp:val=&quot;00C424B7&quot;/&gt;&lt;wsp:rsid wsp:val=&quot;00C5329F&quot;/&gt;&lt;wsp:rsid wsp:val=&quot;00C631B0&quot;/&gt;&lt;wsp:rsid wsp:val=&quot;00C77E3D&quot;/&gt;&lt;wsp:rsid wsp:val=&quot;00C821EE&quot;/&gt;&lt;wsp:rsid wsp:val=&quot;00C86A25&quot;/&gt;&lt;wsp:rsid wsp:val=&quot;00C97173&quot;/&gt;&lt;wsp:rsid wsp:val=&quot;00C978C4&quot;/&gt;&lt;wsp:rsid wsp:val=&quot;00CA7167&quot;/&gt;&lt;wsp:rsid wsp:val=&quot;00CB5348&quot;/&gt;&lt;wsp:rsid wsp:val=&quot;00CB54AF&quot;/&gt;&lt;wsp:rsid wsp:val=&quot;00CC3E9E&quot;/&gt;&lt;wsp:rsid wsp:val=&quot;00CD3425&quot;/&gt;&lt;wsp:rsid wsp:val=&quot;00CF752F&quot;/&gt;&lt;wsp:rsid wsp:val=&quot;00D441B7&quot;/&gt;&lt;wsp:rsid wsp:val=&quot;00D474ED&quot;/&gt;&lt;wsp:rsid wsp:val=&quot;00D6125B&quot;/&gt;&lt;wsp:rsid wsp:val=&quot;00D8032E&quot;/&gt;&lt;wsp:rsid wsp:val=&quot;00D83CDC&quot;/&gt;&lt;wsp:rsid wsp:val=&quot;00DB597C&quot;/&gt;&lt;wsp:rsid wsp:val=&quot;00DE0C70&quot;/&gt;&lt;wsp:rsid wsp:val=&quot;00DE0EDF&quot;/&gt;&lt;wsp:rsid wsp:val=&quot;00E06916&quot;/&gt;&lt;wsp:rsid wsp:val=&quot;00E112E2&quot;/&gt;&lt;wsp:rsid wsp:val=&quot;00E1504E&quot;/&gt;&lt;wsp:rsid wsp:val=&quot;00E222AB&quot;/&gt;&lt;wsp:rsid wsp:val=&quot;00E24E3D&quot;/&gt;&lt;wsp:rsid wsp:val=&quot;00E2789B&quot;/&gt;&lt;wsp:rsid wsp:val=&quot;00E322FA&quot;/&gt;&lt;wsp:rsid wsp:val=&quot;00E42E4D&quot;/&gt;&lt;wsp:rsid wsp:val=&quot;00E6258F&quot;/&gt;&lt;wsp:rsid wsp:val=&quot;00E66689&quot;/&gt;&lt;wsp:rsid wsp:val=&quot;00E84327&quot;/&gt;&lt;wsp:rsid wsp:val=&quot;00EA6A2F&quot;/&gt;&lt;wsp:rsid wsp:val=&quot;00EA6A56&quot;/&gt;&lt;wsp:rsid wsp:val=&quot;00ED17CE&quot;/&gt;&lt;wsp:rsid wsp:val=&quot;00ED73F9&quot;/&gt;&lt;wsp:rsid wsp:val=&quot;00EE012B&quot;/&gt;&lt;wsp:rsid wsp:val=&quot;00EE6033&quot;/&gt;&lt;wsp:rsid wsp:val=&quot;00EF1598&quot;/&gt;&lt;wsp:rsid wsp:val=&quot;00F00857&quot;/&gt;&lt;wsp:rsid wsp:val=&quot;00F166CA&quot;/&gt;&lt;wsp:rsid wsp:val=&quot;00F16F8D&quot;/&gt;&lt;wsp:rsid wsp:val=&quot;00F22FDF&quot;/&gt;&lt;wsp:rsid wsp:val=&quot;00F24925&quot;/&gt;&lt;wsp:rsid wsp:val=&quot;00F31787&quot;/&gt;&lt;wsp:rsid wsp:val=&quot;00F3497A&quot;/&gt;&lt;wsp:rsid wsp:val=&quot;00F525D1&quot;/&gt;&lt;wsp:rsid wsp:val=&quot;00F61F6A&quot;/&gt;&lt;wsp:rsid wsp:val=&quot;00F64DE1&quot;/&gt;&lt;wsp:rsid wsp:val=&quot;00F660A8&quot;/&gt;&lt;wsp:rsid wsp:val=&quot;00F67CFB&quot;/&gt;&lt;wsp:rsid wsp:val=&quot;00F74C29&quot;/&gt;&lt;wsp:rsid wsp:val=&quot;00F77C11&quot;/&gt;&lt;wsp:rsid wsp:val=&quot;00FC2A4E&quot;/&gt;&lt;wsp:rsid wsp:val=&quot;00FC2FF0&quot;/&gt;&lt;wsp:rsid wsp:val=&quot;00FC358D&quot;/&gt;&lt;wsp:rsid wsp:val=&quot;00FC696E&quot;/&gt;&lt;wsp:rsid wsp:val=&quot;00FE3164&quot;/&gt;&lt;wsp:rsid wsp:val=&quot;00FF1D4F&quot;/&gt;&lt;/wsp:rsids&gt;&lt;/w:docPr&gt;&lt;w:body&gt;&lt;w:p wsp:rsidR=&quot;00000000&quot; wsp:rsidRDefault=&quot;00453192&quot;&gt;&lt;m:oMathPara&gt;&lt;m:oMath&gt;&lt;m:sSub&gt;&lt;m:sSubPr&gt;&lt;m:ctrlPr&gt;&lt;w:rPr&gt;&lt;w:rFonts w:ascii=&quot;Cambria Math&quot; w:h-ansi=&quot;Cambria Math&quot;/&gt;&lt;wx:font wx:val=&quot;Cambria Math&quot;/&gt;&lt;w:i/&gt;&lt;w:sz w:val=&quot;24&quot;/&gt;&lt;w:sz-cs w:val=&quot;24&quot;/&gt;&lt;w:vertAlign w:val=&quot;superscript&quot;/&gt;&lt;w:lang w:val=&quot;EN-US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4&quot;/&gt;&lt;w:vertAlign w:val=&quot;superscript&quot;/&gt;&lt;w:lang w:val=&quot;EN-US&quot;/&gt;&lt;/w:rPr&gt;&lt;m:t&gt;R&lt;/m:t&gt;&lt;/m:r&gt;&lt;/m:e&gt;&lt;m:sub&gt;&lt;m:r&gt;&lt;w:rPr&gt;&lt;w:rFonts w:ascii=&quot;Cambria Math&quot; w:h-ansi=&quot;Cambria Math&quot;/&gt;&lt;wx:font wx:val=&quot;Cambria Math&quot;/&gt;&lt;w:i/&gt;&lt;w:sz w:val=&quot;24&quot;/&gt;&lt;w:sz-cs w:val=&quot;24&quot;/&gt;&lt;w:vertAlign w:val=&quot;superscript&quot;/&gt;&lt;/w:rPr&gt;&lt;m:t&gt;1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71" o:title="" chromakey="white"/>
          </v:shape>
        </w:pict>
      </w:r>
      <w:r w:rsidRPr="00273696">
        <w:rPr>
          <w:rFonts w:ascii="Times New Roman" w:hAnsi="Times New Roman"/>
          <w:sz w:val="24"/>
          <w:szCs w:val="24"/>
        </w:rPr>
        <w:fldChar w:fldCharType="end"/>
      </w:r>
      <w:r w:rsidRPr="001D1781">
        <w:rPr>
          <w:rFonts w:ascii="Times New Roman" w:hAnsi="Times New Roman"/>
          <w:sz w:val="24"/>
          <w:szCs w:val="24"/>
        </w:rPr>
        <w:t xml:space="preserve">, </w:t>
      </w:r>
      <w:r w:rsidRPr="00273696">
        <w:rPr>
          <w:rFonts w:ascii="Times New Roman" w:hAnsi="Times New Roman"/>
          <w:sz w:val="24"/>
          <w:szCs w:val="24"/>
        </w:rPr>
        <w:fldChar w:fldCharType="begin"/>
      </w:r>
      <w:r w:rsidRPr="00273696">
        <w:rPr>
          <w:rFonts w:ascii="Times New Roman" w:hAnsi="Times New Roman"/>
          <w:sz w:val="24"/>
          <w:szCs w:val="24"/>
        </w:rPr>
        <w:instrText xml:space="preserve"> QUOTE </w:instrText>
      </w:r>
      <w:r>
        <w:pict>
          <v:shape id="_x0000_i1034" type="#_x0000_t75" style="width:15pt;height:10.5pt" equationxml="&lt;?xml version=&quot;1.0&quot; encoding=&quot;UTF-8&quot; standalone=&quot;yes&quot;?&gt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lt;?mso-application progid=&quot;Word.Document&quot;?&gt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80&quot;/&gt;&lt;w:doNotEmbedSystemFonts/&gt;&lt;w:defaultTabStop w:val=&quot;708&quot;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C424B7&quot;/&gt;&lt;wsp:rsid wsp:val=&quot;00010033&quot;/&gt;&lt;wsp:rsid wsp:val=&quot;00020B20&quot;/&gt;&lt;wsp:rsid wsp:val=&quot;00024CDE&quot;/&gt;&lt;wsp:rsid wsp:val=&quot;00042F1F&quot;/&gt;&lt;wsp:rsid wsp:val=&quot;00050CA3&quot;/&gt;&lt;wsp:rsid wsp:val=&quot;00057CC4&quot;/&gt;&lt;wsp:rsid wsp:val=&quot;00060AB0&quot;/&gt;&lt;wsp:rsid wsp:val=&quot;000628A5&quot;/&gt;&lt;wsp:rsid wsp:val=&quot;0007146B&quot;/&gt;&lt;wsp:rsid wsp:val=&quot;000748D4&quot;/&gt;&lt;wsp:rsid wsp:val=&quot;00074C40&quot;/&gt;&lt;wsp:rsid wsp:val=&quot;00074D2C&quot;/&gt;&lt;wsp:rsid wsp:val=&quot;00085FC1&quot;/&gt;&lt;wsp:rsid wsp:val=&quot;000A2067&quot;/&gt;&lt;wsp:rsid wsp:val=&quot;000A2B7F&quot;/&gt;&lt;wsp:rsid wsp:val=&quot;000A7767&quot;/&gt;&lt;wsp:rsid wsp:val=&quot;000B07DC&quot;/&gt;&lt;wsp:rsid wsp:val=&quot;000D7622&quot;/&gt;&lt;wsp:rsid wsp:val=&quot;000E26C3&quot;/&gt;&lt;wsp:rsid wsp:val=&quot;000F359C&quot;/&gt;&lt;wsp:rsid wsp:val=&quot;000F605D&quot;/&gt;&lt;wsp:rsid wsp:val=&quot;001444E1&quot;/&gt;&lt;wsp:rsid wsp:val=&quot;0014613F&quot;/&gt;&lt;wsp:rsid wsp:val=&quot;001869AC&quot;/&gt;&lt;wsp:rsid wsp:val=&quot;00186A21&quot;/&gt;&lt;wsp:rsid wsp:val=&quot;001A3634&quot;/&gt;&lt;wsp:rsid wsp:val=&quot;001B2564&quot;/&gt;&lt;wsp:rsid wsp:val=&quot;001C4F99&quot;/&gt;&lt;wsp:rsid wsp:val=&quot;001D1781&quot;/&gt;&lt;wsp:rsid wsp:val=&quot;001F37E8&quot;/&gt;&lt;wsp:rsid wsp:val=&quot;0022609C&quot;/&gt;&lt;wsp:rsid wsp:val=&quot;00242947&quot;/&gt;&lt;wsp:rsid wsp:val=&quot;002508F5&quot;/&gt;&lt;wsp:rsid wsp:val=&quot;00273696&quot;/&gt;&lt;wsp:rsid wsp:val=&quot;00283884&quot;/&gt;&lt;wsp:rsid wsp:val=&quot;002861AF&quot;/&gt;&lt;wsp:rsid wsp:val=&quot;0029039B&quot;/&gt;&lt;wsp:rsid wsp:val=&quot;002A0B87&quot;/&gt;&lt;wsp:rsid wsp:val=&quot;002B0124&quot;/&gt;&lt;wsp:rsid wsp:val=&quot;002C330B&quot;/&gt;&lt;wsp:rsid wsp:val=&quot;002C4E8B&quot;/&gt;&lt;wsp:rsid wsp:val=&quot;002D299C&quot;/&gt;&lt;wsp:rsid wsp:val=&quot;002F4740&quot;/&gt;&lt;wsp:rsid wsp:val=&quot;00305D70&quot;/&gt;&lt;wsp:rsid wsp:val=&quot;00323346&quot;/&gt;&lt;wsp:rsid wsp:val=&quot;00323FE3&quot;/&gt;&lt;wsp:rsid wsp:val=&quot;00324F2D&quot;/&gt;&lt;wsp:rsid wsp:val=&quot;0033145B&quot;/&gt;&lt;wsp:rsid wsp:val=&quot;003335B7&quot;/&gt;&lt;wsp:rsid wsp:val=&quot;00334A9D&quot;/&gt;&lt;wsp:rsid wsp:val=&quot;00335FD8&quot;/&gt;&lt;wsp:rsid wsp:val=&quot;0035720D&quot;/&gt;&lt;wsp:rsid wsp:val=&quot;0036521D&quot;/&gt;&lt;wsp:rsid wsp:val=&quot;00367247&quot;/&gt;&lt;wsp:rsid wsp:val=&quot;0039618F&quot;/&gt;&lt;wsp:rsid wsp:val=&quot;00397F06&quot;/&gt;&lt;wsp:rsid wsp:val=&quot;003A36FE&quot;/&gt;&lt;wsp:rsid wsp:val=&quot;003A4747&quot;/&gt;&lt;wsp:rsid wsp:val=&quot;003C3305&quot;/&gt;&lt;wsp:rsid wsp:val=&quot;003C53D2&quot;/&gt;&lt;wsp:rsid wsp:val=&quot;003E21DC&quot;/&gt;&lt;wsp:rsid wsp:val=&quot;0041524A&quot;/&gt;&lt;wsp:rsid wsp:val=&quot;00437BBC&quot;/&gt;&lt;wsp:rsid wsp:val=&quot;00442F3F&quot;/&gt;&lt;wsp:rsid wsp:val=&quot;004551EE&quot;/&gt;&lt;wsp:rsid wsp:val=&quot;00463B74&quot;/&gt;&lt;wsp:rsid wsp:val=&quot;00466E62&quot;/&gt;&lt;wsp:rsid wsp:val=&quot;0048222B&quot;/&gt;&lt;wsp:rsid wsp:val=&quot;00487B77&quot;/&gt;&lt;wsp:rsid wsp:val=&quot;004B2ECB&quot;/&gt;&lt;wsp:rsid wsp:val=&quot;004D1D18&quot;/&gt;&lt;wsp:rsid wsp:val=&quot;004D5381&quot;/&gt;&lt;wsp:rsid wsp:val=&quot;004E13F8&quot;/&gt;&lt;wsp:rsid wsp:val=&quot;004F6BF2&quot;/&gt;&lt;wsp:rsid wsp:val=&quot;00503E05&quot;/&gt;&lt;wsp:rsid wsp:val=&quot;00510D7C&quot;/&gt;&lt;wsp:rsid wsp:val=&quot;005673D0&quot;/&gt;&lt;wsp:rsid wsp:val=&quot;00587D1E&quot;/&gt;&lt;wsp:rsid wsp:val=&quot;005A5053&quot;/&gt;&lt;wsp:rsid wsp:val=&quot;005C2AB8&quot;/&gt;&lt;wsp:rsid wsp:val=&quot;005C45D8&quot;/&gt;&lt;wsp:rsid wsp:val=&quot;005D1F37&quot;/&gt;&lt;wsp:rsid wsp:val=&quot;005E5A5A&quot;/&gt;&lt;wsp:rsid wsp:val=&quot;005E6815&quot;/&gt;&lt;wsp:rsid wsp:val=&quot;006020D2&quot;/&gt;&lt;wsp:rsid wsp:val=&quot;006618A3&quot;/&gt;&lt;wsp:rsid wsp:val=&quot;00673EA3&quot;/&gt;&lt;wsp:rsid wsp:val=&quot;00695872&quot;/&gt;&lt;wsp:rsid wsp:val=&quot;006C10A5&quot;/&gt;&lt;wsp:rsid wsp:val=&quot;006E62D8&quot;/&gt;&lt;wsp:rsid wsp:val=&quot;006F53B0&quot;/&gt;&lt;wsp:rsid wsp:val=&quot;007023A8&quot;/&gt;&lt;wsp:rsid wsp:val=&quot;00702A5B&quot;/&gt;&lt;wsp:rsid wsp:val=&quot;007243BC&quot;/&gt;&lt;wsp:rsid wsp:val=&quot;0073305F&quot;/&gt;&lt;wsp:rsid wsp:val=&quot;007371CA&quot;/&gt;&lt;wsp:rsid wsp:val=&quot;00737E4D&quot;/&gt;&lt;wsp:rsid wsp:val=&quot;0076486C&quot;/&gt;&lt;wsp:rsid wsp:val=&quot;00771F0D&quot;/&gt;&lt;wsp:rsid wsp:val=&quot;00783103&quot;/&gt;&lt;wsp:rsid wsp:val=&quot;007B1F62&quot;/&gt;&lt;wsp:rsid wsp:val=&quot;007B2BEA&quot;/&gt;&lt;wsp:rsid wsp:val=&quot;007B503A&quot;/&gt;&lt;wsp:rsid wsp:val=&quot;007B6CE0&quot;/&gt;&lt;wsp:rsid wsp:val=&quot;007D06F1&quot;/&gt;&lt;wsp:rsid wsp:val=&quot;007E56C6&quot;/&gt;&lt;wsp:rsid wsp:val=&quot;007E7AFB&quot;/&gt;&lt;wsp:rsid wsp:val=&quot;00805DCE&quot;/&gt;&lt;wsp:rsid wsp:val=&quot;00807C52&quot;/&gt;&lt;wsp:rsid wsp:val=&quot;00834163&quot;/&gt;&lt;wsp:rsid wsp:val=&quot;00852B82&quot;/&gt;&lt;wsp:rsid wsp:val=&quot;008542F1&quot;/&gt;&lt;wsp:rsid wsp:val=&quot;00860C86&quot;/&gt;&lt;wsp:rsid wsp:val=&quot;0086709B&quot;/&gt;&lt;wsp:rsid wsp:val=&quot;008710D2&quot;/&gt;&lt;wsp:rsid wsp:val=&quot;00887FF9&quot;/&gt;&lt;wsp:rsid wsp:val=&quot;008915F8&quot;/&gt;&lt;wsp:rsid wsp:val=&quot;00892674&quot;/&gt;&lt;wsp:rsid wsp:val=&quot;008A06A1&quot;/&gt;&lt;wsp:rsid wsp:val=&quot;008C0096&quot;/&gt;&lt;wsp:rsid wsp:val=&quot;008E6097&quot;/&gt;&lt;wsp:rsid wsp:val=&quot;008F410F&quot;/&gt;&lt;wsp:rsid wsp:val=&quot;00916A16&quot;/&gt;&lt;wsp:rsid wsp:val=&quot;00917867&quot;/&gt;&lt;wsp:rsid wsp:val=&quot;00936E11&quot;/&gt;&lt;wsp:rsid wsp:val=&quot;0093758B&quot;/&gt;&lt;wsp:rsid wsp:val=&quot;00951284&quot;/&gt;&lt;wsp:rsid wsp:val=&quot;009529DA&quot;/&gt;&lt;wsp:rsid wsp:val=&quot;009633E5&quot;/&gt;&lt;wsp:rsid wsp:val=&quot;009661C3&quot;/&gt;&lt;wsp:rsid wsp:val=&quot;00981269&quot;/&gt;&lt;wsp:rsid wsp:val=&quot;0098333E&quot;/&gt;&lt;wsp:rsid wsp:val=&quot;009D1D48&quot;/&gt;&lt;wsp:rsid wsp:val=&quot;009D78FA&quot;/&gt;&lt;wsp:rsid wsp:val=&quot;009F7ED5&quot;/&gt;&lt;wsp:rsid wsp:val=&quot;00A1013E&quot;/&gt;&lt;wsp:rsid wsp:val=&quot;00A24E06&quot;/&gt;&lt;wsp:rsid wsp:val=&quot;00A26E41&quot;/&gt;&lt;wsp:rsid wsp:val=&quot;00A329B6&quot;/&gt;&lt;wsp:rsid wsp:val=&quot;00A374C1&quot;/&gt;&lt;wsp:rsid wsp:val=&quot;00A41D66&quot;/&gt;&lt;wsp:rsid wsp:val=&quot;00A4300C&quot;/&gt;&lt;wsp:rsid wsp:val=&quot;00A572B2&quot;/&gt;&lt;wsp:rsid wsp:val=&quot;00A81EA5&quot;/&gt;&lt;wsp:rsid wsp:val=&quot;00A81F9D&quot;/&gt;&lt;wsp:rsid wsp:val=&quot;00A83061&quot;/&gt;&lt;wsp:rsid wsp:val=&quot;00AA3688&quot;/&gt;&lt;wsp:rsid wsp:val=&quot;00AB1F2F&quot;/&gt;&lt;wsp:rsid wsp:val=&quot;00AB3AAE&quot;/&gt;&lt;wsp:rsid wsp:val=&quot;00B0005B&quot;/&gt;&lt;wsp:rsid wsp:val=&quot;00B051C3&quot;/&gt;&lt;wsp:rsid wsp:val=&quot;00B30DB9&quot;/&gt;&lt;wsp:rsid wsp:val=&quot;00B353BD&quot;/&gt;&lt;wsp:rsid wsp:val=&quot;00B36731&quot;/&gt;&lt;wsp:rsid wsp:val=&quot;00B45F98&quot;/&gt;&lt;wsp:rsid wsp:val=&quot;00B51BCF&quot;/&gt;&lt;wsp:rsid wsp:val=&quot;00B5595E&quot;/&gt;&lt;wsp:rsid wsp:val=&quot;00B8111B&quot;/&gt;&lt;wsp:rsid wsp:val=&quot;00B86D85&quot;/&gt;&lt;wsp:rsid wsp:val=&quot;00BB1488&quot;/&gt;&lt;wsp:rsid wsp:val=&quot;00C12476&quot;/&gt;&lt;wsp:rsid wsp:val=&quot;00C12AB6&quot;/&gt;&lt;wsp:rsid wsp:val=&quot;00C1734C&quot;/&gt;&lt;wsp:rsid wsp:val=&quot;00C25B2B&quot;/&gt;&lt;wsp:rsid wsp:val=&quot;00C424B7&quot;/&gt;&lt;wsp:rsid wsp:val=&quot;00C5329F&quot;/&gt;&lt;wsp:rsid wsp:val=&quot;00C631B0&quot;/&gt;&lt;wsp:rsid wsp:val=&quot;00C77E3D&quot;/&gt;&lt;wsp:rsid wsp:val=&quot;00C821EE&quot;/&gt;&lt;wsp:rsid wsp:val=&quot;00C86A25&quot;/&gt;&lt;wsp:rsid wsp:val=&quot;00C97173&quot;/&gt;&lt;wsp:rsid wsp:val=&quot;00C978C4&quot;/&gt;&lt;wsp:rsid wsp:val=&quot;00CA7167&quot;/&gt;&lt;wsp:rsid wsp:val=&quot;00CB5348&quot;/&gt;&lt;wsp:rsid wsp:val=&quot;00CB54AF&quot;/&gt;&lt;wsp:rsid wsp:val=&quot;00CC3E9E&quot;/&gt;&lt;wsp:rsid wsp:val=&quot;00CD3425&quot;/&gt;&lt;wsp:rsid wsp:val=&quot;00CF752F&quot;/&gt;&lt;wsp:rsid wsp:val=&quot;00D441B7&quot;/&gt;&lt;wsp:rsid wsp:val=&quot;00D474ED&quot;/&gt;&lt;wsp:rsid wsp:val=&quot;00D6125B&quot;/&gt;&lt;wsp:rsid wsp:val=&quot;00D8032E&quot;/&gt;&lt;wsp:rsid wsp:val=&quot;00D83CDC&quot;/&gt;&lt;wsp:rsid wsp:val=&quot;00DB597C&quot;/&gt;&lt;wsp:rsid wsp:val=&quot;00DE0C70&quot;/&gt;&lt;wsp:rsid wsp:val=&quot;00DE0EDF&quot;/&gt;&lt;wsp:rsid wsp:val=&quot;00E06916&quot;/&gt;&lt;wsp:rsid wsp:val=&quot;00E112E2&quot;/&gt;&lt;wsp:rsid wsp:val=&quot;00E1504E&quot;/&gt;&lt;wsp:rsid wsp:val=&quot;00E222AB&quot;/&gt;&lt;wsp:rsid wsp:val=&quot;00E24E3D&quot;/&gt;&lt;wsp:rsid wsp:val=&quot;00E2789B&quot;/&gt;&lt;wsp:rsid wsp:val=&quot;00E322FA&quot;/&gt;&lt;wsp:rsid wsp:val=&quot;00E42E4D&quot;/&gt;&lt;wsp:rsid wsp:val=&quot;00E6258F&quot;/&gt;&lt;wsp:rsid wsp:val=&quot;00E66689&quot;/&gt;&lt;wsp:rsid wsp:val=&quot;00E84327&quot;/&gt;&lt;wsp:rsid wsp:val=&quot;00EA6A2F&quot;/&gt;&lt;wsp:rsid wsp:val=&quot;00EA6A56&quot;/&gt;&lt;wsp:rsid wsp:val=&quot;00ED17CE&quot;/&gt;&lt;wsp:rsid wsp:val=&quot;00ED73F9&quot;/&gt;&lt;wsp:rsid wsp:val=&quot;00EE012B&quot;/&gt;&lt;wsp:rsid wsp:val=&quot;00EE6033&quot;/&gt;&lt;wsp:rsid wsp:val=&quot;00EF1598&quot;/&gt;&lt;wsp:rsid wsp:val=&quot;00F00857&quot;/&gt;&lt;wsp:rsid wsp:val=&quot;00F166CA&quot;/&gt;&lt;wsp:rsid wsp:val=&quot;00F16F8D&quot;/&gt;&lt;wsp:rsid wsp:val=&quot;00F22FDF&quot;/&gt;&lt;wsp:rsid wsp:val=&quot;00F24925&quot;/&gt;&lt;wsp:rsid wsp:val=&quot;00F31787&quot;/&gt;&lt;wsp:rsid wsp:val=&quot;00F3497A&quot;/&gt;&lt;wsp:rsid wsp:val=&quot;00F525D1&quot;/&gt;&lt;wsp:rsid wsp:val=&quot;00F61F6A&quot;/&gt;&lt;wsp:rsid wsp:val=&quot;00F64DE1&quot;/&gt;&lt;wsp:rsid wsp:val=&quot;00F660A8&quot;/&gt;&lt;wsp:rsid wsp:val=&quot;00F67CFB&quot;/&gt;&lt;wsp:rsid wsp:val=&quot;00F74C29&quot;/&gt;&lt;wsp:rsid wsp:val=&quot;00F77C11&quot;/&gt;&lt;wsp:rsid wsp:val=&quot;00FC2A4E&quot;/&gt;&lt;wsp:rsid wsp:val=&quot;00FC2FF0&quot;/&gt;&lt;wsp:rsid wsp:val=&quot;00FC358D&quot;/&gt;&lt;wsp:rsid wsp:val=&quot;00FC696E&quot;/&gt;&lt;wsp:rsid wsp:val=&quot;00FE3164&quot;/&gt;&lt;wsp:rsid wsp:val=&quot;00FF1D4F&quot;/&gt;&lt;/wsp:rsids&gt;&lt;/w:docPr&gt;&lt;w:body&gt;&lt;w:p wsp:rsidR=&quot;00000000&quot; wsp:rsidRDefault=&quot;00085FC1&quot;&gt;&lt;m:oMathPara&gt;&lt;m:oMath&gt;&lt;m:sSub&gt;&lt;m:sSubPr&gt;&lt;m:ctrlPr&gt;&lt;w:rPr&gt;&lt;w:rFonts w:ascii=&quot;Cambria Math&quot; w:h-ansi=&quot;Cambria Math&quot;/&gt;&lt;wx:font wx:val=&quot;Cambria Math&quot;/&gt;&lt;w:i/&gt;&lt;w:sz w:val=&quot;24&quot;/&gt;&lt;w:sz-cs w:val=&quot;24&quot;/&gt;&lt;w:vertAlign w:val=&quot;superscript&quot;/&gt;&lt;w:lang w:val=&quot;EN-US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4&quot;/&gt;&lt;w:vertAlign w:val=&quot;superscript&quot;/&gt;&lt;w:lang w:val=&quot;EN-US&quot;/&gt;&lt;/w:rPr&gt;&lt;m:t&gt;R&lt;/m:t&gt;&lt;/m:r&gt;&lt;/m:e&gt;&lt;m:sub&gt;&lt;m:r&gt;&lt;w:rPr&gt;&lt;w:rFonts w:ascii=&quot;Cambria Math&quot; w:h-ansi=&quot;Cambria Math&quot;/&gt;&lt;wx:font wx:val=&quot;Cambria Math&quot;/&gt;&lt;w:i/&gt;&lt;w:sz w:val=&quot;24&quot;/&gt;&lt;w:sz-cs w:val=&quot;24&quot;/&gt;&lt;w:vertAlign w:val=&quot;superscript&quot;/&gt;&lt;/w:rPr&gt;&lt;m:t&gt;2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72" o:title="" chromakey="white"/>
          </v:shape>
        </w:pict>
      </w:r>
      <w:r w:rsidRPr="00273696">
        <w:rPr>
          <w:rFonts w:ascii="Times New Roman" w:hAnsi="Times New Roman"/>
          <w:sz w:val="24"/>
          <w:szCs w:val="24"/>
        </w:rPr>
        <w:instrText xml:space="preserve"> </w:instrText>
      </w:r>
      <w:r w:rsidRPr="00273696">
        <w:rPr>
          <w:rFonts w:ascii="Times New Roman" w:hAnsi="Times New Roman"/>
          <w:sz w:val="24"/>
          <w:szCs w:val="24"/>
        </w:rPr>
        <w:fldChar w:fldCharType="separate"/>
      </w:r>
      <w:r>
        <w:pict>
          <v:shape id="_x0000_i1035" type="#_x0000_t75" style="width:15pt;height:10.5pt" equationxml="&lt;?xml version=&quot;1.0&quot; encoding=&quot;UTF-8&quot; standalone=&quot;yes&quot;?&gt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lt;?mso-application progid=&quot;Word.Document&quot;?&gt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80&quot;/&gt;&lt;w:doNotEmbedSystemFonts/&gt;&lt;w:defaultTabStop w:val=&quot;708&quot;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C424B7&quot;/&gt;&lt;wsp:rsid wsp:val=&quot;00010033&quot;/&gt;&lt;wsp:rsid wsp:val=&quot;00020B20&quot;/&gt;&lt;wsp:rsid wsp:val=&quot;00024CDE&quot;/&gt;&lt;wsp:rsid wsp:val=&quot;00042F1F&quot;/&gt;&lt;wsp:rsid wsp:val=&quot;00050CA3&quot;/&gt;&lt;wsp:rsid wsp:val=&quot;00057CC4&quot;/&gt;&lt;wsp:rsid wsp:val=&quot;00060AB0&quot;/&gt;&lt;wsp:rsid wsp:val=&quot;000628A5&quot;/&gt;&lt;wsp:rsid wsp:val=&quot;0007146B&quot;/&gt;&lt;wsp:rsid wsp:val=&quot;000748D4&quot;/&gt;&lt;wsp:rsid wsp:val=&quot;00074C40&quot;/&gt;&lt;wsp:rsid wsp:val=&quot;00074D2C&quot;/&gt;&lt;wsp:rsid wsp:val=&quot;00085FC1&quot;/&gt;&lt;wsp:rsid wsp:val=&quot;000A2067&quot;/&gt;&lt;wsp:rsid wsp:val=&quot;000A2B7F&quot;/&gt;&lt;wsp:rsid wsp:val=&quot;000A7767&quot;/&gt;&lt;wsp:rsid wsp:val=&quot;000B07DC&quot;/&gt;&lt;wsp:rsid wsp:val=&quot;000D7622&quot;/&gt;&lt;wsp:rsid wsp:val=&quot;000E26C3&quot;/&gt;&lt;wsp:rsid wsp:val=&quot;000F359C&quot;/&gt;&lt;wsp:rsid wsp:val=&quot;000F605D&quot;/&gt;&lt;wsp:rsid wsp:val=&quot;001444E1&quot;/&gt;&lt;wsp:rsid wsp:val=&quot;0014613F&quot;/&gt;&lt;wsp:rsid wsp:val=&quot;001869AC&quot;/&gt;&lt;wsp:rsid wsp:val=&quot;00186A21&quot;/&gt;&lt;wsp:rsid wsp:val=&quot;001A3634&quot;/&gt;&lt;wsp:rsid wsp:val=&quot;001B2564&quot;/&gt;&lt;wsp:rsid wsp:val=&quot;001C4F99&quot;/&gt;&lt;wsp:rsid wsp:val=&quot;001D1781&quot;/&gt;&lt;wsp:rsid wsp:val=&quot;001F37E8&quot;/&gt;&lt;wsp:rsid wsp:val=&quot;0022609C&quot;/&gt;&lt;wsp:rsid wsp:val=&quot;00242947&quot;/&gt;&lt;wsp:rsid wsp:val=&quot;002508F5&quot;/&gt;&lt;wsp:rsid wsp:val=&quot;00273696&quot;/&gt;&lt;wsp:rsid wsp:val=&quot;00283884&quot;/&gt;&lt;wsp:rsid wsp:val=&quot;002861AF&quot;/&gt;&lt;wsp:rsid wsp:val=&quot;0029039B&quot;/&gt;&lt;wsp:rsid wsp:val=&quot;002A0B87&quot;/&gt;&lt;wsp:rsid wsp:val=&quot;002B0124&quot;/&gt;&lt;wsp:rsid wsp:val=&quot;002C330B&quot;/&gt;&lt;wsp:rsid wsp:val=&quot;002C4E8B&quot;/&gt;&lt;wsp:rsid wsp:val=&quot;002D299C&quot;/&gt;&lt;wsp:rsid wsp:val=&quot;002F4740&quot;/&gt;&lt;wsp:rsid wsp:val=&quot;00305D70&quot;/&gt;&lt;wsp:rsid wsp:val=&quot;00323346&quot;/&gt;&lt;wsp:rsid wsp:val=&quot;00323FE3&quot;/&gt;&lt;wsp:rsid wsp:val=&quot;00324F2D&quot;/&gt;&lt;wsp:rsid wsp:val=&quot;0033145B&quot;/&gt;&lt;wsp:rsid wsp:val=&quot;003335B7&quot;/&gt;&lt;wsp:rsid wsp:val=&quot;00334A9D&quot;/&gt;&lt;wsp:rsid wsp:val=&quot;00335FD8&quot;/&gt;&lt;wsp:rsid wsp:val=&quot;0035720D&quot;/&gt;&lt;wsp:rsid wsp:val=&quot;0036521D&quot;/&gt;&lt;wsp:rsid wsp:val=&quot;00367247&quot;/&gt;&lt;wsp:rsid wsp:val=&quot;0039618F&quot;/&gt;&lt;wsp:rsid wsp:val=&quot;00397F06&quot;/&gt;&lt;wsp:rsid wsp:val=&quot;003A36FE&quot;/&gt;&lt;wsp:rsid wsp:val=&quot;003A4747&quot;/&gt;&lt;wsp:rsid wsp:val=&quot;003C3305&quot;/&gt;&lt;wsp:rsid wsp:val=&quot;003C53D2&quot;/&gt;&lt;wsp:rsid wsp:val=&quot;003E21DC&quot;/&gt;&lt;wsp:rsid wsp:val=&quot;0041524A&quot;/&gt;&lt;wsp:rsid wsp:val=&quot;00437BBC&quot;/&gt;&lt;wsp:rsid wsp:val=&quot;00442F3F&quot;/&gt;&lt;wsp:rsid wsp:val=&quot;004551EE&quot;/&gt;&lt;wsp:rsid wsp:val=&quot;00463B74&quot;/&gt;&lt;wsp:rsid wsp:val=&quot;00466E62&quot;/&gt;&lt;wsp:rsid wsp:val=&quot;0048222B&quot;/&gt;&lt;wsp:rsid wsp:val=&quot;00487B77&quot;/&gt;&lt;wsp:rsid wsp:val=&quot;004B2ECB&quot;/&gt;&lt;wsp:rsid wsp:val=&quot;004D1D18&quot;/&gt;&lt;wsp:rsid wsp:val=&quot;004D5381&quot;/&gt;&lt;wsp:rsid wsp:val=&quot;004E13F8&quot;/&gt;&lt;wsp:rsid wsp:val=&quot;004F6BF2&quot;/&gt;&lt;wsp:rsid wsp:val=&quot;00503E05&quot;/&gt;&lt;wsp:rsid wsp:val=&quot;00510D7C&quot;/&gt;&lt;wsp:rsid wsp:val=&quot;005673D0&quot;/&gt;&lt;wsp:rsid wsp:val=&quot;00587D1E&quot;/&gt;&lt;wsp:rsid wsp:val=&quot;005A5053&quot;/&gt;&lt;wsp:rsid wsp:val=&quot;005C2AB8&quot;/&gt;&lt;wsp:rsid wsp:val=&quot;005C45D8&quot;/&gt;&lt;wsp:rsid wsp:val=&quot;005D1F37&quot;/&gt;&lt;wsp:rsid wsp:val=&quot;005E5A5A&quot;/&gt;&lt;wsp:rsid wsp:val=&quot;005E6815&quot;/&gt;&lt;wsp:rsid wsp:val=&quot;006020D2&quot;/&gt;&lt;wsp:rsid wsp:val=&quot;006618A3&quot;/&gt;&lt;wsp:rsid wsp:val=&quot;00673EA3&quot;/&gt;&lt;wsp:rsid wsp:val=&quot;00695872&quot;/&gt;&lt;wsp:rsid wsp:val=&quot;006C10A5&quot;/&gt;&lt;wsp:rsid wsp:val=&quot;006E62D8&quot;/&gt;&lt;wsp:rsid wsp:val=&quot;006F53B0&quot;/&gt;&lt;wsp:rsid wsp:val=&quot;007023A8&quot;/&gt;&lt;wsp:rsid wsp:val=&quot;00702A5B&quot;/&gt;&lt;wsp:rsid wsp:val=&quot;007243BC&quot;/&gt;&lt;wsp:rsid wsp:val=&quot;0073305F&quot;/&gt;&lt;wsp:rsid wsp:val=&quot;007371CA&quot;/&gt;&lt;wsp:rsid wsp:val=&quot;00737E4D&quot;/&gt;&lt;wsp:rsid wsp:val=&quot;0076486C&quot;/&gt;&lt;wsp:rsid wsp:val=&quot;00771F0D&quot;/&gt;&lt;wsp:rsid wsp:val=&quot;00783103&quot;/&gt;&lt;wsp:rsid wsp:val=&quot;007B1F62&quot;/&gt;&lt;wsp:rsid wsp:val=&quot;007B2BEA&quot;/&gt;&lt;wsp:rsid wsp:val=&quot;007B503A&quot;/&gt;&lt;wsp:rsid wsp:val=&quot;007B6CE0&quot;/&gt;&lt;wsp:rsid wsp:val=&quot;007D06F1&quot;/&gt;&lt;wsp:rsid wsp:val=&quot;007E56C6&quot;/&gt;&lt;wsp:rsid wsp:val=&quot;007E7AFB&quot;/&gt;&lt;wsp:rsid wsp:val=&quot;00805DCE&quot;/&gt;&lt;wsp:rsid wsp:val=&quot;00807C52&quot;/&gt;&lt;wsp:rsid wsp:val=&quot;00834163&quot;/&gt;&lt;wsp:rsid wsp:val=&quot;00852B82&quot;/&gt;&lt;wsp:rsid wsp:val=&quot;008542F1&quot;/&gt;&lt;wsp:rsid wsp:val=&quot;00860C86&quot;/&gt;&lt;wsp:rsid wsp:val=&quot;0086709B&quot;/&gt;&lt;wsp:rsid wsp:val=&quot;008710D2&quot;/&gt;&lt;wsp:rsid wsp:val=&quot;00887FF9&quot;/&gt;&lt;wsp:rsid wsp:val=&quot;008915F8&quot;/&gt;&lt;wsp:rsid wsp:val=&quot;00892674&quot;/&gt;&lt;wsp:rsid wsp:val=&quot;008A06A1&quot;/&gt;&lt;wsp:rsid wsp:val=&quot;008C0096&quot;/&gt;&lt;wsp:rsid wsp:val=&quot;008E6097&quot;/&gt;&lt;wsp:rsid wsp:val=&quot;008F410F&quot;/&gt;&lt;wsp:rsid wsp:val=&quot;00916A16&quot;/&gt;&lt;wsp:rsid wsp:val=&quot;00917867&quot;/&gt;&lt;wsp:rsid wsp:val=&quot;00936E11&quot;/&gt;&lt;wsp:rsid wsp:val=&quot;0093758B&quot;/&gt;&lt;wsp:rsid wsp:val=&quot;00951284&quot;/&gt;&lt;wsp:rsid wsp:val=&quot;009529DA&quot;/&gt;&lt;wsp:rsid wsp:val=&quot;009633E5&quot;/&gt;&lt;wsp:rsid wsp:val=&quot;009661C3&quot;/&gt;&lt;wsp:rsid wsp:val=&quot;00981269&quot;/&gt;&lt;wsp:rsid wsp:val=&quot;0098333E&quot;/&gt;&lt;wsp:rsid wsp:val=&quot;009D1D48&quot;/&gt;&lt;wsp:rsid wsp:val=&quot;009D78FA&quot;/&gt;&lt;wsp:rsid wsp:val=&quot;009F7ED5&quot;/&gt;&lt;wsp:rsid wsp:val=&quot;00A1013E&quot;/&gt;&lt;wsp:rsid wsp:val=&quot;00A24E06&quot;/&gt;&lt;wsp:rsid wsp:val=&quot;00A26E41&quot;/&gt;&lt;wsp:rsid wsp:val=&quot;00A329B6&quot;/&gt;&lt;wsp:rsid wsp:val=&quot;00A374C1&quot;/&gt;&lt;wsp:rsid wsp:val=&quot;00A41D66&quot;/&gt;&lt;wsp:rsid wsp:val=&quot;00A4300C&quot;/&gt;&lt;wsp:rsid wsp:val=&quot;00A572B2&quot;/&gt;&lt;wsp:rsid wsp:val=&quot;00A81EA5&quot;/&gt;&lt;wsp:rsid wsp:val=&quot;00A81F9D&quot;/&gt;&lt;wsp:rsid wsp:val=&quot;00A83061&quot;/&gt;&lt;wsp:rsid wsp:val=&quot;00AA3688&quot;/&gt;&lt;wsp:rsid wsp:val=&quot;00AB1F2F&quot;/&gt;&lt;wsp:rsid wsp:val=&quot;00AB3AAE&quot;/&gt;&lt;wsp:rsid wsp:val=&quot;00B0005B&quot;/&gt;&lt;wsp:rsid wsp:val=&quot;00B051C3&quot;/&gt;&lt;wsp:rsid wsp:val=&quot;00B30DB9&quot;/&gt;&lt;wsp:rsid wsp:val=&quot;00B353BD&quot;/&gt;&lt;wsp:rsid wsp:val=&quot;00B36731&quot;/&gt;&lt;wsp:rsid wsp:val=&quot;00B45F98&quot;/&gt;&lt;wsp:rsid wsp:val=&quot;00B51BCF&quot;/&gt;&lt;wsp:rsid wsp:val=&quot;00B5595E&quot;/&gt;&lt;wsp:rsid wsp:val=&quot;00B8111B&quot;/&gt;&lt;wsp:rsid wsp:val=&quot;00B86D85&quot;/&gt;&lt;wsp:rsid wsp:val=&quot;00BB1488&quot;/&gt;&lt;wsp:rsid wsp:val=&quot;00C12476&quot;/&gt;&lt;wsp:rsid wsp:val=&quot;00C12AB6&quot;/&gt;&lt;wsp:rsid wsp:val=&quot;00C1734C&quot;/&gt;&lt;wsp:rsid wsp:val=&quot;00C25B2B&quot;/&gt;&lt;wsp:rsid wsp:val=&quot;00C424B7&quot;/&gt;&lt;wsp:rsid wsp:val=&quot;00C5329F&quot;/&gt;&lt;wsp:rsid wsp:val=&quot;00C631B0&quot;/&gt;&lt;wsp:rsid wsp:val=&quot;00C77E3D&quot;/&gt;&lt;wsp:rsid wsp:val=&quot;00C821EE&quot;/&gt;&lt;wsp:rsid wsp:val=&quot;00C86A25&quot;/&gt;&lt;wsp:rsid wsp:val=&quot;00C97173&quot;/&gt;&lt;wsp:rsid wsp:val=&quot;00C978C4&quot;/&gt;&lt;wsp:rsid wsp:val=&quot;00CA7167&quot;/&gt;&lt;wsp:rsid wsp:val=&quot;00CB5348&quot;/&gt;&lt;wsp:rsid wsp:val=&quot;00CB54AF&quot;/&gt;&lt;wsp:rsid wsp:val=&quot;00CC3E9E&quot;/&gt;&lt;wsp:rsid wsp:val=&quot;00CD3425&quot;/&gt;&lt;wsp:rsid wsp:val=&quot;00CF752F&quot;/&gt;&lt;wsp:rsid wsp:val=&quot;00D441B7&quot;/&gt;&lt;wsp:rsid wsp:val=&quot;00D474ED&quot;/&gt;&lt;wsp:rsid wsp:val=&quot;00D6125B&quot;/&gt;&lt;wsp:rsid wsp:val=&quot;00D8032E&quot;/&gt;&lt;wsp:rsid wsp:val=&quot;00D83CDC&quot;/&gt;&lt;wsp:rsid wsp:val=&quot;00DB597C&quot;/&gt;&lt;wsp:rsid wsp:val=&quot;00DE0C70&quot;/&gt;&lt;wsp:rsid wsp:val=&quot;00DE0EDF&quot;/&gt;&lt;wsp:rsid wsp:val=&quot;00E06916&quot;/&gt;&lt;wsp:rsid wsp:val=&quot;00E112E2&quot;/&gt;&lt;wsp:rsid wsp:val=&quot;00E1504E&quot;/&gt;&lt;wsp:rsid wsp:val=&quot;00E222AB&quot;/&gt;&lt;wsp:rsid wsp:val=&quot;00E24E3D&quot;/&gt;&lt;wsp:rsid wsp:val=&quot;00E2789B&quot;/&gt;&lt;wsp:rsid wsp:val=&quot;00E322FA&quot;/&gt;&lt;wsp:rsid wsp:val=&quot;00E42E4D&quot;/&gt;&lt;wsp:rsid wsp:val=&quot;00E6258F&quot;/&gt;&lt;wsp:rsid wsp:val=&quot;00E66689&quot;/&gt;&lt;wsp:rsid wsp:val=&quot;00E84327&quot;/&gt;&lt;wsp:rsid wsp:val=&quot;00EA6A2F&quot;/&gt;&lt;wsp:rsid wsp:val=&quot;00EA6A56&quot;/&gt;&lt;wsp:rsid wsp:val=&quot;00ED17CE&quot;/&gt;&lt;wsp:rsid wsp:val=&quot;00ED73F9&quot;/&gt;&lt;wsp:rsid wsp:val=&quot;00EE012B&quot;/&gt;&lt;wsp:rsid wsp:val=&quot;00EE6033&quot;/&gt;&lt;wsp:rsid wsp:val=&quot;00EF1598&quot;/&gt;&lt;wsp:rsid wsp:val=&quot;00F00857&quot;/&gt;&lt;wsp:rsid wsp:val=&quot;00F166CA&quot;/&gt;&lt;wsp:rsid wsp:val=&quot;00F16F8D&quot;/&gt;&lt;wsp:rsid wsp:val=&quot;00F22FDF&quot;/&gt;&lt;wsp:rsid wsp:val=&quot;00F24925&quot;/&gt;&lt;wsp:rsid wsp:val=&quot;00F31787&quot;/&gt;&lt;wsp:rsid wsp:val=&quot;00F3497A&quot;/&gt;&lt;wsp:rsid wsp:val=&quot;00F525D1&quot;/&gt;&lt;wsp:rsid wsp:val=&quot;00F61F6A&quot;/&gt;&lt;wsp:rsid wsp:val=&quot;00F64DE1&quot;/&gt;&lt;wsp:rsid wsp:val=&quot;00F660A8&quot;/&gt;&lt;wsp:rsid wsp:val=&quot;00F67CFB&quot;/&gt;&lt;wsp:rsid wsp:val=&quot;00F74C29&quot;/&gt;&lt;wsp:rsid wsp:val=&quot;00F77C11&quot;/&gt;&lt;wsp:rsid wsp:val=&quot;00FC2A4E&quot;/&gt;&lt;wsp:rsid wsp:val=&quot;00FC2FF0&quot;/&gt;&lt;wsp:rsid wsp:val=&quot;00FC358D&quot;/&gt;&lt;wsp:rsid wsp:val=&quot;00FC696E&quot;/&gt;&lt;wsp:rsid wsp:val=&quot;00FE3164&quot;/&gt;&lt;wsp:rsid wsp:val=&quot;00FF1D4F&quot;/&gt;&lt;/wsp:rsids&gt;&lt;/w:docPr&gt;&lt;w:body&gt;&lt;w:p wsp:rsidR=&quot;00000000&quot; wsp:rsidRDefault=&quot;00085FC1&quot;&gt;&lt;m:oMathPara&gt;&lt;m:oMath&gt;&lt;m:sSub&gt;&lt;m:sSubPr&gt;&lt;m:ctrlPr&gt;&lt;w:rPr&gt;&lt;w:rFonts w:ascii=&quot;Cambria Math&quot; w:h-ansi=&quot;Cambria Math&quot;/&gt;&lt;wx:font wx:val=&quot;Cambria Math&quot;/&gt;&lt;w:i/&gt;&lt;w:sz w:val=&quot;24&quot;/&gt;&lt;w:sz-cs w:val=&quot;24&quot;/&gt;&lt;w:vertAlign w:val=&quot;superscript&quot;/&gt;&lt;w:lang w:val=&quot;EN-US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4&quot;/&gt;&lt;w:vertAlign w:val=&quot;superscript&quot;/&gt;&lt;w:lang w:val=&quot;EN-US&quot;/&gt;&lt;/w:rPr&gt;&lt;m:t&gt;R&lt;/m:t&gt;&lt;/m:r&gt;&lt;/m:e&gt;&lt;m:sub&gt;&lt;m:r&gt;&lt;w:rPr&gt;&lt;w:rFonts w:ascii=&quot;Cambria Math&quot; w:h-ansi=&quot;Cambria Math&quot;/&gt;&lt;wx:font wx:val=&quot;Cambria Math&quot;/&gt;&lt;w:i/&gt;&lt;w:sz w:val=&quot;24&quot;/&gt;&lt;w:sz-cs w:val=&quot;24&quot;/&gt;&lt;w:vertAlign w:val=&quot;superscript&quot;/&gt;&lt;/w:rPr&gt;&lt;m:t&gt;2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72" o:title="" chromakey="white"/>
          </v:shape>
        </w:pict>
      </w:r>
      <w:r w:rsidRPr="00273696">
        <w:rPr>
          <w:rFonts w:ascii="Times New Roman" w:hAnsi="Times New Roman"/>
          <w:sz w:val="24"/>
          <w:szCs w:val="24"/>
        </w:rPr>
        <w:fldChar w:fldCharType="end"/>
      </w:r>
      <w:r w:rsidRPr="001D1781">
        <w:rPr>
          <w:rFonts w:ascii="Times New Roman" w:hAnsi="Times New Roman"/>
          <w:sz w:val="24"/>
          <w:szCs w:val="24"/>
        </w:rPr>
        <w:t xml:space="preserve">, … </w:t>
      </w:r>
      <w:r w:rsidRPr="00273696">
        <w:rPr>
          <w:rFonts w:ascii="Times New Roman" w:hAnsi="Times New Roman"/>
          <w:sz w:val="24"/>
          <w:szCs w:val="24"/>
        </w:rPr>
        <w:fldChar w:fldCharType="begin"/>
      </w:r>
      <w:r w:rsidRPr="00273696">
        <w:rPr>
          <w:rFonts w:ascii="Times New Roman" w:hAnsi="Times New Roman"/>
          <w:sz w:val="24"/>
          <w:szCs w:val="24"/>
        </w:rPr>
        <w:instrText xml:space="preserve"> QUOTE </w:instrText>
      </w:r>
      <w:r>
        <w:pict>
          <v:shape id="_x0000_i1036" type="#_x0000_t75" style="width:15.75pt;height:10.5pt" equationxml="&lt;?xml version=&quot;1.0&quot; encoding=&quot;UTF-8&quot; standalone=&quot;yes&quot;?&gt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lt;?mso-application progid=&quot;Word.Document&quot;?&gt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80&quot;/&gt;&lt;w:doNotEmbedSystemFonts/&gt;&lt;w:defaultTabStop w:val=&quot;708&quot;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C424B7&quot;/&gt;&lt;wsp:rsid wsp:val=&quot;00010033&quot;/&gt;&lt;wsp:rsid wsp:val=&quot;00020B20&quot;/&gt;&lt;wsp:rsid wsp:val=&quot;00024CDE&quot;/&gt;&lt;wsp:rsid wsp:val=&quot;00042F1F&quot;/&gt;&lt;wsp:rsid wsp:val=&quot;00050CA3&quot;/&gt;&lt;wsp:rsid wsp:val=&quot;00057CC4&quot;/&gt;&lt;wsp:rsid wsp:val=&quot;00060AB0&quot;/&gt;&lt;wsp:rsid wsp:val=&quot;000628A5&quot;/&gt;&lt;wsp:rsid wsp:val=&quot;0007146B&quot;/&gt;&lt;wsp:rsid wsp:val=&quot;000748D4&quot;/&gt;&lt;wsp:rsid wsp:val=&quot;00074C40&quot;/&gt;&lt;wsp:rsid wsp:val=&quot;00074D2C&quot;/&gt;&lt;wsp:rsid wsp:val=&quot;000A2067&quot;/&gt;&lt;wsp:rsid wsp:val=&quot;000A2B7F&quot;/&gt;&lt;wsp:rsid wsp:val=&quot;000A7767&quot;/&gt;&lt;wsp:rsid wsp:val=&quot;000B07DC&quot;/&gt;&lt;wsp:rsid wsp:val=&quot;000D7622&quot;/&gt;&lt;wsp:rsid wsp:val=&quot;000E26C3&quot;/&gt;&lt;wsp:rsid wsp:val=&quot;000F359C&quot;/&gt;&lt;wsp:rsid wsp:val=&quot;000F605D&quot;/&gt;&lt;wsp:rsid wsp:val=&quot;001444E1&quot;/&gt;&lt;wsp:rsid wsp:val=&quot;0014613F&quot;/&gt;&lt;wsp:rsid wsp:val=&quot;001869AC&quot;/&gt;&lt;wsp:rsid wsp:val=&quot;00186A21&quot;/&gt;&lt;wsp:rsid wsp:val=&quot;001A3634&quot;/&gt;&lt;wsp:rsid wsp:val=&quot;001B2564&quot;/&gt;&lt;wsp:rsid wsp:val=&quot;001C4F99&quot;/&gt;&lt;wsp:rsid wsp:val=&quot;001D1781&quot;/&gt;&lt;wsp:rsid wsp:val=&quot;001F37E8&quot;/&gt;&lt;wsp:rsid wsp:val=&quot;0022609C&quot;/&gt;&lt;wsp:rsid wsp:val=&quot;00242947&quot;/&gt;&lt;wsp:rsid wsp:val=&quot;002508F5&quot;/&gt;&lt;wsp:rsid wsp:val=&quot;00273696&quot;/&gt;&lt;wsp:rsid wsp:val=&quot;00283884&quot;/&gt;&lt;wsp:rsid wsp:val=&quot;002861AF&quot;/&gt;&lt;wsp:rsid wsp:val=&quot;0029039B&quot;/&gt;&lt;wsp:rsid wsp:val=&quot;002A0B87&quot;/&gt;&lt;wsp:rsid wsp:val=&quot;002B0124&quot;/&gt;&lt;wsp:rsid wsp:val=&quot;002C330B&quot;/&gt;&lt;wsp:rsid wsp:val=&quot;002C4E8B&quot;/&gt;&lt;wsp:rsid wsp:val=&quot;002D299C&quot;/&gt;&lt;wsp:rsid wsp:val=&quot;002F4740&quot;/&gt;&lt;wsp:rsid wsp:val=&quot;00305D70&quot;/&gt;&lt;wsp:rsid wsp:val=&quot;00323346&quot;/&gt;&lt;wsp:rsid wsp:val=&quot;00323FE3&quot;/&gt;&lt;wsp:rsid wsp:val=&quot;00324F2D&quot;/&gt;&lt;wsp:rsid wsp:val=&quot;0033145B&quot;/&gt;&lt;wsp:rsid wsp:val=&quot;003335B7&quot;/&gt;&lt;wsp:rsid wsp:val=&quot;00334A9D&quot;/&gt;&lt;wsp:rsid wsp:val=&quot;00335FD8&quot;/&gt;&lt;wsp:rsid wsp:val=&quot;0035720D&quot;/&gt;&lt;wsp:rsid wsp:val=&quot;0036521D&quot;/&gt;&lt;wsp:rsid wsp:val=&quot;00367247&quot;/&gt;&lt;wsp:rsid wsp:val=&quot;0039618F&quot;/&gt;&lt;wsp:rsid wsp:val=&quot;00397F06&quot;/&gt;&lt;wsp:rsid wsp:val=&quot;003A36FE&quot;/&gt;&lt;wsp:rsid wsp:val=&quot;003A4747&quot;/&gt;&lt;wsp:rsid wsp:val=&quot;003C3305&quot;/&gt;&lt;wsp:rsid wsp:val=&quot;003C53D2&quot;/&gt;&lt;wsp:rsid wsp:val=&quot;003E21DC&quot;/&gt;&lt;wsp:rsid wsp:val=&quot;0041524A&quot;/&gt;&lt;wsp:rsid wsp:val=&quot;00437BBC&quot;/&gt;&lt;wsp:rsid wsp:val=&quot;00442F3F&quot;/&gt;&lt;wsp:rsid wsp:val=&quot;004551EE&quot;/&gt;&lt;wsp:rsid wsp:val=&quot;00463B74&quot;/&gt;&lt;wsp:rsid wsp:val=&quot;00466E62&quot;/&gt;&lt;wsp:rsid wsp:val=&quot;0048222B&quot;/&gt;&lt;wsp:rsid wsp:val=&quot;00487B77&quot;/&gt;&lt;wsp:rsid wsp:val=&quot;004B2ECB&quot;/&gt;&lt;wsp:rsid wsp:val=&quot;004D1D18&quot;/&gt;&lt;wsp:rsid wsp:val=&quot;004D5381&quot;/&gt;&lt;wsp:rsid wsp:val=&quot;004E13F8&quot;/&gt;&lt;wsp:rsid wsp:val=&quot;004F6BF2&quot;/&gt;&lt;wsp:rsid wsp:val=&quot;00503E05&quot;/&gt;&lt;wsp:rsid wsp:val=&quot;00510D7C&quot;/&gt;&lt;wsp:rsid wsp:val=&quot;005673D0&quot;/&gt;&lt;wsp:rsid wsp:val=&quot;00587D1E&quot;/&gt;&lt;wsp:rsid wsp:val=&quot;005A5053&quot;/&gt;&lt;wsp:rsid wsp:val=&quot;005C2AB8&quot;/&gt;&lt;wsp:rsid wsp:val=&quot;005C45D8&quot;/&gt;&lt;wsp:rsid wsp:val=&quot;005D1F37&quot;/&gt;&lt;wsp:rsid wsp:val=&quot;005E5A5A&quot;/&gt;&lt;wsp:rsid wsp:val=&quot;005E6815&quot;/&gt;&lt;wsp:rsid wsp:val=&quot;006020D2&quot;/&gt;&lt;wsp:rsid wsp:val=&quot;006618A3&quot;/&gt;&lt;wsp:rsid wsp:val=&quot;00673EA3&quot;/&gt;&lt;wsp:rsid wsp:val=&quot;00695872&quot;/&gt;&lt;wsp:rsid wsp:val=&quot;006C10A5&quot;/&gt;&lt;wsp:rsid wsp:val=&quot;006E62D8&quot;/&gt;&lt;wsp:rsid wsp:val=&quot;006F53B0&quot;/&gt;&lt;wsp:rsid wsp:val=&quot;007023A8&quot;/&gt;&lt;wsp:rsid wsp:val=&quot;00702A5B&quot;/&gt;&lt;wsp:rsid wsp:val=&quot;007243BC&quot;/&gt;&lt;wsp:rsid wsp:val=&quot;0073305F&quot;/&gt;&lt;wsp:rsid wsp:val=&quot;007371CA&quot;/&gt;&lt;wsp:rsid wsp:val=&quot;00737E4D&quot;/&gt;&lt;wsp:rsid wsp:val=&quot;0076486C&quot;/&gt;&lt;wsp:rsid wsp:val=&quot;00771F0D&quot;/&gt;&lt;wsp:rsid wsp:val=&quot;00783103&quot;/&gt;&lt;wsp:rsid wsp:val=&quot;007B1F62&quot;/&gt;&lt;wsp:rsid wsp:val=&quot;007B2BEA&quot;/&gt;&lt;wsp:rsid wsp:val=&quot;007B503A&quot;/&gt;&lt;wsp:rsid wsp:val=&quot;007B6CE0&quot;/&gt;&lt;wsp:rsid wsp:val=&quot;007D06F1&quot;/&gt;&lt;wsp:rsid wsp:val=&quot;007E3B38&quot;/&gt;&lt;wsp:rsid wsp:val=&quot;007E56C6&quot;/&gt;&lt;wsp:rsid wsp:val=&quot;007E7AFB&quot;/&gt;&lt;wsp:rsid wsp:val=&quot;00805DCE&quot;/&gt;&lt;wsp:rsid wsp:val=&quot;00807C52&quot;/&gt;&lt;wsp:rsid wsp:val=&quot;00834163&quot;/&gt;&lt;wsp:rsid wsp:val=&quot;00852B82&quot;/&gt;&lt;wsp:rsid wsp:val=&quot;008542F1&quot;/&gt;&lt;wsp:rsid wsp:val=&quot;00860C86&quot;/&gt;&lt;wsp:rsid wsp:val=&quot;0086709B&quot;/&gt;&lt;wsp:rsid wsp:val=&quot;008710D2&quot;/&gt;&lt;wsp:rsid wsp:val=&quot;00887FF9&quot;/&gt;&lt;wsp:rsid wsp:val=&quot;008915F8&quot;/&gt;&lt;wsp:rsid wsp:val=&quot;00892674&quot;/&gt;&lt;wsp:rsid wsp:val=&quot;008A06A1&quot;/&gt;&lt;wsp:rsid wsp:val=&quot;008C0096&quot;/&gt;&lt;wsp:rsid wsp:val=&quot;008E6097&quot;/&gt;&lt;wsp:rsid wsp:val=&quot;008F410F&quot;/&gt;&lt;wsp:rsid wsp:val=&quot;00916A16&quot;/&gt;&lt;wsp:rsid wsp:val=&quot;00917867&quot;/&gt;&lt;wsp:rsid wsp:val=&quot;00936E11&quot;/&gt;&lt;wsp:rsid wsp:val=&quot;0093758B&quot;/&gt;&lt;wsp:rsid wsp:val=&quot;00951284&quot;/&gt;&lt;wsp:rsid wsp:val=&quot;009529DA&quot;/&gt;&lt;wsp:rsid wsp:val=&quot;009633E5&quot;/&gt;&lt;wsp:rsid wsp:val=&quot;009661C3&quot;/&gt;&lt;wsp:rsid wsp:val=&quot;00981269&quot;/&gt;&lt;wsp:rsid wsp:val=&quot;0098333E&quot;/&gt;&lt;wsp:rsid wsp:val=&quot;009D1D48&quot;/&gt;&lt;wsp:rsid wsp:val=&quot;009D78FA&quot;/&gt;&lt;wsp:rsid wsp:val=&quot;009F7ED5&quot;/&gt;&lt;wsp:rsid wsp:val=&quot;00A1013E&quot;/&gt;&lt;wsp:rsid wsp:val=&quot;00A24E06&quot;/&gt;&lt;wsp:rsid wsp:val=&quot;00A26E41&quot;/&gt;&lt;wsp:rsid wsp:val=&quot;00A329B6&quot;/&gt;&lt;wsp:rsid wsp:val=&quot;00A374C1&quot;/&gt;&lt;wsp:rsid wsp:val=&quot;00A41D66&quot;/&gt;&lt;wsp:rsid wsp:val=&quot;00A4300C&quot;/&gt;&lt;wsp:rsid wsp:val=&quot;00A572B2&quot;/&gt;&lt;wsp:rsid wsp:val=&quot;00A81EA5&quot;/&gt;&lt;wsp:rsid wsp:val=&quot;00A81F9D&quot;/&gt;&lt;wsp:rsid wsp:val=&quot;00A83061&quot;/&gt;&lt;wsp:rsid wsp:val=&quot;00AA3688&quot;/&gt;&lt;wsp:rsid wsp:val=&quot;00AB1F2F&quot;/&gt;&lt;wsp:rsid wsp:val=&quot;00AB3AAE&quot;/&gt;&lt;wsp:rsid wsp:val=&quot;00B0005B&quot;/&gt;&lt;wsp:rsid wsp:val=&quot;00B051C3&quot;/&gt;&lt;wsp:rsid wsp:val=&quot;00B30DB9&quot;/&gt;&lt;wsp:rsid wsp:val=&quot;00B353BD&quot;/&gt;&lt;wsp:rsid wsp:val=&quot;00B36731&quot;/&gt;&lt;wsp:rsid wsp:val=&quot;00B45F98&quot;/&gt;&lt;wsp:rsid wsp:val=&quot;00B51BCF&quot;/&gt;&lt;wsp:rsid wsp:val=&quot;00B5595E&quot;/&gt;&lt;wsp:rsid wsp:val=&quot;00B8111B&quot;/&gt;&lt;wsp:rsid wsp:val=&quot;00B86D85&quot;/&gt;&lt;wsp:rsid wsp:val=&quot;00BB1488&quot;/&gt;&lt;wsp:rsid wsp:val=&quot;00C12476&quot;/&gt;&lt;wsp:rsid wsp:val=&quot;00C12AB6&quot;/&gt;&lt;wsp:rsid wsp:val=&quot;00C1734C&quot;/&gt;&lt;wsp:rsid wsp:val=&quot;00C25B2B&quot;/&gt;&lt;wsp:rsid wsp:val=&quot;00C424B7&quot;/&gt;&lt;wsp:rsid wsp:val=&quot;00C5329F&quot;/&gt;&lt;wsp:rsid wsp:val=&quot;00C631B0&quot;/&gt;&lt;wsp:rsid wsp:val=&quot;00C77E3D&quot;/&gt;&lt;wsp:rsid wsp:val=&quot;00C821EE&quot;/&gt;&lt;wsp:rsid wsp:val=&quot;00C86A25&quot;/&gt;&lt;wsp:rsid wsp:val=&quot;00C97173&quot;/&gt;&lt;wsp:rsid wsp:val=&quot;00C978C4&quot;/&gt;&lt;wsp:rsid wsp:val=&quot;00CA7167&quot;/&gt;&lt;wsp:rsid wsp:val=&quot;00CB5348&quot;/&gt;&lt;wsp:rsid wsp:val=&quot;00CB54AF&quot;/&gt;&lt;wsp:rsid wsp:val=&quot;00CC3E9E&quot;/&gt;&lt;wsp:rsid wsp:val=&quot;00CD3425&quot;/&gt;&lt;wsp:rsid wsp:val=&quot;00CF752F&quot;/&gt;&lt;wsp:rsid wsp:val=&quot;00D441B7&quot;/&gt;&lt;wsp:rsid wsp:val=&quot;00D474ED&quot;/&gt;&lt;wsp:rsid wsp:val=&quot;00D6125B&quot;/&gt;&lt;wsp:rsid wsp:val=&quot;00D8032E&quot;/&gt;&lt;wsp:rsid wsp:val=&quot;00D83CDC&quot;/&gt;&lt;wsp:rsid wsp:val=&quot;00DB597C&quot;/&gt;&lt;wsp:rsid wsp:val=&quot;00DE0C70&quot;/&gt;&lt;wsp:rsid wsp:val=&quot;00DE0EDF&quot;/&gt;&lt;wsp:rsid wsp:val=&quot;00E06916&quot;/&gt;&lt;wsp:rsid wsp:val=&quot;00E112E2&quot;/&gt;&lt;wsp:rsid wsp:val=&quot;00E1504E&quot;/&gt;&lt;wsp:rsid wsp:val=&quot;00E222AB&quot;/&gt;&lt;wsp:rsid wsp:val=&quot;00E24E3D&quot;/&gt;&lt;wsp:rsid wsp:val=&quot;00E2789B&quot;/&gt;&lt;wsp:rsid wsp:val=&quot;00E322FA&quot;/&gt;&lt;wsp:rsid wsp:val=&quot;00E42E4D&quot;/&gt;&lt;wsp:rsid wsp:val=&quot;00E6258F&quot;/&gt;&lt;wsp:rsid wsp:val=&quot;00E66689&quot;/&gt;&lt;wsp:rsid wsp:val=&quot;00E84327&quot;/&gt;&lt;wsp:rsid wsp:val=&quot;00EA6A2F&quot;/&gt;&lt;wsp:rsid wsp:val=&quot;00EA6A56&quot;/&gt;&lt;wsp:rsid wsp:val=&quot;00ED17CE&quot;/&gt;&lt;wsp:rsid wsp:val=&quot;00ED73F9&quot;/&gt;&lt;wsp:rsid wsp:val=&quot;00EE012B&quot;/&gt;&lt;wsp:rsid wsp:val=&quot;00EE6033&quot;/&gt;&lt;wsp:rsid wsp:val=&quot;00EF1598&quot;/&gt;&lt;wsp:rsid wsp:val=&quot;00F00857&quot;/&gt;&lt;wsp:rsid wsp:val=&quot;00F166CA&quot;/&gt;&lt;wsp:rsid wsp:val=&quot;00F16F8D&quot;/&gt;&lt;wsp:rsid wsp:val=&quot;00F22FDF&quot;/&gt;&lt;wsp:rsid wsp:val=&quot;00F24925&quot;/&gt;&lt;wsp:rsid wsp:val=&quot;00F31787&quot;/&gt;&lt;wsp:rsid wsp:val=&quot;00F3497A&quot;/&gt;&lt;wsp:rsid wsp:val=&quot;00F525D1&quot;/&gt;&lt;wsp:rsid wsp:val=&quot;00F61F6A&quot;/&gt;&lt;wsp:rsid wsp:val=&quot;00F64DE1&quot;/&gt;&lt;wsp:rsid wsp:val=&quot;00F660A8&quot;/&gt;&lt;wsp:rsid wsp:val=&quot;00F67CFB&quot;/&gt;&lt;wsp:rsid wsp:val=&quot;00F74C29&quot;/&gt;&lt;wsp:rsid wsp:val=&quot;00F77C11&quot;/&gt;&lt;wsp:rsid wsp:val=&quot;00FC2A4E&quot;/&gt;&lt;wsp:rsid wsp:val=&quot;00FC2FF0&quot;/&gt;&lt;wsp:rsid wsp:val=&quot;00FC358D&quot;/&gt;&lt;wsp:rsid wsp:val=&quot;00FC696E&quot;/&gt;&lt;wsp:rsid wsp:val=&quot;00FE3164&quot;/&gt;&lt;wsp:rsid wsp:val=&quot;00FF1D4F&quot;/&gt;&lt;/wsp:rsids&gt;&lt;/w:docPr&gt;&lt;w:body&gt;&lt;w:p wsp:rsidR=&quot;00000000&quot; wsp:rsidRDefault=&quot;007E3B38&quot;&gt;&lt;m:oMathPara&gt;&lt;m:oMath&gt;&lt;m:sSub&gt;&lt;m:sSubPr&gt;&lt;m:ctrlPr&gt;&lt;w:rPr&gt;&lt;w:rFonts w:ascii=&quot;Cambria Math&quot; w:h-ansi=&quot;Cambria Math&quot;/&gt;&lt;wx:font wx:val=&quot;Cambria Math&quot;/&gt;&lt;w:i/&gt;&lt;w:sz w:val=&quot;24&quot;/&gt;&lt;w:sz-cs w:val=&quot;24&quot;/&gt;&lt;w:vertAlign w:val=&quot;superscript&quot;/&gt;&lt;w:lang w:val=&quot;EN-US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4&quot;/&gt;&lt;w:vertAlign w:val=&quot;superscript&quot;/&gt;&lt;w:lang w:val=&quot;EN-US&quot;/&gt;&lt;/w:rPr&gt;&lt;m:t&gt;R&lt;/m:t&gt;&lt;/m:r&gt;&lt;/m:e&gt;&lt;m:sub&gt;&lt;m:r&gt;&lt;w:rPr&gt;&lt;w:rFonts w:ascii=&quot;Cambria Math&quot; w:h-ansi=&quot;Cambria Math&quot;/&gt;&lt;wx:font wx:val=&quot;Cambria Math&quot;/&gt;&lt;w:i/&gt;&lt;w:sz w:val=&quot;24&quot;/&gt;&lt;w:sz-cs w:val=&quot;24&quot;/&gt;&lt;w:vertAlign w:val=&quot;superscript&quot;/&gt;&lt;w:lang w:val=&quot;EN-US&quot;/&gt;&lt;/w:rPr&gt;&lt;m:t&gt;n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73" o:title="" chromakey="white"/>
          </v:shape>
        </w:pict>
      </w:r>
      <w:r w:rsidRPr="00273696">
        <w:rPr>
          <w:rFonts w:ascii="Times New Roman" w:hAnsi="Times New Roman"/>
          <w:sz w:val="24"/>
          <w:szCs w:val="24"/>
        </w:rPr>
        <w:instrText xml:space="preserve"> </w:instrText>
      </w:r>
      <w:r w:rsidRPr="00273696">
        <w:rPr>
          <w:rFonts w:ascii="Times New Roman" w:hAnsi="Times New Roman"/>
          <w:sz w:val="24"/>
          <w:szCs w:val="24"/>
        </w:rPr>
        <w:fldChar w:fldCharType="separate"/>
      </w:r>
      <w:r>
        <w:pict>
          <v:shape id="_x0000_i1037" type="#_x0000_t75" style="width:15.75pt;height:10.5pt" equationxml="&lt;?xml version=&quot;1.0&quot; encoding=&quot;UTF-8&quot; standalone=&quot;yes&quot;?&gt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lt;?mso-application progid=&quot;Word.Document&quot;?&gt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80&quot;/&gt;&lt;w:doNotEmbedSystemFonts/&gt;&lt;w:defaultTabStop w:val=&quot;708&quot;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C424B7&quot;/&gt;&lt;wsp:rsid wsp:val=&quot;00010033&quot;/&gt;&lt;wsp:rsid wsp:val=&quot;00020B20&quot;/&gt;&lt;wsp:rsid wsp:val=&quot;00024CDE&quot;/&gt;&lt;wsp:rsid wsp:val=&quot;00042F1F&quot;/&gt;&lt;wsp:rsid wsp:val=&quot;00050CA3&quot;/&gt;&lt;wsp:rsid wsp:val=&quot;00057CC4&quot;/&gt;&lt;wsp:rsid wsp:val=&quot;00060AB0&quot;/&gt;&lt;wsp:rsid wsp:val=&quot;000628A5&quot;/&gt;&lt;wsp:rsid wsp:val=&quot;0007146B&quot;/&gt;&lt;wsp:rsid wsp:val=&quot;000748D4&quot;/&gt;&lt;wsp:rsid wsp:val=&quot;00074C40&quot;/&gt;&lt;wsp:rsid wsp:val=&quot;00074D2C&quot;/&gt;&lt;wsp:rsid wsp:val=&quot;000A2067&quot;/&gt;&lt;wsp:rsid wsp:val=&quot;000A2B7F&quot;/&gt;&lt;wsp:rsid wsp:val=&quot;000A7767&quot;/&gt;&lt;wsp:rsid wsp:val=&quot;000B07DC&quot;/&gt;&lt;wsp:rsid wsp:val=&quot;000D7622&quot;/&gt;&lt;wsp:rsid wsp:val=&quot;000E26C3&quot;/&gt;&lt;wsp:rsid wsp:val=&quot;000F359C&quot;/&gt;&lt;wsp:rsid wsp:val=&quot;000F605D&quot;/&gt;&lt;wsp:rsid wsp:val=&quot;001444E1&quot;/&gt;&lt;wsp:rsid wsp:val=&quot;0014613F&quot;/&gt;&lt;wsp:rsid wsp:val=&quot;001869AC&quot;/&gt;&lt;wsp:rsid wsp:val=&quot;00186A21&quot;/&gt;&lt;wsp:rsid wsp:val=&quot;001A3634&quot;/&gt;&lt;wsp:rsid wsp:val=&quot;001B2564&quot;/&gt;&lt;wsp:rsid wsp:val=&quot;001C4F99&quot;/&gt;&lt;wsp:rsid wsp:val=&quot;001D1781&quot;/&gt;&lt;wsp:rsid wsp:val=&quot;001F37E8&quot;/&gt;&lt;wsp:rsid wsp:val=&quot;0022609C&quot;/&gt;&lt;wsp:rsid wsp:val=&quot;00242947&quot;/&gt;&lt;wsp:rsid wsp:val=&quot;002508F5&quot;/&gt;&lt;wsp:rsid wsp:val=&quot;00273696&quot;/&gt;&lt;wsp:rsid wsp:val=&quot;00283884&quot;/&gt;&lt;wsp:rsid wsp:val=&quot;002861AF&quot;/&gt;&lt;wsp:rsid wsp:val=&quot;0029039B&quot;/&gt;&lt;wsp:rsid wsp:val=&quot;002A0B87&quot;/&gt;&lt;wsp:rsid wsp:val=&quot;002B0124&quot;/&gt;&lt;wsp:rsid wsp:val=&quot;002C330B&quot;/&gt;&lt;wsp:rsid wsp:val=&quot;002C4E8B&quot;/&gt;&lt;wsp:rsid wsp:val=&quot;002D299C&quot;/&gt;&lt;wsp:rsid wsp:val=&quot;002F4740&quot;/&gt;&lt;wsp:rsid wsp:val=&quot;00305D70&quot;/&gt;&lt;wsp:rsid wsp:val=&quot;00323346&quot;/&gt;&lt;wsp:rsid wsp:val=&quot;00323FE3&quot;/&gt;&lt;wsp:rsid wsp:val=&quot;00324F2D&quot;/&gt;&lt;wsp:rsid wsp:val=&quot;0033145B&quot;/&gt;&lt;wsp:rsid wsp:val=&quot;003335B7&quot;/&gt;&lt;wsp:rsid wsp:val=&quot;00334A9D&quot;/&gt;&lt;wsp:rsid wsp:val=&quot;00335FD8&quot;/&gt;&lt;wsp:rsid wsp:val=&quot;0035720D&quot;/&gt;&lt;wsp:rsid wsp:val=&quot;0036521D&quot;/&gt;&lt;wsp:rsid wsp:val=&quot;00367247&quot;/&gt;&lt;wsp:rsid wsp:val=&quot;0039618F&quot;/&gt;&lt;wsp:rsid wsp:val=&quot;00397F06&quot;/&gt;&lt;wsp:rsid wsp:val=&quot;003A36FE&quot;/&gt;&lt;wsp:rsid wsp:val=&quot;003A4747&quot;/&gt;&lt;wsp:rsid wsp:val=&quot;003C3305&quot;/&gt;&lt;wsp:rsid wsp:val=&quot;003C53D2&quot;/&gt;&lt;wsp:rsid wsp:val=&quot;003E21DC&quot;/&gt;&lt;wsp:rsid wsp:val=&quot;0041524A&quot;/&gt;&lt;wsp:rsid wsp:val=&quot;00437BBC&quot;/&gt;&lt;wsp:rsid wsp:val=&quot;00442F3F&quot;/&gt;&lt;wsp:rsid wsp:val=&quot;004551EE&quot;/&gt;&lt;wsp:rsid wsp:val=&quot;00463B74&quot;/&gt;&lt;wsp:rsid wsp:val=&quot;00466E62&quot;/&gt;&lt;wsp:rsid wsp:val=&quot;0048222B&quot;/&gt;&lt;wsp:rsid wsp:val=&quot;00487B77&quot;/&gt;&lt;wsp:rsid wsp:val=&quot;004B2ECB&quot;/&gt;&lt;wsp:rsid wsp:val=&quot;004D1D18&quot;/&gt;&lt;wsp:rsid wsp:val=&quot;004D5381&quot;/&gt;&lt;wsp:rsid wsp:val=&quot;004E13F8&quot;/&gt;&lt;wsp:rsid wsp:val=&quot;004F6BF2&quot;/&gt;&lt;wsp:rsid wsp:val=&quot;00503E05&quot;/&gt;&lt;wsp:rsid wsp:val=&quot;00510D7C&quot;/&gt;&lt;wsp:rsid wsp:val=&quot;005673D0&quot;/&gt;&lt;wsp:rsid wsp:val=&quot;00587D1E&quot;/&gt;&lt;wsp:rsid wsp:val=&quot;005A5053&quot;/&gt;&lt;wsp:rsid wsp:val=&quot;005C2AB8&quot;/&gt;&lt;wsp:rsid wsp:val=&quot;005C45D8&quot;/&gt;&lt;wsp:rsid wsp:val=&quot;005D1F37&quot;/&gt;&lt;wsp:rsid wsp:val=&quot;005E5A5A&quot;/&gt;&lt;wsp:rsid wsp:val=&quot;005E6815&quot;/&gt;&lt;wsp:rsid wsp:val=&quot;006020D2&quot;/&gt;&lt;wsp:rsid wsp:val=&quot;006618A3&quot;/&gt;&lt;wsp:rsid wsp:val=&quot;00673EA3&quot;/&gt;&lt;wsp:rsid wsp:val=&quot;00695872&quot;/&gt;&lt;wsp:rsid wsp:val=&quot;006C10A5&quot;/&gt;&lt;wsp:rsid wsp:val=&quot;006E62D8&quot;/&gt;&lt;wsp:rsid wsp:val=&quot;006F53B0&quot;/&gt;&lt;wsp:rsid wsp:val=&quot;007023A8&quot;/&gt;&lt;wsp:rsid wsp:val=&quot;00702A5B&quot;/&gt;&lt;wsp:rsid wsp:val=&quot;007243BC&quot;/&gt;&lt;wsp:rsid wsp:val=&quot;0073305F&quot;/&gt;&lt;wsp:rsid wsp:val=&quot;007371CA&quot;/&gt;&lt;wsp:rsid wsp:val=&quot;00737E4D&quot;/&gt;&lt;wsp:rsid wsp:val=&quot;0076486C&quot;/&gt;&lt;wsp:rsid wsp:val=&quot;00771F0D&quot;/&gt;&lt;wsp:rsid wsp:val=&quot;00783103&quot;/&gt;&lt;wsp:rsid wsp:val=&quot;007B1F62&quot;/&gt;&lt;wsp:rsid wsp:val=&quot;007B2BEA&quot;/&gt;&lt;wsp:rsid wsp:val=&quot;007B503A&quot;/&gt;&lt;wsp:rsid wsp:val=&quot;007B6CE0&quot;/&gt;&lt;wsp:rsid wsp:val=&quot;007D06F1&quot;/&gt;&lt;wsp:rsid wsp:val=&quot;007E3B38&quot;/&gt;&lt;wsp:rsid wsp:val=&quot;007E56C6&quot;/&gt;&lt;wsp:rsid wsp:val=&quot;007E7AFB&quot;/&gt;&lt;wsp:rsid wsp:val=&quot;00805DCE&quot;/&gt;&lt;wsp:rsid wsp:val=&quot;00807C52&quot;/&gt;&lt;wsp:rsid wsp:val=&quot;00834163&quot;/&gt;&lt;wsp:rsid wsp:val=&quot;00852B82&quot;/&gt;&lt;wsp:rsid wsp:val=&quot;008542F1&quot;/&gt;&lt;wsp:rsid wsp:val=&quot;00860C86&quot;/&gt;&lt;wsp:rsid wsp:val=&quot;0086709B&quot;/&gt;&lt;wsp:rsid wsp:val=&quot;008710D2&quot;/&gt;&lt;wsp:rsid wsp:val=&quot;00887FF9&quot;/&gt;&lt;wsp:rsid wsp:val=&quot;008915F8&quot;/&gt;&lt;wsp:rsid wsp:val=&quot;00892674&quot;/&gt;&lt;wsp:rsid wsp:val=&quot;008A06A1&quot;/&gt;&lt;wsp:rsid wsp:val=&quot;008C0096&quot;/&gt;&lt;wsp:rsid wsp:val=&quot;008E6097&quot;/&gt;&lt;wsp:rsid wsp:val=&quot;008F410F&quot;/&gt;&lt;wsp:rsid wsp:val=&quot;00916A16&quot;/&gt;&lt;wsp:rsid wsp:val=&quot;00917867&quot;/&gt;&lt;wsp:rsid wsp:val=&quot;00936E11&quot;/&gt;&lt;wsp:rsid wsp:val=&quot;0093758B&quot;/&gt;&lt;wsp:rsid wsp:val=&quot;00951284&quot;/&gt;&lt;wsp:rsid wsp:val=&quot;009529DA&quot;/&gt;&lt;wsp:rsid wsp:val=&quot;009633E5&quot;/&gt;&lt;wsp:rsid wsp:val=&quot;009661C3&quot;/&gt;&lt;wsp:rsid wsp:val=&quot;00981269&quot;/&gt;&lt;wsp:rsid wsp:val=&quot;0098333E&quot;/&gt;&lt;wsp:rsid wsp:val=&quot;009D1D48&quot;/&gt;&lt;wsp:rsid wsp:val=&quot;009D78FA&quot;/&gt;&lt;wsp:rsid wsp:val=&quot;009F7ED5&quot;/&gt;&lt;wsp:rsid wsp:val=&quot;00A1013E&quot;/&gt;&lt;wsp:rsid wsp:val=&quot;00A24E06&quot;/&gt;&lt;wsp:rsid wsp:val=&quot;00A26E41&quot;/&gt;&lt;wsp:rsid wsp:val=&quot;00A329B6&quot;/&gt;&lt;wsp:rsid wsp:val=&quot;00A374C1&quot;/&gt;&lt;wsp:rsid wsp:val=&quot;00A41D66&quot;/&gt;&lt;wsp:rsid wsp:val=&quot;00A4300C&quot;/&gt;&lt;wsp:rsid wsp:val=&quot;00A572B2&quot;/&gt;&lt;wsp:rsid wsp:val=&quot;00A81EA5&quot;/&gt;&lt;wsp:rsid wsp:val=&quot;00A81F9D&quot;/&gt;&lt;wsp:rsid wsp:val=&quot;00A83061&quot;/&gt;&lt;wsp:rsid wsp:val=&quot;00AA3688&quot;/&gt;&lt;wsp:rsid wsp:val=&quot;00AB1F2F&quot;/&gt;&lt;wsp:rsid wsp:val=&quot;00AB3AAE&quot;/&gt;&lt;wsp:rsid wsp:val=&quot;00B0005B&quot;/&gt;&lt;wsp:rsid wsp:val=&quot;00B051C3&quot;/&gt;&lt;wsp:rsid wsp:val=&quot;00B30DB9&quot;/&gt;&lt;wsp:rsid wsp:val=&quot;00B353BD&quot;/&gt;&lt;wsp:rsid wsp:val=&quot;00B36731&quot;/&gt;&lt;wsp:rsid wsp:val=&quot;00B45F98&quot;/&gt;&lt;wsp:rsid wsp:val=&quot;00B51BCF&quot;/&gt;&lt;wsp:rsid wsp:val=&quot;00B5595E&quot;/&gt;&lt;wsp:rsid wsp:val=&quot;00B8111B&quot;/&gt;&lt;wsp:rsid wsp:val=&quot;00B86D85&quot;/&gt;&lt;wsp:rsid wsp:val=&quot;00BB1488&quot;/&gt;&lt;wsp:rsid wsp:val=&quot;00C12476&quot;/&gt;&lt;wsp:rsid wsp:val=&quot;00C12AB6&quot;/&gt;&lt;wsp:rsid wsp:val=&quot;00C1734C&quot;/&gt;&lt;wsp:rsid wsp:val=&quot;00C25B2B&quot;/&gt;&lt;wsp:rsid wsp:val=&quot;00C424B7&quot;/&gt;&lt;wsp:rsid wsp:val=&quot;00C5329F&quot;/&gt;&lt;wsp:rsid wsp:val=&quot;00C631B0&quot;/&gt;&lt;wsp:rsid wsp:val=&quot;00C77E3D&quot;/&gt;&lt;wsp:rsid wsp:val=&quot;00C821EE&quot;/&gt;&lt;wsp:rsid wsp:val=&quot;00C86A25&quot;/&gt;&lt;wsp:rsid wsp:val=&quot;00C97173&quot;/&gt;&lt;wsp:rsid wsp:val=&quot;00C978C4&quot;/&gt;&lt;wsp:rsid wsp:val=&quot;00CA7167&quot;/&gt;&lt;wsp:rsid wsp:val=&quot;00CB5348&quot;/&gt;&lt;wsp:rsid wsp:val=&quot;00CB54AF&quot;/&gt;&lt;wsp:rsid wsp:val=&quot;00CC3E9E&quot;/&gt;&lt;wsp:rsid wsp:val=&quot;00CD3425&quot;/&gt;&lt;wsp:rsid wsp:val=&quot;00CF752F&quot;/&gt;&lt;wsp:rsid wsp:val=&quot;00D441B7&quot;/&gt;&lt;wsp:rsid wsp:val=&quot;00D474ED&quot;/&gt;&lt;wsp:rsid wsp:val=&quot;00D6125B&quot;/&gt;&lt;wsp:rsid wsp:val=&quot;00D8032E&quot;/&gt;&lt;wsp:rsid wsp:val=&quot;00D83CDC&quot;/&gt;&lt;wsp:rsid wsp:val=&quot;00DB597C&quot;/&gt;&lt;wsp:rsid wsp:val=&quot;00DE0C70&quot;/&gt;&lt;wsp:rsid wsp:val=&quot;00DE0EDF&quot;/&gt;&lt;wsp:rsid wsp:val=&quot;00E06916&quot;/&gt;&lt;wsp:rsid wsp:val=&quot;00E112E2&quot;/&gt;&lt;wsp:rsid wsp:val=&quot;00E1504E&quot;/&gt;&lt;wsp:rsid wsp:val=&quot;00E222AB&quot;/&gt;&lt;wsp:rsid wsp:val=&quot;00E24E3D&quot;/&gt;&lt;wsp:rsid wsp:val=&quot;00E2789B&quot;/&gt;&lt;wsp:rsid wsp:val=&quot;00E322FA&quot;/&gt;&lt;wsp:rsid wsp:val=&quot;00E42E4D&quot;/&gt;&lt;wsp:rsid wsp:val=&quot;00E6258F&quot;/&gt;&lt;wsp:rsid wsp:val=&quot;00E66689&quot;/&gt;&lt;wsp:rsid wsp:val=&quot;00E84327&quot;/&gt;&lt;wsp:rsid wsp:val=&quot;00EA6A2F&quot;/&gt;&lt;wsp:rsid wsp:val=&quot;00EA6A56&quot;/&gt;&lt;wsp:rsid wsp:val=&quot;00ED17CE&quot;/&gt;&lt;wsp:rsid wsp:val=&quot;00ED73F9&quot;/&gt;&lt;wsp:rsid wsp:val=&quot;00EE012B&quot;/&gt;&lt;wsp:rsid wsp:val=&quot;00EE6033&quot;/&gt;&lt;wsp:rsid wsp:val=&quot;00EF1598&quot;/&gt;&lt;wsp:rsid wsp:val=&quot;00F00857&quot;/&gt;&lt;wsp:rsid wsp:val=&quot;00F166CA&quot;/&gt;&lt;wsp:rsid wsp:val=&quot;00F16F8D&quot;/&gt;&lt;wsp:rsid wsp:val=&quot;00F22FDF&quot;/&gt;&lt;wsp:rsid wsp:val=&quot;00F24925&quot;/&gt;&lt;wsp:rsid wsp:val=&quot;00F31787&quot;/&gt;&lt;wsp:rsid wsp:val=&quot;00F3497A&quot;/&gt;&lt;wsp:rsid wsp:val=&quot;00F525D1&quot;/&gt;&lt;wsp:rsid wsp:val=&quot;00F61F6A&quot;/&gt;&lt;wsp:rsid wsp:val=&quot;00F64DE1&quot;/&gt;&lt;wsp:rsid wsp:val=&quot;00F660A8&quot;/&gt;&lt;wsp:rsid wsp:val=&quot;00F67CFB&quot;/&gt;&lt;wsp:rsid wsp:val=&quot;00F74C29&quot;/&gt;&lt;wsp:rsid wsp:val=&quot;00F77C11&quot;/&gt;&lt;wsp:rsid wsp:val=&quot;00FC2A4E&quot;/&gt;&lt;wsp:rsid wsp:val=&quot;00FC2FF0&quot;/&gt;&lt;wsp:rsid wsp:val=&quot;00FC358D&quot;/&gt;&lt;wsp:rsid wsp:val=&quot;00FC696E&quot;/&gt;&lt;wsp:rsid wsp:val=&quot;00FE3164&quot;/&gt;&lt;wsp:rsid wsp:val=&quot;00FF1D4F&quot;/&gt;&lt;/wsp:rsids&gt;&lt;/w:docPr&gt;&lt;w:body&gt;&lt;w:p wsp:rsidR=&quot;00000000&quot; wsp:rsidRDefault=&quot;007E3B38&quot;&gt;&lt;m:oMathPara&gt;&lt;m:oMath&gt;&lt;m:sSub&gt;&lt;m:sSubPr&gt;&lt;m:ctrlPr&gt;&lt;w:rPr&gt;&lt;w:rFonts w:ascii=&quot;Cambria Math&quot; w:h-ansi=&quot;Cambria Math&quot;/&gt;&lt;wx:font wx:val=&quot;Cambria Math&quot;/&gt;&lt;w:i/&gt;&lt;w:sz w:val=&quot;24&quot;/&gt;&lt;w:sz-cs w:val=&quot;24&quot;/&gt;&lt;w:vertAlign w:val=&quot;superscript&quot;/&gt;&lt;w:lang w:val=&quot;EN-US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4&quot;/&gt;&lt;w:vertAlign w:val=&quot;superscript&quot;/&gt;&lt;w:lang w:val=&quot;EN-US&quot;/&gt;&lt;/w:rPr&gt;&lt;m:t&gt;R&lt;/m:t&gt;&lt;/m:r&gt;&lt;/m:e&gt;&lt;m:sub&gt;&lt;m:r&gt;&lt;w:rPr&gt;&lt;w:rFonts w:ascii=&quot;Cambria Math&quot; w:h-ansi=&quot;Cambria Math&quot;/&gt;&lt;wx:font wx:val=&quot;Cambria Math&quot;/&gt;&lt;w:i/&gt;&lt;w:sz w:val=&quot;24&quot;/&gt;&lt;w:sz-cs w:val=&quot;24&quot;/&gt;&lt;w:vertAlign w:val=&quot;superscript&quot;/&gt;&lt;w:lang w:val=&quot;EN-US&quot;/&gt;&lt;/w:rPr&gt;&lt;m:t&gt;n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73" o:title="" chromakey="white"/>
          </v:shape>
        </w:pict>
      </w:r>
      <w:r w:rsidRPr="00273696">
        <w:rPr>
          <w:rFonts w:ascii="Times New Roman" w:hAnsi="Times New Roman"/>
          <w:sz w:val="24"/>
          <w:szCs w:val="24"/>
        </w:rPr>
        <w:fldChar w:fldCharType="end"/>
      </w:r>
      <w:r w:rsidRPr="001D1781">
        <w:rPr>
          <w:rFonts w:ascii="Times New Roman" w:hAnsi="Times New Roman"/>
          <w:sz w:val="24"/>
          <w:szCs w:val="24"/>
        </w:rPr>
        <w:t xml:space="preserve"> – рейтинговые баллы студента по дисциплинам модуля,</w:t>
      </w:r>
    </w:p>
    <w:p w:rsidR="00980BB9" w:rsidRDefault="00980BB9" w:rsidP="00F73D91">
      <w:pPr>
        <w:spacing w:after="0"/>
        <w:ind w:left="360"/>
        <w:rPr>
          <w:rFonts w:ascii="Times New Roman" w:hAnsi="Times New Roman"/>
          <w:sz w:val="24"/>
          <w:szCs w:val="28"/>
        </w:rPr>
      </w:pPr>
    </w:p>
    <w:p w:rsidR="00980BB9" w:rsidRPr="00F16F8D" w:rsidRDefault="00980BB9" w:rsidP="00F73D91">
      <w:pPr>
        <w:spacing w:after="0"/>
        <w:ind w:left="360"/>
        <w:rPr>
          <w:rFonts w:ascii="Times New Roman" w:hAnsi="Times New Roman"/>
          <w:sz w:val="24"/>
          <w:szCs w:val="28"/>
        </w:rPr>
      </w:pPr>
      <w:r w:rsidRPr="00F16F8D">
        <w:rPr>
          <w:rFonts w:ascii="Times New Roman" w:hAnsi="Times New Roman"/>
          <w:sz w:val="24"/>
          <w:szCs w:val="28"/>
        </w:rPr>
        <w:t>Величина среднего рейтинга студента по модулю  лежит в пределах от 55 до 100 баллов.</w:t>
      </w:r>
    </w:p>
    <w:p w:rsidR="00980BB9" w:rsidRPr="003123C2" w:rsidRDefault="00980BB9" w:rsidP="00F73D91">
      <w:pPr>
        <w:spacing w:line="36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980BB9" w:rsidRPr="00DB597C" w:rsidRDefault="00980BB9" w:rsidP="00F73D91">
      <w:pPr>
        <w:tabs>
          <w:tab w:val="left" w:pos="-7797"/>
        </w:tabs>
        <w:spacing w:after="0" w:line="360" w:lineRule="auto"/>
        <w:ind w:firstLine="567"/>
        <w:contextualSpacing/>
        <w:jc w:val="both"/>
        <w:rPr>
          <w:lang w:eastAsia="ru-RU"/>
        </w:rPr>
      </w:pPr>
    </w:p>
    <w:p w:rsidR="00980BB9" w:rsidRPr="008F70B2" w:rsidRDefault="00980BB9" w:rsidP="008F70B2">
      <w:pPr>
        <w:rPr>
          <w:lang w:eastAsia="ru-RU"/>
        </w:rPr>
      </w:pPr>
    </w:p>
    <w:sectPr w:rsidR="00980BB9" w:rsidRPr="008F70B2" w:rsidSect="00553000">
      <w:pgSz w:w="11906" w:h="16838"/>
      <w:pgMar w:top="1134" w:right="1134" w:bottom="1134" w:left="1134" w:header="709" w:footer="709" w:gutter="0"/>
      <w:pgNumType w:start="9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980BB9" w:rsidRDefault="00980BB9" w:rsidP="00CA7167">
      <w:pPr>
        <w:spacing w:after="0" w:line="240" w:lineRule="auto"/>
      </w:pPr>
      <w:r>
        <w:separator/>
      </w:r>
    </w:p>
  </w:endnote>
  <w:endnote w:type="continuationSeparator" w:id="0">
    <w:p w:rsidR="00980BB9" w:rsidRDefault="00980BB9" w:rsidP="00CA716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imes New Roman CYR">
    <w:panose1 w:val="02020603050405020304"/>
    <w:charset w:val="CC"/>
    <w:family w:val="roman"/>
    <w:pitch w:val="variable"/>
    <w:sig w:usb0="E0002EFF" w:usb1="C000785B" w:usb2="00000009" w:usb3="00000000" w:csb0="000001F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80BB9" w:rsidRDefault="00980BB9" w:rsidP="00FA0E77">
    <w:pPr>
      <w:pStyle w:val="Footer"/>
      <w:framePr w:wrap="around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end"/>
    </w:r>
  </w:p>
  <w:p w:rsidR="00980BB9" w:rsidRDefault="00980BB9" w:rsidP="00553000">
    <w:pPr>
      <w:pStyle w:val="Footer"/>
      <w:ind w:right="360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80BB9" w:rsidRDefault="00980BB9" w:rsidP="00FA0E77">
    <w:pPr>
      <w:pStyle w:val="Footer"/>
      <w:framePr w:wrap="around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separate"/>
    </w:r>
    <w:r>
      <w:rPr>
        <w:rStyle w:val="PageNumber"/>
        <w:noProof/>
      </w:rPr>
      <w:t>2</w:t>
    </w:r>
    <w:r>
      <w:rPr>
        <w:rStyle w:val="PageNumber"/>
      </w:rPr>
      <w:fldChar w:fldCharType="end"/>
    </w:r>
  </w:p>
  <w:p w:rsidR="00980BB9" w:rsidRDefault="00980BB9" w:rsidP="00553000">
    <w:pPr>
      <w:pStyle w:val="Footer"/>
      <w:ind w:right="360"/>
      <w:jc w:val="right"/>
    </w:pPr>
  </w:p>
  <w:p w:rsidR="00980BB9" w:rsidRDefault="00980BB9">
    <w:pPr>
      <w:pStyle w:val="Footer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980BB9" w:rsidRDefault="00980BB9" w:rsidP="00CA7167">
      <w:pPr>
        <w:spacing w:after="0" w:line="240" w:lineRule="auto"/>
      </w:pPr>
      <w:r>
        <w:separator/>
      </w:r>
    </w:p>
  </w:footnote>
  <w:footnote w:type="continuationSeparator" w:id="0">
    <w:p w:rsidR="00980BB9" w:rsidRDefault="00980BB9" w:rsidP="00CA716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000005"/>
    <w:multiLevelType w:val="singleLevel"/>
    <w:tmpl w:val="00000005"/>
    <w:name w:val="WW8Num5"/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/>
        <w:b w:val="0"/>
        <w:i w:val="0"/>
      </w:rPr>
    </w:lvl>
  </w:abstractNum>
  <w:abstractNum w:abstractNumId="1">
    <w:nsid w:val="00000008"/>
    <w:multiLevelType w:val="singleLevel"/>
    <w:tmpl w:val="00000008"/>
    <w:name w:val="WW8Num8"/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/>
      </w:rPr>
    </w:lvl>
  </w:abstractNum>
  <w:abstractNum w:abstractNumId="2">
    <w:nsid w:val="06550BAB"/>
    <w:multiLevelType w:val="hybridMultilevel"/>
    <w:tmpl w:val="054A6962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">
    <w:nsid w:val="07D65B55"/>
    <w:multiLevelType w:val="hybridMultilevel"/>
    <w:tmpl w:val="1B5882E2"/>
    <w:lvl w:ilvl="0" w:tplc="0419000F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  <w:rPr>
        <w:rFonts w:cs="Times New Roman"/>
      </w:rPr>
    </w:lvl>
  </w:abstractNum>
  <w:abstractNum w:abstractNumId="4">
    <w:nsid w:val="0834548E"/>
    <w:multiLevelType w:val="hybridMultilevel"/>
    <w:tmpl w:val="0CB83454"/>
    <w:lvl w:ilvl="0" w:tplc="041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cs="Times New Roman"/>
      </w:rPr>
    </w:lvl>
  </w:abstractNum>
  <w:abstractNum w:abstractNumId="5">
    <w:nsid w:val="08764372"/>
    <w:multiLevelType w:val="hybridMultilevel"/>
    <w:tmpl w:val="6E567CB4"/>
    <w:lvl w:ilvl="0" w:tplc="041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cs="Times New Roman"/>
      </w:rPr>
    </w:lvl>
  </w:abstractNum>
  <w:abstractNum w:abstractNumId="6">
    <w:nsid w:val="09DB4A0F"/>
    <w:multiLevelType w:val="hybridMultilevel"/>
    <w:tmpl w:val="CA049DC4"/>
    <w:lvl w:ilvl="0" w:tplc="0419000F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880"/>
        </w:tabs>
        <w:ind w:left="288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5040"/>
        </w:tabs>
        <w:ind w:left="504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6480"/>
        </w:tabs>
        <w:ind w:left="648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7200"/>
        </w:tabs>
        <w:ind w:left="7200" w:hanging="180"/>
      </w:pPr>
      <w:rPr>
        <w:rFonts w:cs="Times New Roman"/>
      </w:rPr>
    </w:lvl>
  </w:abstractNum>
  <w:abstractNum w:abstractNumId="7">
    <w:nsid w:val="0A3C402A"/>
    <w:multiLevelType w:val="hybridMultilevel"/>
    <w:tmpl w:val="978A09DC"/>
    <w:lvl w:ilvl="0" w:tplc="0419000F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  <w:rPr>
        <w:rFonts w:cs="Times New Roman"/>
      </w:rPr>
    </w:lvl>
  </w:abstractNum>
  <w:abstractNum w:abstractNumId="8">
    <w:nsid w:val="0AB504A3"/>
    <w:multiLevelType w:val="hybridMultilevel"/>
    <w:tmpl w:val="3D507658"/>
    <w:lvl w:ilvl="0" w:tplc="0419000F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  <w:rPr>
        <w:rFonts w:cs="Times New Roman"/>
      </w:rPr>
    </w:lvl>
  </w:abstractNum>
  <w:abstractNum w:abstractNumId="9">
    <w:nsid w:val="0B601265"/>
    <w:multiLevelType w:val="hybridMultilevel"/>
    <w:tmpl w:val="C7324EFE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0">
    <w:nsid w:val="10BC4084"/>
    <w:multiLevelType w:val="hybridMultilevel"/>
    <w:tmpl w:val="1DACC052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1">
    <w:nsid w:val="14E66018"/>
    <w:multiLevelType w:val="hybridMultilevel"/>
    <w:tmpl w:val="70CCB372"/>
    <w:lvl w:ilvl="0" w:tplc="041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cs="Times New Roman"/>
      </w:rPr>
    </w:lvl>
  </w:abstractNum>
  <w:abstractNum w:abstractNumId="12">
    <w:nsid w:val="18134404"/>
    <w:multiLevelType w:val="hybridMultilevel"/>
    <w:tmpl w:val="08089D40"/>
    <w:lvl w:ilvl="0" w:tplc="0419000F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880"/>
        </w:tabs>
        <w:ind w:left="288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5040"/>
        </w:tabs>
        <w:ind w:left="504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6480"/>
        </w:tabs>
        <w:ind w:left="648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7200"/>
        </w:tabs>
        <w:ind w:left="7200" w:hanging="180"/>
      </w:pPr>
      <w:rPr>
        <w:rFonts w:cs="Times New Roman"/>
      </w:rPr>
    </w:lvl>
  </w:abstractNum>
  <w:abstractNum w:abstractNumId="13">
    <w:nsid w:val="18AF1721"/>
    <w:multiLevelType w:val="hybridMultilevel"/>
    <w:tmpl w:val="1BB2CB7E"/>
    <w:lvl w:ilvl="0" w:tplc="0419000F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4">
    <w:nsid w:val="197710BB"/>
    <w:multiLevelType w:val="hybridMultilevel"/>
    <w:tmpl w:val="324AD040"/>
    <w:lvl w:ilvl="0" w:tplc="041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cs="Times New Roman"/>
      </w:rPr>
    </w:lvl>
  </w:abstractNum>
  <w:abstractNum w:abstractNumId="15">
    <w:nsid w:val="1C5A4EA8"/>
    <w:multiLevelType w:val="multilevel"/>
    <w:tmpl w:val="CA049DC4"/>
    <w:lvl w:ilvl="0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1">
      <w:start w:val="1"/>
      <w:numFmt w:val="lowerLetter"/>
      <w:lvlText w:val="%2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2">
      <w:start w:val="1"/>
      <w:numFmt w:val="lowerRoman"/>
      <w:lvlText w:val="%3."/>
      <w:lvlJc w:val="right"/>
      <w:pPr>
        <w:tabs>
          <w:tab w:val="num" w:pos="2880"/>
        </w:tabs>
        <w:ind w:left="2880" w:hanging="180"/>
      </w:pPr>
      <w:rPr>
        <w:rFonts w:cs="Times New Roman"/>
      </w:rPr>
    </w:lvl>
    <w:lvl w:ilvl="3">
      <w:start w:val="1"/>
      <w:numFmt w:val="decimal"/>
      <w:lvlText w:val="%4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4">
      <w:start w:val="1"/>
      <w:numFmt w:val="lowerLetter"/>
      <w:lvlText w:val="%5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5">
      <w:start w:val="1"/>
      <w:numFmt w:val="lowerRoman"/>
      <w:lvlText w:val="%6."/>
      <w:lvlJc w:val="right"/>
      <w:pPr>
        <w:tabs>
          <w:tab w:val="num" w:pos="5040"/>
        </w:tabs>
        <w:ind w:left="5040" w:hanging="18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7">
      <w:start w:val="1"/>
      <w:numFmt w:val="lowerLetter"/>
      <w:lvlText w:val="%8."/>
      <w:lvlJc w:val="left"/>
      <w:pPr>
        <w:tabs>
          <w:tab w:val="num" w:pos="6480"/>
        </w:tabs>
        <w:ind w:left="6480" w:hanging="360"/>
      </w:pPr>
      <w:rPr>
        <w:rFonts w:cs="Times New Roman"/>
      </w:rPr>
    </w:lvl>
    <w:lvl w:ilvl="8">
      <w:start w:val="1"/>
      <w:numFmt w:val="lowerRoman"/>
      <w:lvlText w:val="%9."/>
      <w:lvlJc w:val="right"/>
      <w:pPr>
        <w:tabs>
          <w:tab w:val="num" w:pos="7200"/>
        </w:tabs>
        <w:ind w:left="7200" w:hanging="180"/>
      </w:pPr>
      <w:rPr>
        <w:rFonts w:cs="Times New Roman"/>
      </w:rPr>
    </w:lvl>
  </w:abstractNum>
  <w:abstractNum w:abstractNumId="16">
    <w:nsid w:val="1CAD5358"/>
    <w:multiLevelType w:val="hybridMultilevel"/>
    <w:tmpl w:val="213A1222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7">
    <w:nsid w:val="1CAF17FC"/>
    <w:multiLevelType w:val="hybridMultilevel"/>
    <w:tmpl w:val="C69AADC4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8">
    <w:nsid w:val="1EEE3588"/>
    <w:multiLevelType w:val="hybridMultilevel"/>
    <w:tmpl w:val="B5DAEB16"/>
    <w:lvl w:ilvl="0" w:tplc="041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cs="Times New Roman"/>
      </w:rPr>
    </w:lvl>
  </w:abstractNum>
  <w:abstractNum w:abstractNumId="19">
    <w:nsid w:val="24435A66"/>
    <w:multiLevelType w:val="hybridMultilevel"/>
    <w:tmpl w:val="8A7E966E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0">
    <w:nsid w:val="2E290411"/>
    <w:multiLevelType w:val="hybridMultilevel"/>
    <w:tmpl w:val="3E9C495E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1">
    <w:nsid w:val="2EF104A3"/>
    <w:multiLevelType w:val="hybridMultilevel"/>
    <w:tmpl w:val="1AB601BC"/>
    <w:lvl w:ilvl="0" w:tplc="A4D6301E">
      <w:start w:val="1"/>
      <w:numFmt w:val="bullet"/>
      <w:lvlText w:val=""/>
      <w:lvlJc w:val="left"/>
      <w:pPr>
        <w:tabs>
          <w:tab w:val="num" w:pos="709"/>
        </w:tabs>
        <w:ind w:left="709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149"/>
        </w:tabs>
        <w:ind w:left="2149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69"/>
        </w:tabs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589"/>
        </w:tabs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09"/>
        </w:tabs>
        <w:ind w:left="430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29"/>
        </w:tabs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49"/>
        </w:tabs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69"/>
        </w:tabs>
        <w:ind w:left="646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189"/>
        </w:tabs>
        <w:ind w:left="7189" w:hanging="360"/>
      </w:pPr>
      <w:rPr>
        <w:rFonts w:ascii="Wingdings" w:hAnsi="Wingdings" w:hint="default"/>
      </w:rPr>
    </w:lvl>
  </w:abstractNum>
  <w:abstractNum w:abstractNumId="22">
    <w:nsid w:val="31054917"/>
    <w:multiLevelType w:val="hybridMultilevel"/>
    <w:tmpl w:val="99AA9308"/>
    <w:lvl w:ilvl="0" w:tplc="041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cs="Times New Roman"/>
      </w:rPr>
    </w:lvl>
  </w:abstractNum>
  <w:abstractNum w:abstractNumId="23">
    <w:nsid w:val="31F00E23"/>
    <w:multiLevelType w:val="hybridMultilevel"/>
    <w:tmpl w:val="0BFE53CA"/>
    <w:lvl w:ilvl="0" w:tplc="0419000F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  <w:rPr>
        <w:rFonts w:cs="Times New Roman"/>
      </w:rPr>
    </w:lvl>
  </w:abstractNum>
  <w:abstractNum w:abstractNumId="24">
    <w:nsid w:val="42131F61"/>
    <w:multiLevelType w:val="hybridMultilevel"/>
    <w:tmpl w:val="03C4B7A0"/>
    <w:lvl w:ilvl="0" w:tplc="0419000F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880"/>
        </w:tabs>
        <w:ind w:left="288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5040"/>
        </w:tabs>
        <w:ind w:left="504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6480"/>
        </w:tabs>
        <w:ind w:left="648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7200"/>
        </w:tabs>
        <w:ind w:left="7200" w:hanging="180"/>
      </w:pPr>
      <w:rPr>
        <w:rFonts w:cs="Times New Roman"/>
      </w:rPr>
    </w:lvl>
  </w:abstractNum>
  <w:abstractNum w:abstractNumId="25">
    <w:nsid w:val="42905D2E"/>
    <w:multiLevelType w:val="hybridMultilevel"/>
    <w:tmpl w:val="CAF0EEAC"/>
    <w:lvl w:ilvl="0" w:tplc="0419000F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  <w:rPr>
        <w:rFonts w:cs="Times New Roman"/>
      </w:rPr>
    </w:lvl>
  </w:abstractNum>
  <w:abstractNum w:abstractNumId="26">
    <w:nsid w:val="4A270D62"/>
    <w:multiLevelType w:val="hybridMultilevel"/>
    <w:tmpl w:val="4F68AF3A"/>
    <w:lvl w:ilvl="0" w:tplc="0419000F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  <w:rPr>
        <w:rFonts w:cs="Times New Roman"/>
      </w:rPr>
    </w:lvl>
  </w:abstractNum>
  <w:abstractNum w:abstractNumId="27">
    <w:nsid w:val="51735D80"/>
    <w:multiLevelType w:val="hybridMultilevel"/>
    <w:tmpl w:val="6E1C830A"/>
    <w:lvl w:ilvl="0" w:tplc="041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cs="Times New Roman"/>
      </w:rPr>
    </w:lvl>
  </w:abstractNum>
  <w:abstractNum w:abstractNumId="28">
    <w:nsid w:val="52373E4E"/>
    <w:multiLevelType w:val="hybridMultilevel"/>
    <w:tmpl w:val="D5A6F95C"/>
    <w:lvl w:ilvl="0" w:tplc="0419000F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880"/>
        </w:tabs>
        <w:ind w:left="288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5040"/>
        </w:tabs>
        <w:ind w:left="504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6480"/>
        </w:tabs>
        <w:ind w:left="648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7200"/>
        </w:tabs>
        <w:ind w:left="7200" w:hanging="180"/>
      </w:pPr>
      <w:rPr>
        <w:rFonts w:cs="Times New Roman"/>
      </w:rPr>
    </w:lvl>
  </w:abstractNum>
  <w:abstractNum w:abstractNumId="29">
    <w:nsid w:val="54E64252"/>
    <w:multiLevelType w:val="hybridMultilevel"/>
    <w:tmpl w:val="F250820E"/>
    <w:lvl w:ilvl="0" w:tplc="A4D6301E">
      <w:start w:val="1"/>
      <w:numFmt w:val="bullet"/>
      <w:lvlText w:val=""/>
      <w:lvlJc w:val="left"/>
      <w:pPr>
        <w:tabs>
          <w:tab w:val="num" w:pos="0"/>
        </w:tabs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0">
    <w:nsid w:val="611F2E82"/>
    <w:multiLevelType w:val="hybridMultilevel"/>
    <w:tmpl w:val="BC6E540A"/>
    <w:lvl w:ilvl="0" w:tplc="0419000F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  <w:rPr>
        <w:rFonts w:cs="Times New Roman"/>
      </w:rPr>
    </w:lvl>
  </w:abstractNum>
  <w:abstractNum w:abstractNumId="31">
    <w:nsid w:val="61DE5227"/>
    <w:multiLevelType w:val="hybridMultilevel"/>
    <w:tmpl w:val="CCD6AFBC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32">
    <w:nsid w:val="62AF296A"/>
    <w:multiLevelType w:val="hybridMultilevel"/>
    <w:tmpl w:val="FD8CA8F2"/>
    <w:lvl w:ilvl="0" w:tplc="0419000F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880"/>
        </w:tabs>
        <w:ind w:left="288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5040"/>
        </w:tabs>
        <w:ind w:left="504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6480"/>
        </w:tabs>
        <w:ind w:left="648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7200"/>
        </w:tabs>
        <w:ind w:left="7200" w:hanging="180"/>
      </w:pPr>
      <w:rPr>
        <w:rFonts w:cs="Times New Roman"/>
      </w:rPr>
    </w:lvl>
  </w:abstractNum>
  <w:abstractNum w:abstractNumId="33">
    <w:nsid w:val="63CD7F82"/>
    <w:multiLevelType w:val="hybridMultilevel"/>
    <w:tmpl w:val="FBC44A9C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34">
    <w:nsid w:val="66C84FA7"/>
    <w:multiLevelType w:val="hybridMultilevel"/>
    <w:tmpl w:val="0A0EFD42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35">
    <w:nsid w:val="68433233"/>
    <w:multiLevelType w:val="hybridMultilevel"/>
    <w:tmpl w:val="377889D0"/>
    <w:lvl w:ilvl="0" w:tplc="0419000F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  <w:rPr>
        <w:rFonts w:cs="Times New Roman"/>
      </w:rPr>
    </w:lvl>
  </w:abstractNum>
  <w:abstractNum w:abstractNumId="36">
    <w:nsid w:val="68DE531C"/>
    <w:multiLevelType w:val="hybridMultilevel"/>
    <w:tmpl w:val="39944332"/>
    <w:lvl w:ilvl="0" w:tplc="A4D6301E">
      <w:start w:val="1"/>
      <w:numFmt w:val="bullet"/>
      <w:lvlText w:val=""/>
      <w:lvlJc w:val="left"/>
      <w:pPr>
        <w:tabs>
          <w:tab w:val="num" w:pos="720"/>
        </w:tabs>
        <w:ind w:left="72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37">
    <w:nsid w:val="6AA92215"/>
    <w:multiLevelType w:val="hybridMultilevel"/>
    <w:tmpl w:val="9134ED38"/>
    <w:lvl w:ilvl="0" w:tplc="041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cs="Times New Roman"/>
      </w:rPr>
    </w:lvl>
  </w:abstractNum>
  <w:abstractNum w:abstractNumId="38">
    <w:nsid w:val="6CF36E95"/>
    <w:multiLevelType w:val="hybridMultilevel"/>
    <w:tmpl w:val="1D42D088"/>
    <w:lvl w:ilvl="0" w:tplc="0419000F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880"/>
        </w:tabs>
        <w:ind w:left="288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5040"/>
        </w:tabs>
        <w:ind w:left="504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6480"/>
        </w:tabs>
        <w:ind w:left="648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7200"/>
        </w:tabs>
        <w:ind w:left="7200" w:hanging="180"/>
      </w:pPr>
      <w:rPr>
        <w:rFonts w:cs="Times New Roman"/>
      </w:rPr>
    </w:lvl>
  </w:abstractNum>
  <w:abstractNum w:abstractNumId="39">
    <w:nsid w:val="6D151600"/>
    <w:multiLevelType w:val="hybridMultilevel"/>
    <w:tmpl w:val="6FCED3BE"/>
    <w:lvl w:ilvl="0" w:tplc="0419000F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880"/>
        </w:tabs>
        <w:ind w:left="288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5040"/>
        </w:tabs>
        <w:ind w:left="504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6480"/>
        </w:tabs>
        <w:ind w:left="648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7200"/>
        </w:tabs>
        <w:ind w:left="7200" w:hanging="180"/>
      </w:pPr>
      <w:rPr>
        <w:rFonts w:cs="Times New Roman"/>
      </w:rPr>
    </w:lvl>
  </w:abstractNum>
  <w:abstractNum w:abstractNumId="40">
    <w:nsid w:val="73D0382F"/>
    <w:multiLevelType w:val="hybridMultilevel"/>
    <w:tmpl w:val="5602ECAE"/>
    <w:lvl w:ilvl="0" w:tplc="0419000F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  <w:rPr>
        <w:rFonts w:cs="Times New Roman"/>
      </w:rPr>
    </w:lvl>
  </w:abstractNum>
  <w:abstractNum w:abstractNumId="41">
    <w:nsid w:val="79365D2C"/>
    <w:multiLevelType w:val="hybridMultilevel"/>
    <w:tmpl w:val="55866962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num w:numId="1">
    <w:abstractNumId w:val="2"/>
  </w:num>
  <w:num w:numId="2">
    <w:abstractNumId w:val="29"/>
  </w:num>
  <w:num w:numId="3">
    <w:abstractNumId w:val="21"/>
  </w:num>
  <w:num w:numId="4">
    <w:abstractNumId w:val="5"/>
  </w:num>
  <w:num w:numId="5">
    <w:abstractNumId w:val="37"/>
  </w:num>
  <w:num w:numId="6">
    <w:abstractNumId w:val="16"/>
  </w:num>
  <w:num w:numId="7">
    <w:abstractNumId w:val="36"/>
  </w:num>
  <w:num w:numId="8">
    <w:abstractNumId w:val="34"/>
  </w:num>
  <w:num w:numId="9">
    <w:abstractNumId w:val="4"/>
  </w:num>
  <w:num w:numId="10">
    <w:abstractNumId w:val="20"/>
  </w:num>
  <w:num w:numId="11">
    <w:abstractNumId w:val="3"/>
  </w:num>
  <w:num w:numId="12">
    <w:abstractNumId w:val="19"/>
  </w:num>
  <w:num w:numId="13">
    <w:abstractNumId w:val="13"/>
  </w:num>
  <w:num w:numId="14">
    <w:abstractNumId w:val="17"/>
  </w:num>
  <w:num w:numId="15">
    <w:abstractNumId w:val="31"/>
  </w:num>
  <w:num w:numId="16">
    <w:abstractNumId w:val="35"/>
  </w:num>
  <w:num w:numId="17">
    <w:abstractNumId w:val="23"/>
  </w:num>
  <w:num w:numId="18">
    <w:abstractNumId w:val="40"/>
  </w:num>
  <w:num w:numId="19">
    <w:abstractNumId w:val="25"/>
  </w:num>
  <w:num w:numId="20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1">
    <w:abstractNumId w:val="28"/>
  </w:num>
  <w:num w:numId="22">
    <w:abstractNumId w:val="6"/>
  </w:num>
  <w:num w:numId="23">
    <w:abstractNumId w:val="9"/>
  </w:num>
  <w:num w:numId="24">
    <w:abstractNumId w:val="41"/>
  </w:num>
  <w:num w:numId="25">
    <w:abstractNumId w:val="39"/>
  </w:num>
  <w:num w:numId="26">
    <w:abstractNumId w:val="12"/>
  </w:num>
  <w:num w:numId="27">
    <w:abstractNumId w:val="11"/>
  </w:num>
  <w:num w:numId="28">
    <w:abstractNumId w:val="32"/>
  </w:num>
  <w:num w:numId="29">
    <w:abstractNumId w:val="33"/>
  </w:num>
  <w:num w:numId="30">
    <w:abstractNumId w:val="22"/>
  </w:num>
  <w:num w:numId="31">
    <w:abstractNumId w:val="7"/>
  </w:num>
  <w:num w:numId="32">
    <w:abstractNumId w:val="18"/>
  </w:num>
  <w:num w:numId="33">
    <w:abstractNumId w:val="14"/>
  </w:num>
  <w:num w:numId="34">
    <w:abstractNumId w:val="26"/>
  </w:num>
  <w:num w:numId="35">
    <w:abstractNumId w:val="30"/>
  </w:num>
  <w:num w:numId="36">
    <w:abstractNumId w:val="8"/>
  </w:num>
  <w:num w:numId="37">
    <w:abstractNumId w:val="27"/>
  </w:num>
  <w:num w:numId="38">
    <w:abstractNumId w:val="38"/>
  </w:num>
  <w:num w:numId="39">
    <w:abstractNumId w:val="15"/>
  </w:num>
  <w:num w:numId="40">
    <w:abstractNumId w:val="24"/>
  </w:num>
  <w:numIdMacAtCleanup w:val="29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C424B7"/>
    <w:rsid w:val="00004ED9"/>
    <w:rsid w:val="0000637E"/>
    <w:rsid w:val="00010033"/>
    <w:rsid w:val="00020B20"/>
    <w:rsid w:val="00023AD8"/>
    <w:rsid w:val="00025C1E"/>
    <w:rsid w:val="00026A79"/>
    <w:rsid w:val="00040B37"/>
    <w:rsid w:val="00042F1F"/>
    <w:rsid w:val="0004691C"/>
    <w:rsid w:val="00050CA3"/>
    <w:rsid w:val="000574AD"/>
    <w:rsid w:val="00060AB0"/>
    <w:rsid w:val="000628A5"/>
    <w:rsid w:val="00064771"/>
    <w:rsid w:val="00071343"/>
    <w:rsid w:val="000748D4"/>
    <w:rsid w:val="00074C40"/>
    <w:rsid w:val="00074D2C"/>
    <w:rsid w:val="000777BF"/>
    <w:rsid w:val="0009372C"/>
    <w:rsid w:val="00094532"/>
    <w:rsid w:val="000A0015"/>
    <w:rsid w:val="000A18CA"/>
    <w:rsid w:val="000A2B7F"/>
    <w:rsid w:val="000A7230"/>
    <w:rsid w:val="000A7767"/>
    <w:rsid w:val="000B01E7"/>
    <w:rsid w:val="000B10CC"/>
    <w:rsid w:val="000B2262"/>
    <w:rsid w:val="000B30EE"/>
    <w:rsid w:val="000C2315"/>
    <w:rsid w:val="000C797B"/>
    <w:rsid w:val="000D0554"/>
    <w:rsid w:val="000D0969"/>
    <w:rsid w:val="000D78F7"/>
    <w:rsid w:val="000E26C3"/>
    <w:rsid w:val="000F359C"/>
    <w:rsid w:val="000F605D"/>
    <w:rsid w:val="00105509"/>
    <w:rsid w:val="0012260A"/>
    <w:rsid w:val="00123130"/>
    <w:rsid w:val="001231F2"/>
    <w:rsid w:val="00134ACE"/>
    <w:rsid w:val="001376DE"/>
    <w:rsid w:val="001433AF"/>
    <w:rsid w:val="001444E1"/>
    <w:rsid w:val="00145F1F"/>
    <w:rsid w:val="0014613F"/>
    <w:rsid w:val="00147421"/>
    <w:rsid w:val="00147ED6"/>
    <w:rsid w:val="001570A2"/>
    <w:rsid w:val="001576F3"/>
    <w:rsid w:val="00163B0F"/>
    <w:rsid w:val="00163B47"/>
    <w:rsid w:val="00177577"/>
    <w:rsid w:val="0018123D"/>
    <w:rsid w:val="001869AC"/>
    <w:rsid w:val="00186A21"/>
    <w:rsid w:val="001912D3"/>
    <w:rsid w:val="001957B6"/>
    <w:rsid w:val="001A0566"/>
    <w:rsid w:val="001A3634"/>
    <w:rsid w:val="001A6D65"/>
    <w:rsid w:val="001B2564"/>
    <w:rsid w:val="001C0057"/>
    <w:rsid w:val="001C29C1"/>
    <w:rsid w:val="001C4F99"/>
    <w:rsid w:val="001C6118"/>
    <w:rsid w:val="001D1781"/>
    <w:rsid w:val="001D3673"/>
    <w:rsid w:val="001D7326"/>
    <w:rsid w:val="001F1F3A"/>
    <w:rsid w:val="001F2F16"/>
    <w:rsid w:val="001F37E8"/>
    <w:rsid w:val="001F5C87"/>
    <w:rsid w:val="00204724"/>
    <w:rsid w:val="00216EE2"/>
    <w:rsid w:val="00223D07"/>
    <w:rsid w:val="0022609C"/>
    <w:rsid w:val="00240387"/>
    <w:rsid w:val="00241DC0"/>
    <w:rsid w:val="00242947"/>
    <w:rsid w:val="002508F5"/>
    <w:rsid w:val="00273696"/>
    <w:rsid w:val="00277033"/>
    <w:rsid w:val="00283884"/>
    <w:rsid w:val="002859AE"/>
    <w:rsid w:val="0029039B"/>
    <w:rsid w:val="00291412"/>
    <w:rsid w:val="00292BB1"/>
    <w:rsid w:val="0029695F"/>
    <w:rsid w:val="002A0868"/>
    <w:rsid w:val="002A0B87"/>
    <w:rsid w:val="002B0124"/>
    <w:rsid w:val="002C330B"/>
    <w:rsid w:val="002C35B6"/>
    <w:rsid w:val="002D3E81"/>
    <w:rsid w:val="002D61AF"/>
    <w:rsid w:val="002D6E78"/>
    <w:rsid w:val="002E3F69"/>
    <w:rsid w:val="002F3D3A"/>
    <w:rsid w:val="002F4740"/>
    <w:rsid w:val="003022DC"/>
    <w:rsid w:val="00304389"/>
    <w:rsid w:val="00305D70"/>
    <w:rsid w:val="003123C2"/>
    <w:rsid w:val="00315A9C"/>
    <w:rsid w:val="0031782D"/>
    <w:rsid w:val="00320B77"/>
    <w:rsid w:val="003218EE"/>
    <w:rsid w:val="00322371"/>
    <w:rsid w:val="00323346"/>
    <w:rsid w:val="00323FE3"/>
    <w:rsid w:val="00324F2D"/>
    <w:rsid w:val="003335B7"/>
    <w:rsid w:val="00334A9D"/>
    <w:rsid w:val="00335F13"/>
    <w:rsid w:val="00335FD8"/>
    <w:rsid w:val="00340D98"/>
    <w:rsid w:val="003467F3"/>
    <w:rsid w:val="00350E46"/>
    <w:rsid w:val="00351295"/>
    <w:rsid w:val="00352C14"/>
    <w:rsid w:val="003543AC"/>
    <w:rsid w:val="0035720D"/>
    <w:rsid w:val="003619E3"/>
    <w:rsid w:val="00364E6C"/>
    <w:rsid w:val="0036521D"/>
    <w:rsid w:val="00367247"/>
    <w:rsid w:val="00370236"/>
    <w:rsid w:val="00393609"/>
    <w:rsid w:val="0039618F"/>
    <w:rsid w:val="00396407"/>
    <w:rsid w:val="00397F06"/>
    <w:rsid w:val="003A2EEF"/>
    <w:rsid w:val="003A36FE"/>
    <w:rsid w:val="003A3C86"/>
    <w:rsid w:val="003A4747"/>
    <w:rsid w:val="003A6028"/>
    <w:rsid w:val="003B0730"/>
    <w:rsid w:val="003B1290"/>
    <w:rsid w:val="003B164C"/>
    <w:rsid w:val="003B21E6"/>
    <w:rsid w:val="003B7750"/>
    <w:rsid w:val="003C3305"/>
    <w:rsid w:val="003C53D2"/>
    <w:rsid w:val="003D37DB"/>
    <w:rsid w:val="003E68AE"/>
    <w:rsid w:val="003E7503"/>
    <w:rsid w:val="003E7C00"/>
    <w:rsid w:val="003F200B"/>
    <w:rsid w:val="003F5B9C"/>
    <w:rsid w:val="004030BC"/>
    <w:rsid w:val="00407D2D"/>
    <w:rsid w:val="00410B56"/>
    <w:rsid w:val="0041524A"/>
    <w:rsid w:val="00437594"/>
    <w:rsid w:val="0044083B"/>
    <w:rsid w:val="00442F3F"/>
    <w:rsid w:val="0044361D"/>
    <w:rsid w:val="00444D73"/>
    <w:rsid w:val="00445212"/>
    <w:rsid w:val="00447254"/>
    <w:rsid w:val="0044730A"/>
    <w:rsid w:val="004551EE"/>
    <w:rsid w:val="00463B74"/>
    <w:rsid w:val="00466E62"/>
    <w:rsid w:val="00475F27"/>
    <w:rsid w:val="0048222B"/>
    <w:rsid w:val="004838A5"/>
    <w:rsid w:val="00486C07"/>
    <w:rsid w:val="0048722A"/>
    <w:rsid w:val="00487B77"/>
    <w:rsid w:val="00493248"/>
    <w:rsid w:val="004965A9"/>
    <w:rsid w:val="004A1573"/>
    <w:rsid w:val="004A205B"/>
    <w:rsid w:val="004B04D2"/>
    <w:rsid w:val="004B0884"/>
    <w:rsid w:val="004B2ECB"/>
    <w:rsid w:val="004B711E"/>
    <w:rsid w:val="004C1E1C"/>
    <w:rsid w:val="004C63F4"/>
    <w:rsid w:val="004D0B42"/>
    <w:rsid w:val="004D1D18"/>
    <w:rsid w:val="004D5381"/>
    <w:rsid w:val="004E13F8"/>
    <w:rsid w:val="004E3B32"/>
    <w:rsid w:val="004E3E87"/>
    <w:rsid w:val="004E566C"/>
    <w:rsid w:val="004F1AA2"/>
    <w:rsid w:val="004F45D5"/>
    <w:rsid w:val="004F47B7"/>
    <w:rsid w:val="004F4D34"/>
    <w:rsid w:val="004F63B0"/>
    <w:rsid w:val="004F6BF2"/>
    <w:rsid w:val="0050357E"/>
    <w:rsid w:val="00505540"/>
    <w:rsid w:val="00510D7C"/>
    <w:rsid w:val="00511E33"/>
    <w:rsid w:val="00513CEF"/>
    <w:rsid w:val="00514E16"/>
    <w:rsid w:val="0052265F"/>
    <w:rsid w:val="005329C4"/>
    <w:rsid w:val="00545A03"/>
    <w:rsid w:val="00551001"/>
    <w:rsid w:val="00552B2A"/>
    <w:rsid w:val="00553000"/>
    <w:rsid w:val="00554186"/>
    <w:rsid w:val="00562E92"/>
    <w:rsid w:val="005658C6"/>
    <w:rsid w:val="005673D0"/>
    <w:rsid w:val="00586C13"/>
    <w:rsid w:val="00587D1E"/>
    <w:rsid w:val="0059210A"/>
    <w:rsid w:val="005A2DD4"/>
    <w:rsid w:val="005A5053"/>
    <w:rsid w:val="005B01D8"/>
    <w:rsid w:val="005B20C9"/>
    <w:rsid w:val="005C1E9B"/>
    <w:rsid w:val="005C2AB8"/>
    <w:rsid w:val="005C2FBA"/>
    <w:rsid w:val="005C6E98"/>
    <w:rsid w:val="005D1502"/>
    <w:rsid w:val="005D1F37"/>
    <w:rsid w:val="005D355C"/>
    <w:rsid w:val="005D52AB"/>
    <w:rsid w:val="005E538D"/>
    <w:rsid w:val="005E5A5A"/>
    <w:rsid w:val="005E6815"/>
    <w:rsid w:val="005F3265"/>
    <w:rsid w:val="005F3865"/>
    <w:rsid w:val="005F7F77"/>
    <w:rsid w:val="006020D2"/>
    <w:rsid w:val="00607FD3"/>
    <w:rsid w:val="006119C6"/>
    <w:rsid w:val="006224A1"/>
    <w:rsid w:val="00622B44"/>
    <w:rsid w:val="00627151"/>
    <w:rsid w:val="00627B58"/>
    <w:rsid w:val="0063090F"/>
    <w:rsid w:val="00631112"/>
    <w:rsid w:val="00642AD9"/>
    <w:rsid w:val="00646300"/>
    <w:rsid w:val="00646CDF"/>
    <w:rsid w:val="006474CD"/>
    <w:rsid w:val="006618A3"/>
    <w:rsid w:val="00663B4D"/>
    <w:rsid w:val="00664361"/>
    <w:rsid w:val="00666B7D"/>
    <w:rsid w:val="00670844"/>
    <w:rsid w:val="00677D4A"/>
    <w:rsid w:val="00681AEE"/>
    <w:rsid w:val="00683238"/>
    <w:rsid w:val="006838AC"/>
    <w:rsid w:val="00690192"/>
    <w:rsid w:val="006907F8"/>
    <w:rsid w:val="00692D27"/>
    <w:rsid w:val="00695872"/>
    <w:rsid w:val="006958D5"/>
    <w:rsid w:val="006B334D"/>
    <w:rsid w:val="006B7F1D"/>
    <w:rsid w:val="006C10A5"/>
    <w:rsid w:val="006C46D6"/>
    <w:rsid w:val="006C5A13"/>
    <w:rsid w:val="006C632D"/>
    <w:rsid w:val="006D7608"/>
    <w:rsid w:val="006E62D8"/>
    <w:rsid w:val="006F53B0"/>
    <w:rsid w:val="006F6A2A"/>
    <w:rsid w:val="0070138E"/>
    <w:rsid w:val="00701901"/>
    <w:rsid w:val="007023A8"/>
    <w:rsid w:val="00702A5B"/>
    <w:rsid w:val="00707519"/>
    <w:rsid w:val="007127D5"/>
    <w:rsid w:val="007243BC"/>
    <w:rsid w:val="00726982"/>
    <w:rsid w:val="00732567"/>
    <w:rsid w:val="0073305F"/>
    <w:rsid w:val="00735A9C"/>
    <w:rsid w:val="00737E4D"/>
    <w:rsid w:val="00742F6B"/>
    <w:rsid w:val="007430EE"/>
    <w:rsid w:val="007513F0"/>
    <w:rsid w:val="00761345"/>
    <w:rsid w:val="0076486C"/>
    <w:rsid w:val="00771F0D"/>
    <w:rsid w:val="007751E8"/>
    <w:rsid w:val="00782B92"/>
    <w:rsid w:val="00783103"/>
    <w:rsid w:val="0078343B"/>
    <w:rsid w:val="00797FB6"/>
    <w:rsid w:val="007A2F04"/>
    <w:rsid w:val="007B1F62"/>
    <w:rsid w:val="007B28CD"/>
    <w:rsid w:val="007B2BEA"/>
    <w:rsid w:val="007B503A"/>
    <w:rsid w:val="007B64BE"/>
    <w:rsid w:val="007B6CE0"/>
    <w:rsid w:val="007C0402"/>
    <w:rsid w:val="007C18EF"/>
    <w:rsid w:val="007C64E4"/>
    <w:rsid w:val="007D4D72"/>
    <w:rsid w:val="007E0373"/>
    <w:rsid w:val="007E56C6"/>
    <w:rsid w:val="007E6F83"/>
    <w:rsid w:val="007E7AFB"/>
    <w:rsid w:val="007F09C7"/>
    <w:rsid w:val="007F584D"/>
    <w:rsid w:val="007F6A97"/>
    <w:rsid w:val="007F6AEB"/>
    <w:rsid w:val="00805544"/>
    <w:rsid w:val="00805DCE"/>
    <w:rsid w:val="00807C52"/>
    <w:rsid w:val="00815530"/>
    <w:rsid w:val="00817C83"/>
    <w:rsid w:val="0082291D"/>
    <w:rsid w:val="00823F39"/>
    <w:rsid w:val="00850193"/>
    <w:rsid w:val="00852807"/>
    <w:rsid w:val="00852B82"/>
    <w:rsid w:val="008542F1"/>
    <w:rsid w:val="00857416"/>
    <w:rsid w:val="00860C86"/>
    <w:rsid w:val="00860D02"/>
    <w:rsid w:val="0086709B"/>
    <w:rsid w:val="008710D2"/>
    <w:rsid w:val="008769F7"/>
    <w:rsid w:val="00880CE4"/>
    <w:rsid w:val="00887FF9"/>
    <w:rsid w:val="008915F8"/>
    <w:rsid w:val="00892674"/>
    <w:rsid w:val="008A06A1"/>
    <w:rsid w:val="008A507F"/>
    <w:rsid w:val="008A7D72"/>
    <w:rsid w:val="008C0096"/>
    <w:rsid w:val="008C308E"/>
    <w:rsid w:val="008C4A98"/>
    <w:rsid w:val="008E34B9"/>
    <w:rsid w:val="008E421D"/>
    <w:rsid w:val="008E7029"/>
    <w:rsid w:val="008F08F3"/>
    <w:rsid w:val="008F0B95"/>
    <w:rsid w:val="008F222B"/>
    <w:rsid w:val="008F410F"/>
    <w:rsid w:val="008F665F"/>
    <w:rsid w:val="008F678B"/>
    <w:rsid w:val="008F70B2"/>
    <w:rsid w:val="009048BF"/>
    <w:rsid w:val="00910649"/>
    <w:rsid w:val="00913114"/>
    <w:rsid w:val="00913991"/>
    <w:rsid w:val="00914A16"/>
    <w:rsid w:val="00916A16"/>
    <w:rsid w:val="00917867"/>
    <w:rsid w:val="00936E11"/>
    <w:rsid w:val="0093758B"/>
    <w:rsid w:val="009454D2"/>
    <w:rsid w:val="00946DF8"/>
    <w:rsid w:val="00951284"/>
    <w:rsid w:val="009529DA"/>
    <w:rsid w:val="009539D7"/>
    <w:rsid w:val="00957A93"/>
    <w:rsid w:val="009628F0"/>
    <w:rsid w:val="009633E5"/>
    <w:rsid w:val="009655EC"/>
    <w:rsid w:val="00965F78"/>
    <w:rsid w:val="009661C3"/>
    <w:rsid w:val="00973176"/>
    <w:rsid w:val="00980BB9"/>
    <w:rsid w:val="00981269"/>
    <w:rsid w:val="00983839"/>
    <w:rsid w:val="009841C6"/>
    <w:rsid w:val="00987C97"/>
    <w:rsid w:val="00991E39"/>
    <w:rsid w:val="00993B91"/>
    <w:rsid w:val="00993DDD"/>
    <w:rsid w:val="009A38D4"/>
    <w:rsid w:val="009A5A2D"/>
    <w:rsid w:val="009B68F0"/>
    <w:rsid w:val="009C3A88"/>
    <w:rsid w:val="009D1D48"/>
    <w:rsid w:val="009D7403"/>
    <w:rsid w:val="009E2190"/>
    <w:rsid w:val="009E3D16"/>
    <w:rsid w:val="009E5BC1"/>
    <w:rsid w:val="009F0496"/>
    <w:rsid w:val="009F7ED5"/>
    <w:rsid w:val="00A00606"/>
    <w:rsid w:val="00A04063"/>
    <w:rsid w:val="00A05406"/>
    <w:rsid w:val="00A1013E"/>
    <w:rsid w:val="00A16108"/>
    <w:rsid w:val="00A170C1"/>
    <w:rsid w:val="00A22448"/>
    <w:rsid w:val="00A24E06"/>
    <w:rsid w:val="00A27C91"/>
    <w:rsid w:val="00A31ADF"/>
    <w:rsid w:val="00A33D3E"/>
    <w:rsid w:val="00A374C1"/>
    <w:rsid w:val="00A41D66"/>
    <w:rsid w:val="00A4300C"/>
    <w:rsid w:val="00A4454E"/>
    <w:rsid w:val="00A5419B"/>
    <w:rsid w:val="00A572B2"/>
    <w:rsid w:val="00A5777B"/>
    <w:rsid w:val="00A62A75"/>
    <w:rsid w:val="00A67EA5"/>
    <w:rsid w:val="00A75A53"/>
    <w:rsid w:val="00A83061"/>
    <w:rsid w:val="00A8497A"/>
    <w:rsid w:val="00A913AB"/>
    <w:rsid w:val="00A91FDF"/>
    <w:rsid w:val="00A93A86"/>
    <w:rsid w:val="00A94129"/>
    <w:rsid w:val="00AA1BB7"/>
    <w:rsid w:val="00AA3688"/>
    <w:rsid w:val="00AA4AC0"/>
    <w:rsid w:val="00AB10C5"/>
    <w:rsid w:val="00AB1F2F"/>
    <w:rsid w:val="00AB3AAE"/>
    <w:rsid w:val="00AC18C4"/>
    <w:rsid w:val="00AC2641"/>
    <w:rsid w:val="00AD633E"/>
    <w:rsid w:val="00AE15CC"/>
    <w:rsid w:val="00AE2B99"/>
    <w:rsid w:val="00AE4AE6"/>
    <w:rsid w:val="00AF11AE"/>
    <w:rsid w:val="00AF1C68"/>
    <w:rsid w:val="00AF3ACA"/>
    <w:rsid w:val="00AF4EAA"/>
    <w:rsid w:val="00AF7770"/>
    <w:rsid w:val="00B0005B"/>
    <w:rsid w:val="00B0256E"/>
    <w:rsid w:val="00B04439"/>
    <w:rsid w:val="00B051C3"/>
    <w:rsid w:val="00B059DD"/>
    <w:rsid w:val="00B070E3"/>
    <w:rsid w:val="00B07FA0"/>
    <w:rsid w:val="00B13234"/>
    <w:rsid w:val="00B203C6"/>
    <w:rsid w:val="00B30DB9"/>
    <w:rsid w:val="00B353BD"/>
    <w:rsid w:val="00B36731"/>
    <w:rsid w:val="00B36F33"/>
    <w:rsid w:val="00B42E08"/>
    <w:rsid w:val="00B44F65"/>
    <w:rsid w:val="00B45E83"/>
    <w:rsid w:val="00B45F98"/>
    <w:rsid w:val="00B47435"/>
    <w:rsid w:val="00B4790A"/>
    <w:rsid w:val="00B47C63"/>
    <w:rsid w:val="00B51BCF"/>
    <w:rsid w:val="00B52B75"/>
    <w:rsid w:val="00B5595E"/>
    <w:rsid w:val="00B676E0"/>
    <w:rsid w:val="00B720E7"/>
    <w:rsid w:val="00B743D0"/>
    <w:rsid w:val="00B86D85"/>
    <w:rsid w:val="00B96224"/>
    <w:rsid w:val="00BA3B0D"/>
    <w:rsid w:val="00BB1488"/>
    <w:rsid w:val="00BB2124"/>
    <w:rsid w:val="00BB409A"/>
    <w:rsid w:val="00BC3647"/>
    <w:rsid w:val="00BC5140"/>
    <w:rsid w:val="00BC628D"/>
    <w:rsid w:val="00BD0C17"/>
    <w:rsid w:val="00BE6677"/>
    <w:rsid w:val="00BF0B10"/>
    <w:rsid w:val="00C0470C"/>
    <w:rsid w:val="00C12476"/>
    <w:rsid w:val="00C12AB6"/>
    <w:rsid w:val="00C12B06"/>
    <w:rsid w:val="00C20093"/>
    <w:rsid w:val="00C25B2B"/>
    <w:rsid w:val="00C262C4"/>
    <w:rsid w:val="00C30514"/>
    <w:rsid w:val="00C3132C"/>
    <w:rsid w:val="00C3437C"/>
    <w:rsid w:val="00C424B7"/>
    <w:rsid w:val="00C47D74"/>
    <w:rsid w:val="00C52718"/>
    <w:rsid w:val="00C5329F"/>
    <w:rsid w:val="00C57FCA"/>
    <w:rsid w:val="00C62947"/>
    <w:rsid w:val="00C7317F"/>
    <w:rsid w:val="00C76D50"/>
    <w:rsid w:val="00C76E57"/>
    <w:rsid w:val="00C77E3D"/>
    <w:rsid w:val="00C821EE"/>
    <w:rsid w:val="00C86A25"/>
    <w:rsid w:val="00C97173"/>
    <w:rsid w:val="00CA6054"/>
    <w:rsid w:val="00CA7167"/>
    <w:rsid w:val="00CB20C9"/>
    <w:rsid w:val="00CB5348"/>
    <w:rsid w:val="00CB54AF"/>
    <w:rsid w:val="00CB6777"/>
    <w:rsid w:val="00CB6964"/>
    <w:rsid w:val="00CB786E"/>
    <w:rsid w:val="00CC3E9E"/>
    <w:rsid w:val="00CC42D5"/>
    <w:rsid w:val="00CD3425"/>
    <w:rsid w:val="00CE0ADF"/>
    <w:rsid w:val="00CE6C17"/>
    <w:rsid w:val="00CF752F"/>
    <w:rsid w:val="00D05FA4"/>
    <w:rsid w:val="00D07DCA"/>
    <w:rsid w:val="00D12CB7"/>
    <w:rsid w:val="00D13E95"/>
    <w:rsid w:val="00D15E7D"/>
    <w:rsid w:val="00D438C3"/>
    <w:rsid w:val="00D441B7"/>
    <w:rsid w:val="00D44AA7"/>
    <w:rsid w:val="00D474ED"/>
    <w:rsid w:val="00D512B3"/>
    <w:rsid w:val="00D537F1"/>
    <w:rsid w:val="00D6125B"/>
    <w:rsid w:val="00D62BB9"/>
    <w:rsid w:val="00D6377E"/>
    <w:rsid w:val="00D66C7A"/>
    <w:rsid w:val="00D671D1"/>
    <w:rsid w:val="00D703A2"/>
    <w:rsid w:val="00D73038"/>
    <w:rsid w:val="00D76541"/>
    <w:rsid w:val="00D8032E"/>
    <w:rsid w:val="00D812F1"/>
    <w:rsid w:val="00D82146"/>
    <w:rsid w:val="00D83CDC"/>
    <w:rsid w:val="00D94811"/>
    <w:rsid w:val="00D960D0"/>
    <w:rsid w:val="00DB2751"/>
    <w:rsid w:val="00DB597C"/>
    <w:rsid w:val="00DE0C70"/>
    <w:rsid w:val="00DE0EDF"/>
    <w:rsid w:val="00DE2183"/>
    <w:rsid w:val="00DE5947"/>
    <w:rsid w:val="00E00D9B"/>
    <w:rsid w:val="00E00E82"/>
    <w:rsid w:val="00E040E3"/>
    <w:rsid w:val="00E06916"/>
    <w:rsid w:val="00E112E2"/>
    <w:rsid w:val="00E1504E"/>
    <w:rsid w:val="00E16F3F"/>
    <w:rsid w:val="00E2110C"/>
    <w:rsid w:val="00E222AB"/>
    <w:rsid w:val="00E24E3D"/>
    <w:rsid w:val="00E25E5F"/>
    <w:rsid w:val="00E2789B"/>
    <w:rsid w:val="00E31D92"/>
    <w:rsid w:val="00E322FA"/>
    <w:rsid w:val="00E36EA5"/>
    <w:rsid w:val="00E42E4D"/>
    <w:rsid w:val="00E43BDB"/>
    <w:rsid w:val="00E47B56"/>
    <w:rsid w:val="00E622DA"/>
    <w:rsid w:val="00E6258F"/>
    <w:rsid w:val="00E66689"/>
    <w:rsid w:val="00E771A0"/>
    <w:rsid w:val="00E80265"/>
    <w:rsid w:val="00E8386F"/>
    <w:rsid w:val="00E84327"/>
    <w:rsid w:val="00E93BD9"/>
    <w:rsid w:val="00E95F83"/>
    <w:rsid w:val="00EA6A2F"/>
    <w:rsid w:val="00EA6A56"/>
    <w:rsid w:val="00EB0B70"/>
    <w:rsid w:val="00EB23F1"/>
    <w:rsid w:val="00EC003A"/>
    <w:rsid w:val="00EC788A"/>
    <w:rsid w:val="00ED17CE"/>
    <w:rsid w:val="00ED5A39"/>
    <w:rsid w:val="00ED73F9"/>
    <w:rsid w:val="00ED7DAA"/>
    <w:rsid w:val="00EE012B"/>
    <w:rsid w:val="00EE4D9F"/>
    <w:rsid w:val="00EE56EA"/>
    <w:rsid w:val="00EE577D"/>
    <w:rsid w:val="00EE6033"/>
    <w:rsid w:val="00EF1598"/>
    <w:rsid w:val="00EF471E"/>
    <w:rsid w:val="00F028D3"/>
    <w:rsid w:val="00F04E7E"/>
    <w:rsid w:val="00F166CA"/>
    <w:rsid w:val="00F16F8D"/>
    <w:rsid w:val="00F22FDF"/>
    <w:rsid w:val="00F24925"/>
    <w:rsid w:val="00F3059E"/>
    <w:rsid w:val="00F31787"/>
    <w:rsid w:val="00F31D44"/>
    <w:rsid w:val="00F3497A"/>
    <w:rsid w:val="00F40452"/>
    <w:rsid w:val="00F4228C"/>
    <w:rsid w:val="00F446BE"/>
    <w:rsid w:val="00F47A5D"/>
    <w:rsid w:val="00F51B09"/>
    <w:rsid w:val="00F52537"/>
    <w:rsid w:val="00F525D1"/>
    <w:rsid w:val="00F52CEC"/>
    <w:rsid w:val="00F55A78"/>
    <w:rsid w:val="00F57932"/>
    <w:rsid w:val="00F57F76"/>
    <w:rsid w:val="00F64DE1"/>
    <w:rsid w:val="00F660A8"/>
    <w:rsid w:val="00F737C3"/>
    <w:rsid w:val="00F73D91"/>
    <w:rsid w:val="00F74C29"/>
    <w:rsid w:val="00F76B80"/>
    <w:rsid w:val="00F77C11"/>
    <w:rsid w:val="00F82578"/>
    <w:rsid w:val="00F84B87"/>
    <w:rsid w:val="00F87744"/>
    <w:rsid w:val="00FA0E77"/>
    <w:rsid w:val="00FA1391"/>
    <w:rsid w:val="00FA57DB"/>
    <w:rsid w:val="00FB4965"/>
    <w:rsid w:val="00FC358D"/>
    <w:rsid w:val="00FC4644"/>
    <w:rsid w:val="00FC683C"/>
    <w:rsid w:val="00FC696E"/>
    <w:rsid w:val="00FC785D"/>
    <w:rsid w:val="00FD0ACF"/>
    <w:rsid w:val="00FD32E4"/>
    <w:rsid w:val="00FD3D1F"/>
    <w:rsid w:val="00FD4F51"/>
    <w:rsid w:val="00FD5191"/>
    <w:rsid w:val="00FD5D8A"/>
    <w:rsid w:val="00FE2FA7"/>
    <w:rsid w:val="00FE3164"/>
    <w:rsid w:val="00FF3706"/>
    <w:rsid w:val="0F57D2DC"/>
    <w:rsid w:val="3A33B81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3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semiHidden="0" w:uiPriority="0" w:unhideWhenUsed="0" w:qFormat="1"/>
    <w:lsdException w:name="heading 3" w:locked="1" w:semiHidden="0" w:uiPriority="0" w:unhideWhenUsed="0" w:qFormat="1"/>
    <w:lsdException w:name="heading 4" w:locked="1" w:semiHidden="0" w:uiPriority="0" w:unhideWhenUsed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Body Tex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094532"/>
    <w:pPr>
      <w:spacing w:after="200" w:line="276" w:lineRule="auto"/>
    </w:pPr>
    <w:rPr>
      <w:lang w:eastAsia="en-US"/>
    </w:rPr>
  </w:style>
  <w:style w:type="paragraph" w:styleId="Heading1">
    <w:name w:val="heading 1"/>
    <w:basedOn w:val="Normal"/>
    <w:next w:val="Normal"/>
    <w:link w:val="Heading1Char"/>
    <w:uiPriority w:val="99"/>
    <w:qFormat/>
    <w:rsid w:val="007023A8"/>
    <w:pPr>
      <w:keepNext/>
      <w:keepLines/>
      <w:spacing w:before="480" w:after="0"/>
      <w:outlineLvl w:val="0"/>
    </w:pPr>
    <w:rPr>
      <w:rFonts w:ascii="Cambria" w:hAnsi="Cambria"/>
      <w:b/>
      <w:bCs/>
      <w:color w:val="365F91"/>
      <w:sz w:val="28"/>
      <w:szCs w:val="28"/>
      <w:lang w:eastAsia="ru-RU"/>
    </w:rPr>
  </w:style>
  <w:style w:type="paragraph" w:styleId="Heading2">
    <w:name w:val="heading 2"/>
    <w:basedOn w:val="Normal"/>
    <w:next w:val="Normal"/>
    <w:link w:val="Heading2Char1"/>
    <w:uiPriority w:val="99"/>
    <w:qFormat/>
    <w:locked/>
    <w:rsid w:val="00ED7DAA"/>
    <w:pPr>
      <w:keepNext/>
      <w:spacing w:after="0" w:line="240" w:lineRule="auto"/>
      <w:ind w:firstLine="720"/>
      <w:jc w:val="both"/>
      <w:outlineLvl w:val="1"/>
    </w:pPr>
    <w:rPr>
      <w:sz w:val="24"/>
      <w:szCs w:val="20"/>
      <w:u w:val="single"/>
      <w:lang w:eastAsia="ru-RU"/>
    </w:rPr>
  </w:style>
  <w:style w:type="paragraph" w:styleId="Heading3">
    <w:name w:val="heading 3"/>
    <w:basedOn w:val="Normal"/>
    <w:next w:val="Normal"/>
    <w:link w:val="Heading3Char1"/>
    <w:uiPriority w:val="99"/>
    <w:qFormat/>
    <w:locked/>
    <w:rsid w:val="00ED7DAA"/>
    <w:pPr>
      <w:keepNext/>
      <w:spacing w:after="0" w:line="240" w:lineRule="auto"/>
      <w:jc w:val="center"/>
      <w:outlineLvl w:val="2"/>
    </w:pPr>
    <w:rPr>
      <w:b/>
      <w:sz w:val="24"/>
      <w:szCs w:val="20"/>
      <w:lang w:eastAsia="ru-RU"/>
    </w:rPr>
  </w:style>
  <w:style w:type="paragraph" w:styleId="Heading4">
    <w:name w:val="heading 4"/>
    <w:basedOn w:val="Normal"/>
    <w:next w:val="Normal"/>
    <w:link w:val="Heading4Char1"/>
    <w:uiPriority w:val="99"/>
    <w:qFormat/>
    <w:locked/>
    <w:rsid w:val="00ED7DAA"/>
    <w:pPr>
      <w:keepNext/>
      <w:spacing w:after="0" w:line="240" w:lineRule="auto"/>
      <w:jc w:val="center"/>
      <w:outlineLvl w:val="3"/>
    </w:pPr>
    <w:rPr>
      <w:sz w:val="24"/>
      <w:szCs w:val="20"/>
      <w:lang w:eastAsia="ru-RU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9"/>
    <w:locked/>
    <w:rsid w:val="007023A8"/>
    <w:rPr>
      <w:rFonts w:ascii="Cambria" w:hAnsi="Cambria" w:cs="Times New Roman"/>
      <w:b/>
      <w:color w:val="365F91"/>
      <w:sz w:val="28"/>
    </w:rPr>
  </w:style>
  <w:style w:type="character" w:customStyle="1" w:styleId="Heading2Char">
    <w:name w:val="Heading 2 Char"/>
    <w:basedOn w:val="DefaultParagraphFont"/>
    <w:link w:val="Heading2"/>
    <w:uiPriority w:val="99"/>
    <w:semiHidden/>
    <w:locked/>
    <w:rsid w:val="00AF3ACA"/>
    <w:rPr>
      <w:rFonts w:ascii="Cambria" w:hAnsi="Cambria" w:cs="Times New Roman"/>
      <w:b/>
      <w:i/>
      <w:sz w:val="28"/>
      <w:lang w:eastAsia="en-US"/>
    </w:rPr>
  </w:style>
  <w:style w:type="character" w:customStyle="1" w:styleId="Heading3Char">
    <w:name w:val="Heading 3 Char"/>
    <w:basedOn w:val="DefaultParagraphFont"/>
    <w:link w:val="Heading3"/>
    <w:uiPriority w:val="99"/>
    <w:semiHidden/>
    <w:locked/>
    <w:rsid w:val="00AF3ACA"/>
    <w:rPr>
      <w:rFonts w:ascii="Cambria" w:hAnsi="Cambria" w:cs="Times New Roman"/>
      <w:b/>
      <w:sz w:val="26"/>
      <w:lang w:eastAsia="en-US"/>
    </w:rPr>
  </w:style>
  <w:style w:type="character" w:customStyle="1" w:styleId="Heading4Char">
    <w:name w:val="Heading 4 Char"/>
    <w:basedOn w:val="DefaultParagraphFont"/>
    <w:link w:val="Heading4"/>
    <w:uiPriority w:val="99"/>
    <w:semiHidden/>
    <w:locked/>
    <w:rsid w:val="00AF3ACA"/>
    <w:rPr>
      <w:rFonts w:ascii="Calibri" w:hAnsi="Calibri" w:cs="Times New Roman"/>
      <w:b/>
      <w:sz w:val="28"/>
      <w:lang w:eastAsia="en-US"/>
    </w:rPr>
  </w:style>
  <w:style w:type="table" w:styleId="TableGrid">
    <w:name w:val="Table Grid"/>
    <w:basedOn w:val="TableNormal"/>
    <w:uiPriority w:val="99"/>
    <w:rsid w:val="00C424B7"/>
    <w:rPr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Paragraph">
    <w:name w:val="List Paragraph"/>
    <w:basedOn w:val="Normal"/>
    <w:link w:val="ListParagraphChar"/>
    <w:uiPriority w:val="99"/>
    <w:qFormat/>
    <w:rsid w:val="000F605D"/>
    <w:pPr>
      <w:spacing w:after="160" w:line="259" w:lineRule="auto"/>
      <w:ind w:left="720"/>
      <w:contextualSpacing/>
    </w:pPr>
  </w:style>
  <w:style w:type="character" w:customStyle="1" w:styleId="ListParagraphChar">
    <w:name w:val="List Paragraph Char"/>
    <w:link w:val="ListParagraph"/>
    <w:uiPriority w:val="99"/>
    <w:locked/>
    <w:rsid w:val="000F605D"/>
  </w:style>
  <w:style w:type="paragraph" w:styleId="BalloonText">
    <w:name w:val="Balloon Text"/>
    <w:basedOn w:val="Normal"/>
    <w:link w:val="BalloonTextChar"/>
    <w:uiPriority w:val="99"/>
    <w:semiHidden/>
    <w:rsid w:val="002508F5"/>
    <w:pPr>
      <w:spacing w:after="0" w:line="240" w:lineRule="auto"/>
    </w:pPr>
    <w:rPr>
      <w:rFonts w:ascii="Tahoma" w:hAnsi="Tahoma"/>
      <w:sz w:val="16"/>
      <w:szCs w:val="16"/>
      <w:lang w:eastAsia="ru-RU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locked/>
    <w:rsid w:val="002508F5"/>
    <w:rPr>
      <w:rFonts w:ascii="Tahoma" w:hAnsi="Tahoma" w:cs="Times New Roman"/>
      <w:sz w:val="16"/>
    </w:rPr>
  </w:style>
  <w:style w:type="paragraph" w:styleId="BodyText">
    <w:name w:val="Body Text"/>
    <w:basedOn w:val="Normal"/>
    <w:link w:val="BodyTextChar"/>
    <w:uiPriority w:val="99"/>
    <w:rsid w:val="000748D4"/>
    <w:pPr>
      <w:widowControl w:val="0"/>
      <w:spacing w:after="120" w:line="420" w:lineRule="auto"/>
      <w:ind w:firstLine="680"/>
      <w:jc w:val="both"/>
    </w:pPr>
    <w:rPr>
      <w:rFonts w:ascii="Times New Roman" w:hAnsi="Times New Roman"/>
      <w:sz w:val="20"/>
      <w:szCs w:val="20"/>
      <w:lang w:eastAsia="ru-RU"/>
    </w:rPr>
  </w:style>
  <w:style w:type="character" w:customStyle="1" w:styleId="BodyTextChar">
    <w:name w:val="Body Text Char"/>
    <w:basedOn w:val="DefaultParagraphFont"/>
    <w:link w:val="BodyText"/>
    <w:uiPriority w:val="99"/>
    <w:locked/>
    <w:rsid w:val="000748D4"/>
    <w:rPr>
      <w:rFonts w:ascii="Times New Roman" w:hAnsi="Times New Roman" w:cs="Times New Roman"/>
      <w:snapToGrid w:val="0"/>
      <w:sz w:val="20"/>
      <w:lang w:eastAsia="ru-RU"/>
    </w:rPr>
  </w:style>
  <w:style w:type="paragraph" w:styleId="NormalWeb">
    <w:name w:val="Normal (Web)"/>
    <w:basedOn w:val="Normal"/>
    <w:link w:val="NormalWebChar"/>
    <w:uiPriority w:val="99"/>
    <w:semiHidden/>
    <w:rsid w:val="00074C40"/>
    <w:pPr>
      <w:spacing w:before="100" w:beforeAutospacing="1" w:after="100" w:afterAutospacing="1" w:line="240" w:lineRule="auto"/>
    </w:pPr>
    <w:rPr>
      <w:rFonts w:eastAsia="Times New Roman"/>
      <w:sz w:val="24"/>
      <w:szCs w:val="20"/>
      <w:lang w:eastAsia="ru-RU"/>
    </w:rPr>
  </w:style>
  <w:style w:type="character" w:styleId="Emphasis">
    <w:name w:val="Emphasis"/>
    <w:basedOn w:val="DefaultParagraphFont"/>
    <w:uiPriority w:val="99"/>
    <w:qFormat/>
    <w:rsid w:val="00074C40"/>
    <w:rPr>
      <w:rFonts w:cs="Times New Roman"/>
      <w:i/>
    </w:rPr>
  </w:style>
  <w:style w:type="paragraph" w:styleId="Header">
    <w:name w:val="header"/>
    <w:basedOn w:val="Normal"/>
    <w:link w:val="HeaderChar"/>
    <w:uiPriority w:val="99"/>
    <w:rsid w:val="00CA7167"/>
    <w:pPr>
      <w:tabs>
        <w:tab w:val="center" w:pos="4677"/>
        <w:tab w:val="right" w:pos="9355"/>
      </w:tabs>
      <w:spacing w:after="0" w:line="240" w:lineRule="auto"/>
    </w:pPr>
    <w:rPr>
      <w:sz w:val="20"/>
      <w:szCs w:val="20"/>
      <w:lang w:eastAsia="ru-RU"/>
    </w:rPr>
  </w:style>
  <w:style w:type="character" w:customStyle="1" w:styleId="HeaderChar">
    <w:name w:val="Header Char"/>
    <w:basedOn w:val="DefaultParagraphFont"/>
    <w:link w:val="Header"/>
    <w:uiPriority w:val="99"/>
    <w:locked/>
    <w:rsid w:val="00CA7167"/>
    <w:rPr>
      <w:rFonts w:ascii="Calibri" w:hAnsi="Calibri" w:cs="Times New Roman"/>
    </w:rPr>
  </w:style>
  <w:style w:type="paragraph" w:styleId="Footer">
    <w:name w:val="footer"/>
    <w:basedOn w:val="Normal"/>
    <w:link w:val="FooterChar"/>
    <w:uiPriority w:val="99"/>
    <w:rsid w:val="00CA7167"/>
    <w:pPr>
      <w:tabs>
        <w:tab w:val="center" w:pos="4677"/>
        <w:tab w:val="right" w:pos="9355"/>
      </w:tabs>
      <w:spacing w:after="0" w:line="240" w:lineRule="auto"/>
    </w:pPr>
    <w:rPr>
      <w:sz w:val="20"/>
      <w:szCs w:val="20"/>
      <w:lang w:eastAsia="ru-RU"/>
    </w:rPr>
  </w:style>
  <w:style w:type="character" w:customStyle="1" w:styleId="FooterChar">
    <w:name w:val="Footer Char"/>
    <w:basedOn w:val="DefaultParagraphFont"/>
    <w:link w:val="Footer"/>
    <w:uiPriority w:val="99"/>
    <w:locked/>
    <w:rsid w:val="00CA7167"/>
    <w:rPr>
      <w:rFonts w:ascii="Calibri" w:hAnsi="Calibri" w:cs="Times New Roman"/>
    </w:rPr>
  </w:style>
  <w:style w:type="character" w:styleId="CommentReference">
    <w:name w:val="annotation reference"/>
    <w:basedOn w:val="DefaultParagraphFont"/>
    <w:uiPriority w:val="99"/>
    <w:semiHidden/>
    <w:rsid w:val="00892674"/>
    <w:rPr>
      <w:rFonts w:cs="Times New Roman"/>
      <w:sz w:val="16"/>
    </w:rPr>
  </w:style>
  <w:style w:type="paragraph" w:styleId="CommentText">
    <w:name w:val="annotation text"/>
    <w:basedOn w:val="Normal"/>
    <w:link w:val="CommentTextChar"/>
    <w:uiPriority w:val="99"/>
    <w:semiHidden/>
    <w:rsid w:val="00892674"/>
    <w:pPr>
      <w:spacing w:line="240" w:lineRule="auto"/>
    </w:pPr>
    <w:rPr>
      <w:sz w:val="20"/>
      <w:szCs w:val="20"/>
      <w:lang w:eastAsia="ru-RU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locked/>
    <w:rsid w:val="00892674"/>
    <w:rPr>
      <w:rFonts w:ascii="Calibri" w:hAnsi="Calibri" w:cs="Times New Roman"/>
      <w:sz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rsid w:val="00892674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locked/>
    <w:rsid w:val="00892674"/>
    <w:rPr>
      <w:b/>
    </w:rPr>
  </w:style>
  <w:style w:type="character" w:customStyle="1" w:styleId="apple-converted-space">
    <w:name w:val="apple-converted-space"/>
    <w:uiPriority w:val="99"/>
    <w:rsid w:val="00702A5B"/>
  </w:style>
  <w:style w:type="paragraph" w:customStyle="1" w:styleId="Default">
    <w:name w:val="Default"/>
    <w:uiPriority w:val="99"/>
    <w:rsid w:val="006E62D8"/>
    <w:pPr>
      <w:autoSpaceDE w:val="0"/>
      <w:autoSpaceDN w:val="0"/>
      <w:adjustRightInd w:val="0"/>
    </w:pPr>
    <w:rPr>
      <w:rFonts w:cs="Calibri"/>
      <w:color w:val="000000"/>
      <w:sz w:val="24"/>
      <w:szCs w:val="24"/>
      <w:lang w:eastAsia="en-US"/>
    </w:rPr>
  </w:style>
  <w:style w:type="table" w:customStyle="1" w:styleId="1">
    <w:name w:val="Сетка таблицы1"/>
    <w:uiPriority w:val="99"/>
    <w:rsid w:val="00DB597C"/>
    <w:rPr>
      <w:rFonts w:ascii="Times New Roman" w:eastAsia="Times New Roman" w:hAnsi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blk">
    <w:name w:val="blk"/>
    <w:uiPriority w:val="99"/>
    <w:rsid w:val="00BA3B0D"/>
  </w:style>
  <w:style w:type="paragraph" w:styleId="BodyTextIndent2">
    <w:name w:val="Body Text Indent 2"/>
    <w:basedOn w:val="Normal"/>
    <w:link w:val="BodyTextIndent2Char1"/>
    <w:uiPriority w:val="99"/>
    <w:rsid w:val="00BC3647"/>
    <w:pPr>
      <w:spacing w:after="120" w:line="480" w:lineRule="auto"/>
      <w:ind w:left="283"/>
    </w:pPr>
    <w:rPr>
      <w:sz w:val="24"/>
      <w:szCs w:val="20"/>
      <w:lang w:eastAsia="ru-RU"/>
    </w:rPr>
  </w:style>
  <w:style w:type="character" w:customStyle="1" w:styleId="BodyTextIndent2Char">
    <w:name w:val="Body Text Indent 2 Char"/>
    <w:basedOn w:val="DefaultParagraphFont"/>
    <w:link w:val="BodyTextIndent2"/>
    <w:uiPriority w:val="99"/>
    <w:semiHidden/>
    <w:locked/>
    <w:rsid w:val="00F57932"/>
    <w:rPr>
      <w:rFonts w:cs="Times New Roman"/>
      <w:lang w:eastAsia="en-US"/>
    </w:rPr>
  </w:style>
  <w:style w:type="character" w:customStyle="1" w:styleId="BodyTextIndent2Char1">
    <w:name w:val="Body Text Indent 2 Char1"/>
    <w:link w:val="BodyTextIndent2"/>
    <w:uiPriority w:val="99"/>
    <w:locked/>
    <w:rsid w:val="00BC3647"/>
    <w:rPr>
      <w:sz w:val="24"/>
    </w:rPr>
  </w:style>
  <w:style w:type="paragraph" w:customStyle="1" w:styleId="10">
    <w:name w:val="Абзац списка1"/>
    <w:basedOn w:val="Normal"/>
    <w:link w:val="a"/>
    <w:uiPriority w:val="99"/>
    <w:rsid w:val="00ED7DAA"/>
    <w:pPr>
      <w:spacing w:after="160" w:line="259" w:lineRule="auto"/>
      <w:ind w:left="720"/>
      <w:contextualSpacing/>
    </w:pPr>
    <w:rPr>
      <w:szCs w:val="20"/>
    </w:rPr>
  </w:style>
  <w:style w:type="character" w:customStyle="1" w:styleId="a">
    <w:name w:val="Абзац списка Знак"/>
    <w:link w:val="10"/>
    <w:uiPriority w:val="99"/>
    <w:locked/>
    <w:rsid w:val="00ED7DAA"/>
    <w:rPr>
      <w:rFonts w:ascii="Calibri" w:hAnsi="Calibri"/>
      <w:sz w:val="22"/>
      <w:lang w:val="ru-RU" w:eastAsia="en-US"/>
    </w:rPr>
  </w:style>
  <w:style w:type="character" w:styleId="Hyperlink">
    <w:name w:val="Hyperlink"/>
    <w:basedOn w:val="DefaultParagraphFont"/>
    <w:uiPriority w:val="99"/>
    <w:rsid w:val="00ED7DAA"/>
    <w:rPr>
      <w:rFonts w:cs="Times New Roman"/>
      <w:color w:val="0000FF"/>
      <w:u w:val="single"/>
    </w:rPr>
  </w:style>
  <w:style w:type="paragraph" w:styleId="BodyTextIndent">
    <w:name w:val="Body Text Indent"/>
    <w:basedOn w:val="Normal"/>
    <w:link w:val="BodyTextIndentChar1"/>
    <w:uiPriority w:val="99"/>
    <w:rsid w:val="00ED7DAA"/>
    <w:pPr>
      <w:spacing w:after="0" w:line="240" w:lineRule="auto"/>
      <w:ind w:left="567"/>
    </w:pPr>
    <w:rPr>
      <w:sz w:val="24"/>
      <w:szCs w:val="20"/>
      <w:lang w:eastAsia="ru-RU"/>
    </w:rPr>
  </w:style>
  <w:style w:type="character" w:customStyle="1" w:styleId="BodyTextIndentChar">
    <w:name w:val="Body Text Indent Char"/>
    <w:basedOn w:val="DefaultParagraphFont"/>
    <w:link w:val="BodyTextIndent"/>
    <w:uiPriority w:val="99"/>
    <w:semiHidden/>
    <w:locked/>
    <w:rsid w:val="00AF3ACA"/>
    <w:rPr>
      <w:rFonts w:cs="Times New Roman"/>
      <w:lang w:eastAsia="en-US"/>
    </w:rPr>
  </w:style>
  <w:style w:type="paragraph" w:styleId="BodyText2">
    <w:name w:val="Body Text 2"/>
    <w:basedOn w:val="Normal"/>
    <w:link w:val="BodyText2Char1"/>
    <w:uiPriority w:val="99"/>
    <w:rsid w:val="00ED7DAA"/>
    <w:pPr>
      <w:spacing w:after="0" w:line="240" w:lineRule="auto"/>
      <w:jc w:val="center"/>
    </w:pPr>
    <w:rPr>
      <w:b/>
      <w:sz w:val="24"/>
      <w:szCs w:val="20"/>
      <w:lang w:eastAsia="ru-RU"/>
    </w:rPr>
  </w:style>
  <w:style w:type="character" w:customStyle="1" w:styleId="BodyText2Char">
    <w:name w:val="Body Text 2 Char"/>
    <w:basedOn w:val="DefaultParagraphFont"/>
    <w:link w:val="BodyText2"/>
    <w:uiPriority w:val="99"/>
    <w:semiHidden/>
    <w:locked/>
    <w:rsid w:val="00AF3ACA"/>
    <w:rPr>
      <w:rFonts w:cs="Times New Roman"/>
      <w:lang w:eastAsia="en-US"/>
    </w:rPr>
  </w:style>
  <w:style w:type="paragraph" w:styleId="Title">
    <w:name w:val="Title"/>
    <w:basedOn w:val="Normal"/>
    <w:link w:val="TitleChar1"/>
    <w:uiPriority w:val="99"/>
    <w:qFormat/>
    <w:locked/>
    <w:rsid w:val="00ED7DAA"/>
    <w:pPr>
      <w:spacing w:after="0" w:line="240" w:lineRule="auto"/>
      <w:jc w:val="center"/>
    </w:pPr>
    <w:rPr>
      <w:b/>
      <w:sz w:val="24"/>
      <w:szCs w:val="20"/>
      <w:lang w:eastAsia="ru-RU"/>
    </w:rPr>
  </w:style>
  <w:style w:type="character" w:customStyle="1" w:styleId="TitleChar">
    <w:name w:val="Title Char"/>
    <w:basedOn w:val="DefaultParagraphFont"/>
    <w:link w:val="Title"/>
    <w:uiPriority w:val="99"/>
    <w:locked/>
    <w:rsid w:val="00AF3ACA"/>
    <w:rPr>
      <w:rFonts w:ascii="Cambria" w:hAnsi="Cambria" w:cs="Times New Roman"/>
      <w:b/>
      <w:kern w:val="28"/>
      <w:sz w:val="32"/>
      <w:lang w:eastAsia="en-US"/>
    </w:rPr>
  </w:style>
  <w:style w:type="paragraph" w:styleId="BodyTextIndent3">
    <w:name w:val="Body Text Indent 3"/>
    <w:basedOn w:val="Normal"/>
    <w:link w:val="BodyTextIndent3Char1"/>
    <w:uiPriority w:val="99"/>
    <w:rsid w:val="00ED7DAA"/>
    <w:pPr>
      <w:spacing w:after="0" w:line="240" w:lineRule="auto"/>
      <w:ind w:firstLine="900"/>
      <w:jc w:val="both"/>
    </w:pPr>
    <w:rPr>
      <w:sz w:val="24"/>
      <w:szCs w:val="20"/>
      <w:lang w:eastAsia="ru-RU"/>
    </w:rPr>
  </w:style>
  <w:style w:type="character" w:customStyle="1" w:styleId="BodyTextIndent3Char">
    <w:name w:val="Body Text Indent 3 Char"/>
    <w:basedOn w:val="DefaultParagraphFont"/>
    <w:link w:val="BodyTextIndent3"/>
    <w:uiPriority w:val="99"/>
    <w:semiHidden/>
    <w:locked/>
    <w:rsid w:val="00AF3ACA"/>
    <w:rPr>
      <w:rFonts w:cs="Times New Roman"/>
      <w:sz w:val="16"/>
      <w:lang w:eastAsia="en-US"/>
    </w:rPr>
  </w:style>
  <w:style w:type="character" w:customStyle="1" w:styleId="2">
    <w:name w:val="Знак Знак2"/>
    <w:uiPriority w:val="99"/>
    <w:rsid w:val="00ED7DAA"/>
    <w:rPr>
      <w:sz w:val="24"/>
    </w:rPr>
  </w:style>
  <w:style w:type="table" w:customStyle="1" w:styleId="20">
    <w:name w:val="Сетка таблицы2"/>
    <w:uiPriority w:val="99"/>
    <w:rsid w:val="00ED7DAA"/>
    <w:rPr>
      <w:rFonts w:ascii="Times New Roman" w:hAnsi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11">
    <w:name w:val="Знак Знак1"/>
    <w:uiPriority w:val="99"/>
    <w:semiHidden/>
    <w:rsid w:val="00ED7DAA"/>
    <w:rPr>
      <w:rFonts w:ascii="Tahoma" w:hAnsi="Tahoma"/>
      <w:sz w:val="16"/>
    </w:rPr>
  </w:style>
  <w:style w:type="paragraph" w:customStyle="1" w:styleId="p6">
    <w:name w:val="p6"/>
    <w:basedOn w:val="Normal"/>
    <w:uiPriority w:val="99"/>
    <w:rsid w:val="00ED7DAA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  <w:lang w:eastAsia="ru-RU"/>
    </w:rPr>
  </w:style>
  <w:style w:type="character" w:customStyle="1" w:styleId="s6">
    <w:name w:val="s6"/>
    <w:uiPriority w:val="99"/>
    <w:rsid w:val="00ED7DAA"/>
  </w:style>
  <w:style w:type="paragraph" w:customStyle="1" w:styleId="p5">
    <w:name w:val="p5"/>
    <w:basedOn w:val="Normal"/>
    <w:uiPriority w:val="99"/>
    <w:rsid w:val="00ED7DAA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  <w:lang w:eastAsia="ru-RU"/>
    </w:rPr>
  </w:style>
  <w:style w:type="character" w:customStyle="1" w:styleId="s2">
    <w:name w:val="s2"/>
    <w:uiPriority w:val="99"/>
    <w:rsid w:val="00ED7DAA"/>
  </w:style>
  <w:style w:type="paragraph" w:customStyle="1" w:styleId="Style58">
    <w:name w:val="Style58"/>
    <w:basedOn w:val="Normal"/>
    <w:uiPriority w:val="99"/>
    <w:rsid w:val="00ED7DAA"/>
    <w:pPr>
      <w:widowControl w:val="0"/>
      <w:autoSpaceDE w:val="0"/>
      <w:autoSpaceDN w:val="0"/>
      <w:adjustRightInd w:val="0"/>
      <w:spacing w:after="0" w:line="221" w:lineRule="exact"/>
      <w:ind w:firstLine="288"/>
      <w:jc w:val="both"/>
    </w:pPr>
    <w:rPr>
      <w:rFonts w:ascii="Arial Unicode MS" w:eastAsia="Times New Roman" w:cs="Arial Unicode MS"/>
      <w:sz w:val="24"/>
      <w:szCs w:val="24"/>
      <w:lang w:eastAsia="ru-RU"/>
    </w:rPr>
  </w:style>
  <w:style w:type="character" w:customStyle="1" w:styleId="FontStyle124">
    <w:name w:val="Font Style124"/>
    <w:uiPriority w:val="99"/>
    <w:rsid w:val="00ED7DAA"/>
    <w:rPr>
      <w:rFonts w:ascii="Arial" w:hAnsi="Arial"/>
      <w:sz w:val="16"/>
    </w:rPr>
  </w:style>
  <w:style w:type="paragraph" w:customStyle="1" w:styleId="Style104">
    <w:name w:val="Style104"/>
    <w:basedOn w:val="Normal"/>
    <w:uiPriority w:val="99"/>
    <w:rsid w:val="00ED7DAA"/>
    <w:pPr>
      <w:widowControl w:val="0"/>
      <w:autoSpaceDE w:val="0"/>
      <w:autoSpaceDN w:val="0"/>
      <w:adjustRightInd w:val="0"/>
      <w:spacing w:after="0" w:line="221" w:lineRule="exact"/>
      <w:ind w:firstLine="278"/>
      <w:jc w:val="both"/>
    </w:pPr>
    <w:rPr>
      <w:rFonts w:ascii="Arial Unicode MS" w:eastAsia="Times New Roman" w:cs="Arial Unicode MS"/>
      <w:sz w:val="24"/>
      <w:szCs w:val="24"/>
      <w:lang w:eastAsia="ru-RU"/>
    </w:rPr>
  </w:style>
  <w:style w:type="character" w:customStyle="1" w:styleId="FontStyle138">
    <w:name w:val="Font Style138"/>
    <w:uiPriority w:val="99"/>
    <w:rsid w:val="00ED7DAA"/>
    <w:rPr>
      <w:rFonts w:ascii="Arial" w:hAnsi="Arial"/>
      <w:spacing w:val="10"/>
      <w:sz w:val="16"/>
    </w:rPr>
  </w:style>
  <w:style w:type="character" w:customStyle="1" w:styleId="FontStyle165">
    <w:name w:val="Font Style165"/>
    <w:uiPriority w:val="99"/>
    <w:rsid w:val="00ED7DAA"/>
    <w:rPr>
      <w:rFonts w:ascii="Arial" w:hAnsi="Arial"/>
      <w:sz w:val="12"/>
    </w:rPr>
  </w:style>
  <w:style w:type="character" w:customStyle="1" w:styleId="FontStyle116">
    <w:name w:val="Font Style116"/>
    <w:uiPriority w:val="99"/>
    <w:rsid w:val="00ED7DAA"/>
    <w:rPr>
      <w:rFonts w:ascii="Arial" w:hAnsi="Arial"/>
      <w:b/>
      <w:sz w:val="16"/>
    </w:rPr>
  </w:style>
  <w:style w:type="character" w:customStyle="1" w:styleId="FontStyle155">
    <w:name w:val="Font Style155"/>
    <w:uiPriority w:val="99"/>
    <w:rsid w:val="00ED7DAA"/>
    <w:rPr>
      <w:rFonts w:ascii="Arial" w:hAnsi="Arial"/>
      <w:sz w:val="16"/>
    </w:rPr>
  </w:style>
  <w:style w:type="paragraph" w:customStyle="1" w:styleId="12">
    <w:name w:val="Обычный1"/>
    <w:uiPriority w:val="99"/>
    <w:rsid w:val="00ED7DAA"/>
    <w:pPr>
      <w:widowControl w:val="0"/>
    </w:pPr>
    <w:rPr>
      <w:rFonts w:ascii="Times New Roman" w:hAnsi="Times New Roman"/>
      <w:sz w:val="20"/>
      <w:szCs w:val="20"/>
    </w:rPr>
  </w:style>
  <w:style w:type="character" w:customStyle="1" w:styleId="FontStyle135">
    <w:name w:val="Font Style135"/>
    <w:uiPriority w:val="99"/>
    <w:rsid w:val="00ED7DAA"/>
    <w:rPr>
      <w:rFonts w:ascii="Arial" w:hAnsi="Arial"/>
      <w:b/>
      <w:smallCaps/>
      <w:sz w:val="12"/>
    </w:rPr>
  </w:style>
  <w:style w:type="character" w:customStyle="1" w:styleId="FontStyle146">
    <w:name w:val="Font Style146"/>
    <w:uiPriority w:val="99"/>
    <w:rsid w:val="00ED7DAA"/>
    <w:rPr>
      <w:rFonts w:ascii="Arial" w:hAnsi="Arial"/>
      <w:spacing w:val="10"/>
      <w:sz w:val="14"/>
    </w:rPr>
  </w:style>
  <w:style w:type="character" w:customStyle="1" w:styleId="FontStyle164">
    <w:name w:val="Font Style164"/>
    <w:uiPriority w:val="99"/>
    <w:rsid w:val="00ED7DAA"/>
    <w:rPr>
      <w:rFonts w:ascii="Arial" w:hAnsi="Arial"/>
      <w:sz w:val="14"/>
    </w:rPr>
  </w:style>
  <w:style w:type="character" w:customStyle="1" w:styleId="FontStyle166">
    <w:name w:val="Font Style166"/>
    <w:uiPriority w:val="99"/>
    <w:rsid w:val="00ED7DAA"/>
    <w:rPr>
      <w:rFonts w:ascii="Arial" w:hAnsi="Arial"/>
      <w:b/>
      <w:i/>
      <w:sz w:val="14"/>
    </w:rPr>
  </w:style>
  <w:style w:type="paragraph" w:customStyle="1" w:styleId="Style5">
    <w:name w:val="Style5"/>
    <w:basedOn w:val="Normal"/>
    <w:uiPriority w:val="99"/>
    <w:rsid w:val="00ED7DAA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hAnsi="Times New Roman"/>
      <w:sz w:val="24"/>
      <w:szCs w:val="24"/>
      <w:lang w:eastAsia="ru-RU"/>
    </w:rPr>
  </w:style>
  <w:style w:type="paragraph" w:customStyle="1" w:styleId="Style62">
    <w:name w:val="Style62"/>
    <w:basedOn w:val="Normal"/>
    <w:uiPriority w:val="99"/>
    <w:rsid w:val="00ED7DAA"/>
    <w:pPr>
      <w:widowControl w:val="0"/>
      <w:autoSpaceDE w:val="0"/>
      <w:autoSpaceDN w:val="0"/>
      <w:adjustRightInd w:val="0"/>
      <w:spacing w:after="0" w:line="216" w:lineRule="exact"/>
      <w:jc w:val="both"/>
    </w:pPr>
    <w:rPr>
      <w:rFonts w:ascii="Arial Unicode MS" w:eastAsia="Times New Roman" w:cs="Arial Unicode MS"/>
      <w:sz w:val="24"/>
      <w:szCs w:val="24"/>
      <w:lang w:eastAsia="ru-RU"/>
    </w:rPr>
  </w:style>
  <w:style w:type="character" w:customStyle="1" w:styleId="FontStyle118">
    <w:name w:val="Font Style118"/>
    <w:uiPriority w:val="99"/>
    <w:rsid w:val="00ED7DAA"/>
    <w:rPr>
      <w:rFonts w:ascii="Arial" w:hAnsi="Arial"/>
      <w:sz w:val="14"/>
    </w:rPr>
  </w:style>
  <w:style w:type="character" w:customStyle="1" w:styleId="FontStyle150">
    <w:name w:val="Font Style150"/>
    <w:uiPriority w:val="99"/>
    <w:rsid w:val="00ED7DAA"/>
    <w:rPr>
      <w:rFonts w:ascii="Arial" w:hAnsi="Arial"/>
      <w:sz w:val="16"/>
    </w:rPr>
  </w:style>
  <w:style w:type="character" w:customStyle="1" w:styleId="FontStyle158">
    <w:name w:val="Font Style158"/>
    <w:uiPriority w:val="99"/>
    <w:rsid w:val="00ED7DAA"/>
    <w:rPr>
      <w:rFonts w:ascii="Arial" w:hAnsi="Arial"/>
      <w:i/>
      <w:spacing w:val="10"/>
      <w:sz w:val="16"/>
    </w:rPr>
  </w:style>
  <w:style w:type="character" w:customStyle="1" w:styleId="FontStyle160">
    <w:name w:val="Font Style160"/>
    <w:uiPriority w:val="99"/>
    <w:rsid w:val="00ED7DAA"/>
    <w:rPr>
      <w:rFonts w:ascii="Arial" w:hAnsi="Arial"/>
      <w:sz w:val="14"/>
    </w:rPr>
  </w:style>
  <w:style w:type="paragraph" w:customStyle="1" w:styleId="CharChar1CharChar1CharChar">
    <w:name w:val="Char Char Знак Знак1 Char Char1 Знак Знак Char Char"/>
    <w:basedOn w:val="Normal"/>
    <w:uiPriority w:val="99"/>
    <w:rsid w:val="00ED7DAA"/>
    <w:pPr>
      <w:spacing w:before="100" w:beforeAutospacing="1" w:after="100" w:afterAutospacing="1" w:line="240" w:lineRule="auto"/>
    </w:pPr>
    <w:rPr>
      <w:rFonts w:ascii="Tahoma" w:hAnsi="Tahoma"/>
      <w:sz w:val="20"/>
      <w:szCs w:val="20"/>
      <w:lang w:val="en-US"/>
    </w:rPr>
  </w:style>
  <w:style w:type="character" w:customStyle="1" w:styleId="NormalWebChar">
    <w:name w:val="Normal (Web) Char"/>
    <w:link w:val="NormalWeb"/>
    <w:uiPriority w:val="99"/>
    <w:locked/>
    <w:rsid w:val="00ED7DAA"/>
    <w:rPr>
      <w:rFonts w:eastAsia="Times New Roman"/>
      <w:sz w:val="24"/>
      <w:lang w:val="ru-RU" w:eastAsia="ru-RU"/>
    </w:rPr>
  </w:style>
  <w:style w:type="character" w:customStyle="1" w:styleId="3">
    <w:name w:val="Знак Знак3"/>
    <w:uiPriority w:val="99"/>
    <w:rsid w:val="00ED7DAA"/>
    <w:rPr>
      <w:sz w:val="24"/>
    </w:rPr>
  </w:style>
  <w:style w:type="character" w:customStyle="1" w:styleId="120">
    <w:name w:val="Знак Знак12"/>
    <w:uiPriority w:val="99"/>
    <w:rsid w:val="00ED7DAA"/>
    <w:rPr>
      <w:rFonts w:ascii="Cambria" w:hAnsi="Cambria"/>
      <w:b/>
      <w:kern w:val="32"/>
      <w:sz w:val="32"/>
    </w:rPr>
  </w:style>
  <w:style w:type="character" w:customStyle="1" w:styleId="Heading2Char1">
    <w:name w:val="Heading 2 Char1"/>
    <w:link w:val="Heading2"/>
    <w:uiPriority w:val="99"/>
    <w:semiHidden/>
    <w:locked/>
    <w:rsid w:val="00ED7DAA"/>
    <w:rPr>
      <w:sz w:val="24"/>
      <w:u w:val="single"/>
      <w:lang w:val="ru-RU" w:eastAsia="ru-RU"/>
    </w:rPr>
  </w:style>
  <w:style w:type="character" w:customStyle="1" w:styleId="Heading3Char1">
    <w:name w:val="Heading 3 Char1"/>
    <w:link w:val="Heading3"/>
    <w:uiPriority w:val="99"/>
    <w:semiHidden/>
    <w:locked/>
    <w:rsid w:val="00ED7DAA"/>
    <w:rPr>
      <w:b/>
      <w:sz w:val="24"/>
      <w:lang w:val="ru-RU" w:eastAsia="ru-RU"/>
    </w:rPr>
  </w:style>
  <w:style w:type="character" w:customStyle="1" w:styleId="Heading4Char1">
    <w:name w:val="Heading 4 Char1"/>
    <w:link w:val="Heading4"/>
    <w:uiPriority w:val="99"/>
    <w:semiHidden/>
    <w:locked/>
    <w:rsid w:val="00ED7DAA"/>
    <w:rPr>
      <w:sz w:val="24"/>
      <w:lang w:val="ru-RU" w:eastAsia="ru-RU"/>
    </w:rPr>
  </w:style>
  <w:style w:type="character" w:customStyle="1" w:styleId="BodyTextIndentChar1">
    <w:name w:val="Body Text Indent Char1"/>
    <w:link w:val="BodyTextIndent"/>
    <w:uiPriority w:val="99"/>
    <w:semiHidden/>
    <w:locked/>
    <w:rsid w:val="00ED7DAA"/>
    <w:rPr>
      <w:sz w:val="24"/>
      <w:lang w:val="ru-RU" w:eastAsia="ru-RU"/>
    </w:rPr>
  </w:style>
  <w:style w:type="character" w:customStyle="1" w:styleId="7">
    <w:name w:val="Знак Знак7"/>
    <w:uiPriority w:val="99"/>
    <w:semiHidden/>
    <w:rsid w:val="00ED7DAA"/>
    <w:rPr>
      <w:sz w:val="24"/>
    </w:rPr>
  </w:style>
  <w:style w:type="character" w:customStyle="1" w:styleId="BodyText2Char1">
    <w:name w:val="Body Text 2 Char1"/>
    <w:link w:val="BodyText2"/>
    <w:uiPriority w:val="99"/>
    <w:semiHidden/>
    <w:locked/>
    <w:rsid w:val="00ED7DAA"/>
    <w:rPr>
      <w:b/>
      <w:sz w:val="24"/>
      <w:lang w:val="ru-RU" w:eastAsia="ru-RU"/>
    </w:rPr>
  </w:style>
  <w:style w:type="character" w:customStyle="1" w:styleId="TitleChar1">
    <w:name w:val="Title Char1"/>
    <w:link w:val="Title"/>
    <w:uiPriority w:val="99"/>
    <w:locked/>
    <w:rsid w:val="00ED7DAA"/>
    <w:rPr>
      <w:b/>
      <w:sz w:val="24"/>
      <w:lang w:val="ru-RU" w:eastAsia="ru-RU"/>
    </w:rPr>
  </w:style>
  <w:style w:type="character" w:customStyle="1" w:styleId="BodyTextIndent3Char1">
    <w:name w:val="Body Text Indent 3 Char1"/>
    <w:link w:val="BodyTextIndent3"/>
    <w:uiPriority w:val="99"/>
    <w:semiHidden/>
    <w:locked/>
    <w:rsid w:val="00ED7DAA"/>
    <w:rPr>
      <w:sz w:val="24"/>
      <w:lang w:val="ru-RU" w:eastAsia="ru-RU"/>
    </w:rPr>
  </w:style>
  <w:style w:type="table" w:customStyle="1" w:styleId="30">
    <w:name w:val="Сетка таблицы3"/>
    <w:uiPriority w:val="99"/>
    <w:rsid w:val="00ED7DAA"/>
    <w:rPr>
      <w:rFonts w:ascii="Times New Roman" w:hAnsi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FootnoteText">
    <w:name w:val="footnote text"/>
    <w:basedOn w:val="Normal"/>
    <w:link w:val="FootnoteTextChar"/>
    <w:uiPriority w:val="99"/>
    <w:rsid w:val="00ED7DAA"/>
    <w:pPr>
      <w:spacing w:after="0" w:line="240" w:lineRule="auto"/>
    </w:pPr>
    <w:rPr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locked/>
    <w:rsid w:val="00AF3ACA"/>
    <w:rPr>
      <w:rFonts w:cs="Times New Roman"/>
      <w:sz w:val="20"/>
      <w:lang w:eastAsia="en-US"/>
    </w:rPr>
  </w:style>
  <w:style w:type="paragraph" w:customStyle="1" w:styleId="msonormalcxspmiddle">
    <w:name w:val="msonormalcxspmiddle"/>
    <w:basedOn w:val="Normal"/>
    <w:uiPriority w:val="99"/>
    <w:rsid w:val="00D12CB7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  <w:lang w:eastAsia="ru-RU"/>
    </w:rPr>
  </w:style>
  <w:style w:type="paragraph" w:styleId="TOC1">
    <w:name w:val="toc 1"/>
    <w:basedOn w:val="Normal"/>
    <w:next w:val="Normal"/>
    <w:autoRedefine/>
    <w:uiPriority w:val="99"/>
    <w:semiHidden/>
    <w:locked/>
    <w:rsid w:val="00AC18C4"/>
    <w:pPr>
      <w:tabs>
        <w:tab w:val="right" w:leader="dot" w:pos="9627"/>
      </w:tabs>
    </w:pPr>
  </w:style>
  <w:style w:type="paragraph" w:customStyle="1" w:styleId="ConsPlusNormal">
    <w:name w:val="ConsPlusNormal"/>
    <w:uiPriority w:val="99"/>
    <w:rsid w:val="00E00E82"/>
    <w:pPr>
      <w:widowControl w:val="0"/>
      <w:autoSpaceDE w:val="0"/>
      <w:autoSpaceDN w:val="0"/>
      <w:adjustRightInd w:val="0"/>
    </w:pPr>
    <w:rPr>
      <w:rFonts w:ascii="Arial" w:hAnsi="Arial" w:cs="Arial"/>
      <w:sz w:val="20"/>
      <w:szCs w:val="20"/>
    </w:rPr>
  </w:style>
  <w:style w:type="character" w:customStyle="1" w:styleId="a0">
    <w:name w:val="Знак Знак"/>
    <w:uiPriority w:val="99"/>
    <w:locked/>
    <w:rsid w:val="00D44AA7"/>
    <w:rPr>
      <w:rFonts w:ascii="Cambria" w:hAnsi="Cambria"/>
      <w:b/>
      <w:color w:val="365F91"/>
      <w:sz w:val="28"/>
      <w:lang w:val="ru-RU" w:eastAsia="en-US"/>
    </w:rPr>
  </w:style>
  <w:style w:type="character" w:customStyle="1" w:styleId="4">
    <w:name w:val="Знак Знак4"/>
    <w:uiPriority w:val="99"/>
    <w:locked/>
    <w:rsid w:val="008F70B2"/>
    <w:rPr>
      <w:rFonts w:ascii="Cambria" w:hAnsi="Cambria"/>
      <w:b/>
      <w:color w:val="365F91"/>
      <w:sz w:val="28"/>
      <w:lang w:val="ru-RU" w:eastAsia="en-US"/>
    </w:rPr>
  </w:style>
  <w:style w:type="paragraph" w:styleId="TOC3">
    <w:name w:val="toc 3"/>
    <w:basedOn w:val="Normal"/>
    <w:next w:val="Normal"/>
    <w:autoRedefine/>
    <w:uiPriority w:val="99"/>
    <w:semiHidden/>
    <w:locked/>
    <w:rsid w:val="00B96224"/>
    <w:pPr>
      <w:ind w:left="440"/>
    </w:pPr>
  </w:style>
  <w:style w:type="character" w:styleId="PageNumber">
    <w:name w:val="page number"/>
    <w:basedOn w:val="DefaultParagraphFont"/>
    <w:uiPriority w:val="99"/>
    <w:rsid w:val="00553000"/>
    <w:rPr>
      <w:rFonts w:cs="Times New Roman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83037217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037217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037217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037219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037221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303722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0372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303721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303721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303721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303721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303721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30372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303721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303721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30372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303721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303721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303721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303721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303721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303721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303721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303721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303721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303721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303721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303721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303721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30372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303721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303721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303722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303722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303722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303722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303722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303722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303722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303722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30372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303722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303722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303722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303722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303722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303722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303722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303722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303722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303722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303722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303722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303722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303722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303722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303722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303722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303722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303722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303722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303722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303722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303722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30372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303722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303722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303722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303722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303722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303722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303722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303722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30372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303722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303722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303722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303722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303722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303722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303722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303722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303722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303722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303722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303722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303722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303722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303722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303722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303722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303722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303722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303722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303722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303722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303722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303722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3037227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303722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03722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03722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03722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03722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03722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03722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03722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03722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03722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03722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03722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03722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03722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03722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03722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03722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03722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0372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03722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037227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037228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037228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037229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037229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037229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037229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037229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037230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303722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03723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037230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303722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03723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037230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303722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0372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037230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303723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03723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037231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303723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03723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037231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303723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03723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03723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037232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303723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03723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037232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303723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03723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03723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037232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303723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03723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037233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303723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03723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037233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303723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03723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037233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303723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03723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03723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03723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037235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303723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03723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0372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03723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03723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0372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0372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03723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03723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03723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03723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03723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0372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03723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03723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03723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03723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03723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0372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03723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03723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03723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03723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0372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0372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03723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03723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03723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03723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03723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03723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03723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037237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037237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303723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03723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303723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303723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303723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303723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303723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303723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303723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303723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303723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303723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303723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303723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303723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303723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303723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303723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303723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303723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303724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303724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30372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303724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303724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303724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303724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303724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303724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303724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303724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303724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3037238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037239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303723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03723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03723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03723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03723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03723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0372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03724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0372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03724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037241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037241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://biblioclub.ru/index.php?page=book&amp;id=481752" TargetMode="External"/><Relationship Id="rId18" Type="http://schemas.openxmlformats.org/officeDocument/2006/relationships/hyperlink" Target="http://biblioclub.ru/index.php?page=book&amp;id=483216" TargetMode="External"/><Relationship Id="rId26" Type="http://schemas.openxmlformats.org/officeDocument/2006/relationships/hyperlink" Target="http://biblioclub.ru/index.php?page=book&amp;id=460435" TargetMode="External"/><Relationship Id="rId39" Type="http://schemas.openxmlformats.org/officeDocument/2006/relationships/hyperlink" Target="http://biblioclub.ru/index.php?page=book&amp;id=277015" TargetMode="External"/><Relationship Id="rId21" Type="http://schemas.openxmlformats.org/officeDocument/2006/relationships/hyperlink" Target="http://biblioclub.ru/index.php?page=book&amp;id=446883" TargetMode="External"/><Relationship Id="rId34" Type="http://schemas.openxmlformats.org/officeDocument/2006/relationships/hyperlink" Target="http://biblioclub.ru/index.php?page=book&amp;id=447150" TargetMode="External"/><Relationship Id="rId42" Type="http://schemas.openxmlformats.org/officeDocument/2006/relationships/hyperlink" Target="http://biblioclub.ru/index.php?page=book&amp;id=486406" TargetMode="External"/><Relationship Id="rId47" Type="http://schemas.openxmlformats.org/officeDocument/2006/relationships/hyperlink" Target="http://biblioclub.ru/index.php?page=book&amp;id=497378" TargetMode="External"/><Relationship Id="rId50" Type="http://schemas.openxmlformats.org/officeDocument/2006/relationships/hyperlink" Target="http://www.pravo" TargetMode="External"/><Relationship Id="rId55" Type="http://schemas.openxmlformats.org/officeDocument/2006/relationships/hyperlink" Target="http://biblioclub.ru/index.php?page=book&amp;id=497309" TargetMode="External"/><Relationship Id="rId63" Type="http://schemas.openxmlformats.org/officeDocument/2006/relationships/hyperlink" Target="http://biblioclub.ru/index.php?page=book&amp;id=493039" TargetMode="External"/><Relationship Id="rId68" Type="http://schemas.openxmlformats.org/officeDocument/2006/relationships/image" Target="media/image6.png"/><Relationship Id="rId7" Type="http://schemas.openxmlformats.org/officeDocument/2006/relationships/image" Target="media/image1.png"/><Relationship Id="rId71" Type="http://schemas.openxmlformats.org/officeDocument/2006/relationships/image" Target="media/image9.png"/><Relationship Id="rId2" Type="http://schemas.openxmlformats.org/officeDocument/2006/relationships/styles" Target="styles.xml"/><Relationship Id="rId16" Type="http://schemas.openxmlformats.org/officeDocument/2006/relationships/hyperlink" Target="http://biblioclub.ru/index.php?page=book&amp;id=497378" TargetMode="External"/><Relationship Id="rId29" Type="http://schemas.openxmlformats.org/officeDocument/2006/relationships/hyperlink" Target="http://biblioclub.ru/index.php?page=book&amp;id=471231" TargetMode="External"/><Relationship Id="rId11" Type="http://schemas.openxmlformats.org/officeDocument/2006/relationships/footer" Target="footer1.xml"/><Relationship Id="rId24" Type="http://schemas.openxmlformats.org/officeDocument/2006/relationships/hyperlink" Target="http://biblioclub.ru/index.php?page=book&amp;id=438594" TargetMode="External"/><Relationship Id="rId32" Type="http://schemas.openxmlformats.org/officeDocument/2006/relationships/hyperlink" Target="http://biblioclub.ru/index.php?page=book&amp;id=452899" TargetMode="External"/><Relationship Id="rId37" Type="http://schemas.openxmlformats.org/officeDocument/2006/relationships/hyperlink" Target="http://biblioclub.ru/index.php?page=book&amp;id=483220" TargetMode="External"/><Relationship Id="rId40" Type="http://schemas.openxmlformats.org/officeDocument/2006/relationships/hyperlink" Target="http://biblioclub.ru/index.php?page=book&amp;id=483190" TargetMode="External"/><Relationship Id="rId45" Type="http://schemas.openxmlformats.org/officeDocument/2006/relationships/hyperlink" Target="http://biblioclub.ru/index.php?page=book&amp;id=118245" TargetMode="External"/><Relationship Id="rId53" Type="http://schemas.openxmlformats.org/officeDocument/2006/relationships/hyperlink" Target="http://www.garant" TargetMode="External"/><Relationship Id="rId58" Type="http://schemas.openxmlformats.org/officeDocument/2006/relationships/hyperlink" Target="http://biblioclub.ru/index.php?page=book&amp;id=118340" TargetMode="External"/><Relationship Id="rId66" Type="http://schemas.openxmlformats.org/officeDocument/2006/relationships/hyperlink" Target="http://biblioclub.ru/index.php?page=book&amp;id=447909" TargetMode="External"/><Relationship Id="rId74" Type="http://schemas.openxmlformats.org/officeDocument/2006/relationships/fontTable" Target="fontTable.xml"/><Relationship Id="rId5" Type="http://schemas.openxmlformats.org/officeDocument/2006/relationships/footnotes" Target="footnotes.xml"/><Relationship Id="rId15" Type="http://schemas.openxmlformats.org/officeDocument/2006/relationships/hyperlink" Target="http://biblioclub.ru/index.php?page=book&amp;id=447156" TargetMode="External"/><Relationship Id="rId23" Type="http://schemas.openxmlformats.org/officeDocument/2006/relationships/hyperlink" Target="http://biblioclub.ru/index.php?page=book&amp;id=438593" TargetMode="External"/><Relationship Id="rId28" Type="http://schemas.openxmlformats.org/officeDocument/2006/relationships/hyperlink" Target="http://biblioclub.ru/index.php?page=book&amp;id=471110" TargetMode="External"/><Relationship Id="rId36" Type="http://schemas.openxmlformats.org/officeDocument/2006/relationships/hyperlink" Target="http://biblioclub.ru/index.php?page=book&amp;id=481617" TargetMode="External"/><Relationship Id="rId49" Type="http://schemas.openxmlformats.org/officeDocument/2006/relationships/hyperlink" Target="http://biblioclub.ru/index.php?page=book&amp;id=483216" TargetMode="External"/><Relationship Id="rId57" Type="http://schemas.openxmlformats.org/officeDocument/2006/relationships/hyperlink" Target="http://biblioclub.ru/index.php?page=book&amp;id=448506" TargetMode="External"/><Relationship Id="rId61" Type="http://schemas.openxmlformats.org/officeDocument/2006/relationships/hyperlink" Target="http://biblioclub.ru/index.php?page=book&amp;id=277808" TargetMode="External"/><Relationship Id="rId10" Type="http://schemas.openxmlformats.org/officeDocument/2006/relationships/image" Target="media/image4.png"/><Relationship Id="rId19" Type="http://schemas.openxmlformats.org/officeDocument/2006/relationships/hyperlink" Target="http://biblioclub.ru/index.php?page=book&amp;id=447056" TargetMode="External"/><Relationship Id="rId31" Type="http://schemas.openxmlformats.org/officeDocument/2006/relationships/hyperlink" Target="http://biblioclub.ru/index.php?page=book&amp;id=429718" TargetMode="External"/><Relationship Id="rId44" Type="http://schemas.openxmlformats.org/officeDocument/2006/relationships/hyperlink" Target="http://biblioclub.ru/index.php?page=book&amp;id=119417" TargetMode="External"/><Relationship Id="rId52" Type="http://schemas.openxmlformats.org/officeDocument/2006/relationships/hyperlink" Target="http://www" TargetMode="External"/><Relationship Id="rId60" Type="http://schemas.openxmlformats.org/officeDocument/2006/relationships/hyperlink" Target="http://biblioclub.ru/index.php?page=book&amp;id=275947" TargetMode="External"/><Relationship Id="rId65" Type="http://schemas.openxmlformats.org/officeDocument/2006/relationships/hyperlink" Target="http://biblioclub.ru/index.php?page=book&amp;id=438583" TargetMode="External"/><Relationship Id="rId73" Type="http://schemas.openxmlformats.org/officeDocument/2006/relationships/image" Target="media/image11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hyperlink" Target="http://biblioclub.ru/index.php?page=book&amp;id=441598" TargetMode="External"/><Relationship Id="rId22" Type="http://schemas.openxmlformats.org/officeDocument/2006/relationships/hyperlink" Target="http://biblioclub.ru/index.php?page=book&amp;id=438592" TargetMode="External"/><Relationship Id="rId27" Type="http://schemas.openxmlformats.org/officeDocument/2006/relationships/hyperlink" Target="http://biblioclub.ru/index.php?page=book&amp;id=462557" TargetMode="External"/><Relationship Id="rId30" Type="http://schemas.openxmlformats.org/officeDocument/2006/relationships/hyperlink" Target="http://biblioclub.ru/index.php?page=book&amp;id=257983" TargetMode="External"/><Relationship Id="rId35" Type="http://schemas.openxmlformats.org/officeDocument/2006/relationships/hyperlink" Target="http://biblioclub.ru/index.php?page=book&amp;id=277034" TargetMode="External"/><Relationship Id="rId43" Type="http://schemas.openxmlformats.org/officeDocument/2006/relationships/hyperlink" Target="http://biblioclub.ru/index.php?page=book&amp;id=472941" TargetMode="External"/><Relationship Id="rId48" Type="http://schemas.openxmlformats.org/officeDocument/2006/relationships/hyperlink" Target="http://biblioclub.ru/index.php?page=book&amp;id=483214" TargetMode="External"/><Relationship Id="rId56" Type="http://schemas.openxmlformats.org/officeDocument/2006/relationships/hyperlink" Target="http://biblioclub.ru/index.php?page=book&amp;id=453291" TargetMode="External"/><Relationship Id="rId64" Type="http://schemas.openxmlformats.org/officeDocument/2006/relationships/hyperlink" Target="http://biblioclub.ru/index.php?page=book&amp;id=438584" TargetMode="External"/><Relationship Id="rId69" Type="http://schemas.openxmlformats.org/officeDocument/2006/relationships/image" Target="media/image7.png"/><Relationship Id="rId8" Type="http://schemas.openxmlformats.org/officeDocument/2006/relationships/image" Target="media/image2.png"/><Relationship Id="rId51" Type="http://schemas.openxmlformats.org/officeDocument/2006/relationships/hyperlink" Target="http://law" TargetMode="External"/><Relationship Id="rId72" Type="http://schemas.openxmlformats.org/officeDocument/2006/relationships/image" Target="media/image10.png"/><Relationship Id="rId3" Type="http://schemas.openxmlformats.org/officeDocument/2006/relationships/settings" Target="settings.xml"/><Relationship Id="rId12" Type="http://schemas.openxmlformats.org/officeDocument/2006/relationships/footer" Target="footer2.xml"/><Relationship Id="rId17" Type="http://schemas.openxmlformats.org/officeDocument/2006/relationships/hyperlink" Target="http://biblioclub.ru/index.php?page=book&amp;id=483214" TargetMode="External"/><Relationship Id="rId25" Type="http://schemas.openxmlformats.org/officeDocument/2006/relationships/hyperlink" Target="http://biblioclub.ru/index.php?page=book&amp;id=485484" TargetMode="External"/><Relationship Id="rId33" Type="http://schemas.openxmlformats.org/officeDocument/2006/relationships/hyperlink" Target="http://biblioclub.ru/index.php?page=book&amp;id=446886" TargetMode="External"/><Relationship Id="rId38" Type="http://schemas.openxmlformats.org/officeDocument/2006/relationships/hyperlink" Target="http://biblioclub.ru/index.php?page=book&amp;id=457243" TargetMode="External"/><Relationship Id="rId46" Type="http://schemas.openxmlformats.org/officeDocument/2006/relationships/hyperlink" Target="http://biblioclub.ru/index.php?page=book&amp;id=447156" TargetMode="External"/><Relationship Id="rId59" Type="http://schemas.openxmlformats.org/officeDocument/2006/relationships/hyperlink" Target="http://biblioclub.ru/index.php?page=book&amp;id=457138" TargetMode="External"/><Relationship Id="rId67" Type="http://schemas.openxmlformats.org/officeDocument/2006/relationships/image" Target="media/image5.png"/><Relationship Id="rId20" Type="http://schemas.openxmlformats.org/officeDocument/2006/relationships/hyperlink" Target="http://biblioclub.ru/index.php?page=book&amp;id=118331" TargetMode="External"/><Relationship Id="rId41" Type="http://schemas.openxmlformats.org/officeDocument/2006/relationships/hyperlink" Target="http://biblioclub.ru/index.php?page=book&amp;id=467047" TargetMode="External"/><Relationship Id="rId54" Type="http://schemas.openxmlformats.org/officeDocument/2006/relationships/hyperlink" Target="http://www.consultant" TargetMode="External"/><Relationship Id="rId62" Type="http://schemas.openxmlformats.org/officeDocument/2006/relationships/hyperlink" Target="http://biblioclub.ru/index.php?page=book&amp;id=118624" TargetMode="External"/><Relationship Id="rId70" Type="http://schemas.openxmlformats.org/officeDocument/2006/relationships/image" Target="media/image8.png"/><Relationship Id="rId75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TotalTime>253</TotalTime>
  <Pages>47</Pages>
  <Words>13404</Words>
  <Characters>-32766</Characters>
  <Application>Microsoft Office Outlook</Application>
  <DocSecurity>0</DocSecurity>
  <Lines>0</Lines>
  <Paragraphs>0</Paragraphs>
  <ScaleCrop>false</ScaleCrop>
  <Company>Reanimator Extreme Edition</Company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Приложение 2</dc:title>
  <dc:subject/>
  <dc:creator>User</dc:creator>
  <cp:keywords/>
  <dc:description/>
  <cp:lastModifiedBy>михаил</cp:lastModifiedBy>
  <cp:revision>19</cp:revision>
  <cp:lastPrinted>2016-03-25T11:03:00Z</cp:lastPrinted>
  <dcterms:created xsi:type="dcterms:W3CDTF">2019-09-20T20:46:00Z</dcterms:created>
  <dcterms:modified xsi:type="dcterms:W3CDTF">2019-09-24T20:48:00Z</dcterms:modified>
</cp:coreProperties>
</file>